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C2" w:rsidRPr="00795AF0" w:rsidRDefault="003220C2" w:rsidP="003220C2">
      <w:pPr>
        <w:jc w:val="center"/>
        <w:rPr>
          <w:rFonts w:ascii="Arial" w:hAnsi="Arial" w:cs="Arial" w:hint="eastAsia"/>
          <w:b/>
          <w:bCs/>
          <w:noProof/>
          <w:sz w:val="30"/>
          <w:szCs w:val="30"/>
          <w:lang w:val="en-US"/>
        </w:rPr>
      </w:pPr>
      <w:r w:rsidRPr="00795AF0">
        <w:rPr>
          <w:rFonts w:hint="eastAsia"/>
          <w:noProof/>
          <w:szCs w:val="21"/>
        </w:rPr>
        <w:pict>
          <v:group id="_x0000_s1091" alt="www.xkb1.com              新课标第一网不用注册，免费下载！" style="position:absolute;left:0;text-align:left;margin-left:-27pt;margin-top:7.8pt;width:63pt;height:631.8pt;z-index:-251646976" coordorigin="659,1418" coordsize="1479,1185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2" type="#_x0000_t202" style="position:absolute;left:698;top:1418;width:1440;height:11856" stroked="f">
              <v:textbox style="layout-flow:vertical-ideographic;mso-next-textbox:#_x0000_s1092">
                <w:txbxContent>
                  <w:p w:rsidR="003220C2" w:rsidRPr="00795F2B" w:rsidRDefault="003220C2" w:rsidP="003220C2">
                    <w:pPr>
                      <w:rPr>
                        <w:rFonts w:hint="eastAsia"/>
                        <w:b/>
                      </w:rPr>
                    </w:pPr>
                    <w:r w:rsidRPr="00795F2B">
                      <w:rPr>
                        <w:b/>
                      </w:rPr>
                      <w:t>…………………</w:t>
                    </w:r>
                    <w:r>
                      <w:rPr>
                        <w:b/>
                      </w:rPr>
                      <w:t>……………………</w:t>
                    </w:r>
                    <w:r>
                      <w:rPr>
                        <w:rFonts w:hint="eastAsia"/>
                        <w:b/>
                      </w:rPr>
                      <w:t>.</w:t>
                    </w:r>
                    <w:r w:rsidRPr="00795F2B">
                      <w:rPr>
                        <w:b/>
                      </w:rPr>
                      <w:t>………………</w:t>
                    </w:r>
                    <w:r w:rsidRPr="00795F2B">
                      <w:rPr>
                        <w:rFonts w:hint="eastAsia"/>
                        <w:b/>
                      </w:rPr>
                      <w:t>装</w:t>
                    </w:r>
                    <w:r w:rsidRPr="00795F2B">
                      <w:rPr>
                        <w:b/>
                      </w:rPr>
                      <w:t>…………………</w:t>
                    </w:r>
                    <w:r w:rsidRPr="00795F2B">
                      <w:rPr>
                        <w:rFonts w:hint="eastAsia"/>
                        <w:b/>
                      </w:rPr>
                      <w:t>订</w:t>
                    </w:r>
                    <w:r w:rsidRPr="00795F2B">
                      <w:rPr>
                        <w:b/>
                      </w:rPr>
                      <w:t>………………</w:t>
                    </w:r>
                    <w:r w:rsidRPr="00795F2B">
                      <w:rPr>
                        <w:rFonts w:hint="eastAsia"/>
                        <w:b/>
                      </w:rPr>
                      <w:t>..</w:t>
                    </w:r>
                    <w:r w:rsidRPr="00795F2B">
                      <w:rPr>
                        <w:b/>
                      </w:rPr>
                      <w:t>……</w:t>
                    </w:r>
                    <w:r>
                      <w:rPr>
                        <w:rFonts w:hint="eastAsia"/>
                        <w:b/>
                      </w:rPr>
                      <w:t>..</w:t>
                    </w:r>
                    <w:r w:rsidRPr="00795F2B">
                      <w:rPr>
                        <w:b/>
                      </w:rPr>
                      <w:t>…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93" type="#_x0000_t136" style="position:absolute;left:-2897;top:6874;width:7332;height:219;rotation:270" fillcolor="black">
              <v:shadow color="#868686"/>
              <v:textpath style="font-family:&quot;宋体&quot;;font-size:12pt;v-text-kern:t" trim="t" fitpath="t" string="班级 _________    姓名_________  学号_________  "/>
            </v:shape>
          </v:group>
        </w:pict>
      </w:r>
      <w:r w:rsidRPr="00795AF0">
        <w:rPr>
          <w:rFonts w:ascii="Arial" w:hAnsi="Arial" w:cs="Arial" w:hint="eastAsia"/>
          <w:b/>
          <w:bCs/>
          <w:sz w:val="32"/>
          <w:szCs w:val="32"/>
        </w:rPr>
        <w:t xml:space="preserve">  </w:t>
      </w:r>
      <w:r w:rsidRPr="00795AF0">
        <w:rPr>
          <w:rFonts w:ascii="Arial" w:hAnsi="Arial" w:cs="Arial"/>
          <w:b/>
          <w:bCs/>
          <w:sz w:val="30"/>
          <w:szCs w:val="30"/>
        </w:rPr>
        <w:t>2015</w:t>
      </w:r>
      <w:r w:rsidRPr="00795AF0">
        <w:rPr>
          <w:rFonts w:ascii="Arial" w:hAnsi="Arial" w:cs="Arial"/>
          <w:b/>
          <w:bCs/>
          <w:sz w:val="30"/>
          <w:szCs w:val="30"/>
        </w:rPr>
        <w:t>学年第二学期</w:t>
      </w:r>
      <w:r w:rsidRPr="00795AF0">
        <w:rPr>
          <w:rFonts w:ascii="Arial" w:hAnsi="Arial" w:cs="Arial" w:hint="eastAsia"/>
          <w:b/>
          <w:bCs/>
          <w:sz w:val="30"/>
          <w:szCs w:val="30"/>
        </w:rPr>
        <w:t>五</w:t>
      </w:r>
      <w:r w:rsidRPr="00795AF0">
        <w:rPr>
          <w:rFonts w:ascii="Arial" w:hAnsi="Arial" w:cs="Arial"/>
          <w:b/>
          <w:bCs/>
          <w:sz w:val="30"/>
          <w:szCs w:val="30"/>
        </w:rPr>
        <w:t>年级</w:t>
      </w:r>
      <w:r w:rsidRPr="00795AF0">
        <w:rPr>
          <w:rFonts w:ascii="Arial" w:hAnsi="Arial" w:cs="Arial" w:hint="eastAsia"/>
          <w:b/>
          <w:bCs/>
          <w:sz w:val="30"/>
          <w:szCs w:val="30"/>
        </w:rPr>
        <w:t>数学</w:t>
      </w:r>
      <w:r w:rsidRPr="00795AF0">
        <w:rPr>
          <w:rFonts w:ascii="Arial" w:hAnsi="Arial" w:cs="Arial"/>
          <w:b/>
          <w:bCs/>
          <w:sz w:val="30"/>
          <w:szCs w:val="30"/>
        </w:rPr>
        <w:t>期中调研卷</w:t>
      </w:r>
    </w:p>
    <w:p w:rsidR="003220C2" w:rsidRPr="00795AF0" w:rsidRDefault="003220C2" w:rsidP="003220C2">
      <w:pPr>
        <w:spacing w:afterLines="50" w:line="440" w:lineRule="exact"/>
        <w:ind w:firstLineChars="1345" w:firstLine="2824"/>
        <w:rPr>
          <w:rFonts w:hint="eastAsia"/>
          <w:szCs w:val="21"/>
        </w:rPr>
      </w:pPr>
      <w:r w:rsidRPr="00795AF0">
        <w:rPr>
          <w:rFonts w:hint="eastAsia"/>
          <w:szCs w:val="21"/>
        </w:rPr>
        <w:t>（检测时间：</w:t>
      </w:r>
      <w:r w:rsidRPr="00795AF0">
        <w:rPr>
          <w:rFonts w:hint="eastAsia"/>
          <w:szCs w:val="21"/>
        </w:rPr>
        <w:t>80</w:t>
      </w:r>
      <w:r w:rsidRPr="00795AF0">
        <w:rPr>
          <w:rFonts w:hint="eastAsia"/>
          <w:szCs w:val="21"/>
        </w:rPr>
        <w:t>分钟）</w:t>
      </w:r>
    </w:p>
    <w:p w:rsidR="003220C2" w:rsidRPr="00795AF0" w:rsidRDefault="003220C2" w:rsidP="003220C2">
      <w:pPr>
        <w:spacing w:line="360" w:lineRule="auto"/>
        <w:jc w:val="center"/>
        <w:rPr>
          <w:rFonts w:ascii="Arial" w:hAnsi="Arial" w:cs="Arial" w:hint="eastAsia"/>
          <w:b/>
          <w:szCs w:val="21"/>
        </w:rPr>
      </w:pPr>
      <w:r w:rsidRPr="00795AF0">
        <w:rPr>
          <w:rFonts w:ascii="Arial" w:hAnsi="Arial" w:cs="Arial" w:hint="eastAsia"/>
          <w:b/>
          <w:szCs w:val="21"/>
        </w:rPr>
        <w:t>第一部分</w:t>
      </w:r>
      <w:r w:rsidRPr="00795AF0">
        <w:rPr>
          <w:rFonts w:ascii="Arial" w:hAnsi="Arial" w:cs="Arial" w:hint="eastAsia"/>
          <w:b/>
          <w:szCs w:val="21"/>
        </w:rPr>
        <w:t xml:space="preserve">   </w:t>
      </w:r>
      <w:r w:rsidRPr="00795AF0">
        <w:rPr>
          <w:rFonts w:ascii="Arial" w:hAnsi="Arial" w:cs="Arial" w:hint="eastAsia"/>
          <w:b/>
          <w:szCs w:val="21"/>
        </w:rPr>
        <w:t>计算掌握（</w:t>
      </w:r>
      <w:r w:rsidRPr="00795AF0">
        <w:rPr>
          <w:rFonts w:ascii="Arial" w:hAnsi="Arial" w:cs="Arial" w:hint="eastAsia"/>
          <w:b/>
          <w:szCs w:val="21"/>
        </w:rPr>
        <w:t>44</w:t>
      </w:r>
      <w:r w:rsidRPr="00795AF0">
        <w:rPr>
          <w:rFonts w:ascii="Arial" w:hAnsi="Arial" w:cs="Arial" w:hint="eastAsia"/>
          <w:b/>
          <w:szCs w:val="21"/>
        </w:rPr>
        <w:t>分）</w:t>
      </w:r>
    </w:p>
    <w:p w:rsidR="003220C2" w:rsidRPr="00795AF0" w:rsidRDefault="003220C2" w:rsidP="003220C2">
      <w:pPr>
        <w:ind w:firstLineChars="250" w:firstLine="525"/>
        <w:rPr>
          <w:rFonts w:ascii="黑体" w:eastAsia="黑体" w:hAnsi="Arial" w:cs="Arial" w:hint="eastAsia"/>
          <w:szCs w:val="21"/>
        </w:rPr>
      </w:pPr>
      <w:r w:rsidRPr="00795AF0">
        <w:rPr>
          <w:rFonts w:ascii="黑体" w:eastAsia="黑体" w:hAnsi="Arial" w:cs="Arial" w:hint="eastAsia"/>
          <w:szCs w:val="21"/>
        </w:rPr>
        <w:t>一、</w:t>
      </w:r>
      <w:r w:rsidRPr="00795AF0">
        <w:rPr>
          <w:rFonts w:ascii="黑体" w:eastAsia="黑体" w:hAnsi="Arial" w:cs="Arial"/>
          <w:szCs w:val="21"/>
        </w:rPr>
        <w:t>直接写出得数</w:t>
      </w:r>
      <w:r w:rsidRPr="00795AF0">
        <w:rPr>
          <w:rFonts w:ascii="黑体" w:eastAsia="黑体" w:hAnsi="Arial" w:cs="Arial" w:hint="eastAsia"/>
          <w:szCs w:val="21"/>
        </w:rPr>
        <w:t xml:space="preserve"> （9分）</w:t>
      </w:r>
    </w:p>
    <w:p w:rsidR="003220C2" w:rsidRPr="00795AF0" w:rsidRDefault="003220C2" w:rsidP="003220C2">
      <w:pPr>
        <w:tabs>
          <w:tab w:val="left" w:pos="2880"/>
        </w:tabs>
        <w:ind w:firstLineChars="250" w:firstLine="52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1.01+0.75=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3.1</w:t>
      </w:r>
      <w:r w:rsidRPr="00795AF0">
        <w:rPr>
          <w:rFonts w:hint="eastAsia"/>
          <w:szCs w:val="21"/>
        </w:rPr>
        <w:t>－</w:t>
      </w:r>
      <w:r w:rsidRPr="00795AF0">
        <w:rPr>
          <w:rFonts w:hint="eastAsia"/>
          <w:szCs w:val="21"/>
        </w:rPr>
        <w:t>3.1</w:t>
      </w:r>
      <w:r w:rsidRPr="00795AF0">
        <w:rPr>
          <w:rFonts w:hint="eastAsia"/>
          <w:szCs w:val="21"/>
        </w:rPr>
        <w:t>×</w:t>
      </w:r>
      <w:r w:rsidRPr="00795AF0">
        <w:rPr>
          <w:rFonts w:hint="eastAsia"/>
          <w:szCs w:val="21"/>
        </w:rPr>
        <w:t xml:space="preserve">0.1=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1.34</w:t>
      </w:r>
      <w:r w:rsidRPr="00795AF0">
        <w:rPr>
          <w:rFonts w:hint="eastAsia"/>
          <w:szCs w:val="21"/>
        </w:rPr>
        <w:t>×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×</w:t>
      </w:r>
      <w:r w:rsidRPr="00795AF0">
        <w:rPr>
          <w:rFonts w:hint="eastAsia"/>
          <w:szCs w:val="21"/>
        </w:rPr>
        <w:t xml:space="preserve">2.5=                    </w:t>
      </w: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2.4</w:t>
      </w:r>
      <w:r w:rsidRPr="00795AF0">
        <w:rPr>
          <w:rFonts w:hint="eastAsia"/>
          <w:szCs w:val="21"/>
        </w:rPr>
        <w:t>×</w:t>
      </w:r>
      <w:r w:rsidRPr="00795AF0">
        <w:rPr>
          <w:rFonts w:hint="eastAsia"/>
          <w:szCs w:val="21"/>
        </w:rPr>
        <w:t>5</w:t>
      </w:r>
      <w:r w:rsidRPr="00795AF0">
        <w:rPr>
          <w:rFonts w:hint="eastAsia"/>
          <w:szCs w:val="21"/>
        </w:rPr>
        <w:t>＝</w:t>
      </w:r>
      <w:r w:rsidRPr="00795AF0">
        <w:rPr>
          <w:rFonts w:hint="eastAsia"/>
          <w:szCs w:val="21"/>
        </w:rPr>
        <w:t xml:space="preserve">  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5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÷</w:t>
      </w:r>
      <w:r w:rsidRPr="00795AF0">
        <w:rPr>
          <w:rFonts w:hint="eastAsia"/>
          <w:szCs w:val="21"/>
        </w:rPr>
        <w:t>0.1+0.9</w:t>
      </w:r>
      <w:r w:rsidRPr="00795AF0">
        <w:rPr>
          <w:rFonts w:hint="eastAsia"/>
          <w:szCs w:val="21"/>
        </w:rPr>
        <w:t>＝</w:t>
      </w:r>
      <w:r w:rsidRPr="00795AF0">
        <w:rPr>
          <w:rFonts w:hint="eastAsia"/>
          <w:szCs w:val="21"/>
        </w:rPr>
        <w:t xml:space="preserve">  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6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7.63</w:t>
      </w:r>
      <w:r w:rsidRPr="00795AF0">
        <w:rPr>
          <w:rFonts w:hint="eastAsia"/>
          <w:szCs w:val="21"/>
        </w:rPr>
        <w:t>÷</w:t>
      </w:r>
      <w:r w:rsidRPr="00795AF0">
        <w:rPr>
          <w:rFonts w:cs="Arial" w:hint="eastAsia"/>
          <w:szCs w:val="21"/>
        </w:rPr>
        <w:t>0.07=</w:t>
      </w: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  <w:r w:rsidRPr="00795AF0">
        <w:rPr>
          <w:rFonts w:cs="Arial" w:hint="eastAsia"/>
          <w:szCs w:val="21"/>
        </w:rPr>
        <w:t>（</w:t>
      </w:r>
      <w:r w:rsidRPr="00795AF0">
        <w:rPr>
          <w:rFonts w:cs="Arial" w:hint="eastAsia"/>
          <w:szCs w:val="21"/>
        </w:rPr>
        <w:t>7</w:t>
      </w:r>
      <w:r w:rsidRPr="00795AF0">
        <w:rPr>
          <w:rFonts w:cs="Arial" w:hint="eastAsia"/>
          <w:szCs w:val="21"/>
        </w:rPr>
        <w:t>）</w:t>
      </w:r>
      <w:r w:rsidRPr="00795AF0">
        <w:rPr>
          <w:rFonts w:hint="eastAsia"/>
          <w:szCs w:val="21"/>
        </w:rPr>
        <w:t xml:space="preserve">0.387-0.21=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8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14.31</w:t>
      </w:r>
      <w:r w:rsidRPr="00795AF0">
        <w:rPr>
          <w:rFonts w:hint="eastAsia"/>
          <w:szCs w:val="21"/>
        </w:rPr>
        <w:t>÷</w:t>
      </w:r>
      <w:r w:rsidRPr="00795AF0">
        <w:rPr>
          <w:rFonts w:hint="eastAsia"/>
          <w:szCs w:val="21"/>
        </w:rPr>
        <w:t>0.23</w:t>
      </w:r>
      <w:r w:rsidRPr="00795AF0">
        <w:rPr>
          <w:rFonts w:hint="eastAsia"/>
          <w:szCs w:val="21"/>
        </w:rPr>
        <w:t>≈</w:t>
      </w:r>
      <w:r w:rsidRPr="00795AF0">
        <w:rPr>
          <w:rFonts w:hint="eastAsia"/>
          <w:szCs w:val="21"/>
        </w:rPr>
        <w:t xml:space="preserve">          (9)5.5</w:t>
      </w:r>
      <w:r w:rsidRPr="00795AF0">
        <w:rPr>
          <w:rFonts w:hint="eastAsia"/>
          <w:szCs w:val="21"/>
        </w:rPr>
        <w:t>÷</w:t>
      </w:r>
      <w:r w:rsidRPr="00795AF0">
        <w:rPr>
          <w:rFonts w:hint="eastAsia"/>
          <w:szCs w:val="21"/>
        </w:rPr>
        <w:t xml:space="preserve">11= </w:t>
      </w:r>
    </w:p>
    <w:p w:rsidR="003220C2" w:rsidRPr="00795AF0" w:rsidRDefault="003220C2" w:rsidP="003220C2">
      <w:pPr>
        <w:ind w:firstLineChars="250" w:firstLine="525"/>
        <w:rPr>
          <w:rFonts w:cs="Arial" w:hint="eastAsia"/>
          <w:szCs w:val="21"/>
        </w:rPr>
      </w:pPr>
      <w:r w:rsidRPr="00795AF0">
        <w:rPr>
          <w:rFonts w:cs="Arial" w:hint="eastAsia"/>
          <w:szCs w:val="21"/>
        </w:rPr>
        <w:t xml:space="preserve">                       </w:t>
      </w:r>
      <w:r w:rsidRPr="00795AF0">
        <w:rPr>
          <w:rFonts w:hint="eastAsia"/>
          <w:szCs w:val="21"/>
        </w:rPr>
        <w:t xml:space="preserve"> (</w:t>
      </w:r>
      <w:r w:rsidRPr="00795AF0">
        <w:rPr>
          <w:rFonts w:hint="eastAsia"/>
          <w:szCs w:val="21"/>
        </w:rPr>
        <w:t>用四舍五入法将得数精确到百分位</w:t>
      </w:r>
      <w:r w:rsidRPr="00795AF0">
        <w:rPr>
          <w:rFonts w:hint="eastAsia"/>
          <w:szCs w:val="21"/>
        </w:rPr>
        <w:t>)</w:t>
      </w: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  <w:r w:rsidRPr="00795AF0">
        <w:rPr>
          <w:rFonts w:ascii="黑体" w:eastAsia="黑体" w:hAnsi="Arial" w:cs="Arial" w:hint="eastAsia"/>
          <w:szCs w:val="21"/>
        </w:rPr>
        <w:t>二、解方程 （9分）</w:t>
      </w:r>
      <w:r w:rsidRPr="00795AF0">
        <w:rPr>
          <w:rFonts w:hint="eastAsia"/>
          <w:szCs w:val="21"/>
        </w:rPr>
        <w:t xml:space="preserve">                      </w:t>
      </w: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3.5 x</w:t>
      </w:r>
      <w:r w:rsidRPr="00795AF0">
        <w:rPr>
          <w:rFonts w:hint="eastAsia"/>
          <w:szCs w:val="21"/>
        </w:rPr>
        <w:t>÷</w:t>
      </w:r>
      <w:r w:rsidRPr="00795AF0">
        <w:rPr>
          <w:rFonts w:hint="eastAsia"/>
          <w:szCs w:val="21"/>
        </w:rPr>
        <w:t>5</w:t>
      </w:r>
      <w:r w:rsidRPr="00795AF0">
        <w:rPr>
          <w:rFonts w:hint="eastAsia"/>
          <w:szCs w:val="21"/>
        </w:rPr>
        <w:t>＝</w:t>
      </w:r>
      <w:r w:rsidRPr="00795AF0">
        <w:rPr>
          <w:rFonts w:hint="eastAsia"/>
          <w:szCs w:val="21"/>
        </w:rPr>
        <w:t xml:space="preserve">4.9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x</w:t>
      </w:r>
      <w:r w:rsidRPr="00795AF0">
        <w:rPr>
          <w:rFonts w:hint="eastAsia"/>
          <w:szCs w:val="21"/>
        </w:rPr>
        <w:t>＋</w:t>
      </w:r>
      <w:r w:rsidRPr="00795AF0">
        <w:rPr>
          <w:rFonts w:hint="eastAsia"/>
          <w:szCs w:val="21"/>
        </w:rPr>
        <w:t>0.8</w:t>
      </w:r>
      <w:r w:rsidRPr="00795AF0">
        <w:rPr>
          <w:rFonts w:hint="eastAsia"/>
          <w:szCs w:val="21"/>
        </w:rPr>
        <w:t>）＝</w:t>
      </w:r>
      <w:r w:rsidRPr="00795AF0">
        <w:rPr>
          <w:rFonts w:hint="eastAsia"/>
          <w:szCs w:val="21"/>
        </w:rPr>
        <w:t xml:space="preserve">5.2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×</w:t>
      </w:r>
      <w:r w:rsidRPr="00795AF0">
        <w:rPr>
          <w:rFonts w:hint="eastAsia"/>
          <w:szCs w:val="21"/>
        </w:rPr>
        <w:t>15</w:t>
      </w:r>
      <w:r w:rsidRPr="00795AF0">
        <w:rPr>
          <w:rFonts w:hint="eastAsia"/>
          <w:szCs w:val="21"/>
        </w:rPr>
        <w:t>－</w:t>
      </w:r>
      <w:r w:rsidRPr="00795AF0">
        <w:rPr>
          <w:rFonts w:hint="eastAsia"/>
          <w:szCs w:val="21"/>
        </w:rPr>
        <w:t>2 x</w:t>
      </w:r>
      <w:r w:rsidRPr="00795AF0">
        <w:rPr>
          <w:rFonts w:hint="eastAsia"/>
          <w:szCs w:val="21"/>
        </w:rPr>
        <w:t>＝</w:t>
      </w:r>
      <w:r w:rsidRPr="00795AF0">
        <w:rPr>
          <w:rFonts w:hint="eastAsia"/>
          <w:szCs w:val="21"/>
        </w:rPr>
        <w:t>8 x</w:t>
      </w: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ascii="黑体" w:eastAsia="黑体" w:hAnsi="Arial" w:cs="Arial" w:hint="eastAsia"/>
          <w:szCs w:val="21"/>
        </w:rPr>
      </w:pPr>
      <w:r w:rsidRPr="00795AF0">
        <w:rPr>
          <w:rFonts w:ascii="黑体" w:eastAsia="黑体" w:hAnsi="Arial" w:cs="Arial" w:hint="eastAsia"/>
          <w:szCs w:val="21"/>
        </w:rPr>
        <w:t>三、递等式计算（能简便运算的要用简便方法计算）（18分）</w:t>
      </w:r>
    </w:p>
    <w:p w:rsidR="003220C2" w:rsidRPr="00795AF0" w:rsidRDefault="003220C2" w:rsidP="003220C2">
      <w:pPr>
        <w:ind w:firstLineChars="200" w:firstLine="420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）（</w:t>
      </w:r>
      <w:r w:rsidRPr="00795AF0">
        <w:rPr>
          <w:rFonts w:hint="eastAsia"/>
          <w:szCs w:val="21"/>
        </w:rPr>
        <w:t>0.02+28.16</w:t>
      </w:r>
      <w:r w:rsidRPr="00795AF0">
        <w:rPr>
          <w:rFonts w:hint="eastAsia"/>
          <w:szCs w:val="21"/>
        </w:rPr>
        <w:t>÷</w:t>
      </w:r>
      <w:r w:rsidRPr="00795AF0">
        <w:rPr>
          <w:rFonts w:hint="eastAsia"/>
          <w:szCs w:val="21"/>
        </w:rPr>
        <w:t>32</w:t>
      </w:r>
      <w:r w:rsidRPr="00795AF0">
        <w:rPr>
          <w:rFonts w:hint="eastAsia"/>
          <w:szCs w:val="21"/>
        </w:rPr>
        <w:t>）×</w:t>
      </w:r>
      <w:r w:rsidRPr="00795AF0">
        <w:rPr>
          <w:rFonts w:hint="eastAsia"/>
          <w:szCs w:val="21"/>
        </w:rPr>
        <w:t xml:space="preserve">0.1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13.2</w:t>
      </w:r>
      <w:r w:rsidRPr="00795AF0">
        <w:rPr>
          <w:rFonts w:hint="eastAsia"/>
          <w:szCs w:val="21"/>
        </w:rPr>
        <w:t>÷</w:t>
      </w:r>
      <w:r w:rsidRPr="00795AF0">
        <w:rPr>
          <w:szCs w:val="21"/>
        </w:rPr>
        <w:t>0.125</w:t>
      </w:r>
      <w:r w:rsidRPr="00795AF0">
        <w:rPr>
          <w:rFonts w:hint="eastAsia"/>
          <w:szCs w:val="21"/>
        </w:rPr>
        <w:t xml:space="preserve">   </w:t>
      </w: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0.19+26.05+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4.95+9.81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3.2</w:t>
      </w:r>
      <w:r w:rsidRPr="00795AF0">
        <w:rPr>
          <w:rFonts w:hint="eastAsia"/>
          <w:szCs w:val="21"/>
        </w:rPr>
        <w:t>÷</w:t>
      </w:r>
      <w:r w:rsidRPr="00795AF0">
        <w:rPr>
          <w:rFonts w:hint="eastAsia"/>
          <w:szCs w:val="21"/>
        </w:rPr>
        <w:t>[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－</w:t>
      </w:r>
      <w:r w:rsidRPr="00795AF0">
        <w:rPr>
          <w:rFonts w:hint="eastAsia"/>
          <w:szCs w:val="21"/>
        </w:rPr>
        <w:t>0.84</w:t>
      </w:r>
      <w:r w:rsidRPr="00795AF0">
        <w:rPr>
          <w:rFonts w:hint="eastAsia"/>
          <w:szCs w:val="21"/>
        </w:rPr>
        <w:t>÷</w:t>
      </w:r>
      <w:r w:rsidRPr="00795AF0">
        <w:rPr>
          <w:rFonts w:hint="eastAsia"/>
          <w:szCs w:val="21"/>
        </w:rPr>
        <w:t>0.7</w:t>
      </w:r>
      <w:r w:rsidRPr="00795AF0">
        <w:rPr>
          <w:rFonts w:hint="eastAsia"/>
          <w:szCs w:val="21"/>
        </w:rPr>
        <w:t>）×</w:t>
      </w:r>
      <w:r w:rsidRPr="00795AF0">
        <w:rPr>
          <w:rFonts w:hint="eastAsia"/>
          <w:szCs w:val="21"/>
        </w:rPr>
        <w:t>0.2]</w:t>
      </w:r>
    </w:p>
    <w:p w:rsidR="003220C2" w:rsidRPr="00795AF0" w:rsidRDefault="003220C2" w:rsidP="003220C2">
      <w:pPr>
        <w:ind w:firstLineChars="250" w:firstLine="525"/>
        <w:rPr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</w:p>
    <w:p w:rsidR="003220C2" w:rsidRPr="00795AF0" w:rsidRDefault="003220C2" w:rsidP="003220C2">
      <w:pPr>
        <w:ind w:firstLineChars="300" w:firstLine="630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5</w:t>
      </w:r>
      <w:r w:rsidRPr="00795AF0">
        <w:rPr>
          <w:rFonts w:hint="eastAsia"/>
          <w:szCs w:val="21"/>
        </w:rPr>
        <w:t>）</w:t>
      </w:r>
      <w:r w:rsidRPr="00795AF0">
        <w:rPr>
          <w:szCs w:val="21"/>
        </w:rPr>
        <w:t>(14.7×0.4+4.3×0.4)×2.5</w:t>
      </w:r>
      <w:r w:rsidRPr="00795AF0">
        <w:rPr>
          <w:rFonts w:hint="eastAsia"/>
          <w:szCs w:val="21"/>
        </w:rPr>
        <w:t xml:space="preserve">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6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1.2</w:t>
      </w:r>
      <w:r w:rsidRPr="00795AF0">
        <w:rPr>
          <w:rFonts w:hint="eastAsia"/>
          <w:szCs w:val="21"/>
        </w:rPr>
        <w:t>×</w:t>
      </w:r>
      <w:r w:rsidRPr="00795AF0">
        <w:rPr>
          <w:rFonts w:hint="eastAsia"/>
          <w:szCs w:val="21"/>
        </w:rPr>
        <w:t>[0.85+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15-8.25</w:t>
      </w:r>
      <w:r w:rsidRPr="00795AF0">
        <w:rPr>
          <w:rFonts w:hint="eastAsia"/>
          <w:szCs w:val="21"/>
        </w:rPr>
        <w:t>÷</w:t>
      </w:r>
      <w:r w:rsidRPr="00795AF0">
        <w:rPr>
          <w:rFonts w:hint="eastAsia"/>
          <w:szCs w:val="21"/>
        </w:rPr>
        <w:t>0.6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]</w:t>
      </w:r>
    </w:p>
    <w:p w:rsidR="003220C2" w:rsidRPr="00795AF0" w:rsidRDefault="003220C2" w:rsidP="003220C2">
      <w:pPr>
        <w:ind w:firstLineChars="250" w:firstLine="525"/>
        <w:rPr>
          <w:rFonts w:ascii="黑体" w:eastAsia="黑体" w:hAnsi="Arial" w:cs="Arial"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ascii="黑体" w:eastAsia="黑体" w:hAnsi="Arial" w:cs="Arial"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ascii="黑体" w:eastAsia="黑体" w:hAnsi="Arial" w:cs="Arial"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ascii="黑体" w:eastAsia="黑体" w:hAnsi="Arial" w:cs="Arial"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ascii="黑体" w:eastAsia="黑体" w:hAnsi="Arial" w:cs="Arial"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ascii="黑体" w:eastAsia="黑体" w:hAnsi="Arial" w:cs="Arial" w:hint="eastAsia"/>
          <w:szCs w:val="21"/>
        </w:rPr>
      </w:pPr>
    </w:p>
    <w:p w:rsidR="003220C2" w:rsidRPr="00795AF0" w:rsidRDefault="003220C2" w:rsidP="003220C2">
      <w:pPr>
        <w:ind w:firstLineChars="250" w:firstLine="525"/>
        <w:rPr>
          <w:rFonts w:ascii="黑体" w:eastAsia="黑体" w:hAnsi="Arial" w:cs="Arial" w:hint="eastAsia"/>
          <w:szCs w:val="21"/>
        </w:rPr>
      </w:pPr>
      <w:r w:rsidRPr="00795AF0">
        <w:rPr>
          <w:rFonts w:ascii="黑体" w:eastAsia="黑体" w:hAnsi="Arial" w:cs="Arial" w:hint="eastAsia"/>
          <w:szCs w:val="21"/>
        </w:rPr>
        <w:t>四、列综合算式或方程解答（8分）</w:t>
      </w: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5</w:t>
      </w:r>
      <w:r w:rsidRPr="00795AF0">
        <w:rPr>
          <w:rFonts w:hint="eastAsia"/>
          <w:szCs w:val="21"/>
        </w:rPr>
        <w:t>个</w:t>
      </w:r>
      <w:r w:rsidRPr="00795AF0">
        <w:rPr>
          <w:rFonts w:hint="eastAsia"/>
          <w:szCs w:val="21"/>
        </w:rPr>
        <w:t>6.8</w:t>
      </w:r>
      <w:r w:rsidRPr="00795AF0">
        <w:rPr>
          <w:rFonts w:hint="eastAsia"/>
          <w:szCs w:val="21"/>
        </w:rPr>
        <w:t>的和除以</w:t>
      </w:r>
      <w:r w:rsidRPr="00795AF0">
        <w:rPr>
          <w:rFonts w:hint="eastAsia"/>
          <w:szCs w:val="21"/>
        </w:rPr>
        <w:t>0.96</w:t>
      </w:r>
      <w:r w:rsidRPr="00795AF0">
        <w:rPr>
          <w:rFonts w:hint="eastAsia"/>
          <w:szCs w:val="21"/>
        </w:rPr>
        <w:t>与</w:t>
      </w:r>
      <w:r w:rsidRPr="00795AF0">
        <w:rPr>
          <w:rFonts w:hint="eastAsia"/>
          <w:szCs w:val="21"/>
        </w:rPr>
        <w:t>2.44</w:t>
      </w:r>
      <w:r w:rsidRPr="00795AF0">
        <w:rPr>
          <w:rFonts w:hint="eastAsia"/>
          <w:szCs w:val="21"/>
        </w:rPr>
        <w:t>的和</w:t>
      </w:r>
      <w:r w:rsidRPr="00795AF0">
        <w:rPr>
          <w:rFonts w:hint="eastAsia"/>
          <w:szCs w:val="21"/>
        </w:rPr>
        <w:t xml:space="preserve">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）一个数的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倍比这个数的</w:t>
      </w:r>
      <w:r w:rsidRPr="00795AF0">
        <w:rPr>
          <w:rFonts w:hint="eastAsia"/>
          <w:szCs w:val="21"/>
        </w:rPr>
        <w:t>5.5</w:t>
      </w:r>
      <w:r w:rsidRPr="00795AF0">
        <w:rPr>
          <w:rFonts w:hint="eastAsia"/>
          <w:szCs w:val="21"/>
        </w:rPr>
        <w:t>倍</w:t>
      </w:r>
    </w:p>
    <w:p w:rsidR="003220C2" w:rsidRPr="00795AF0" w:rsidRDefault="003220C2" w:rsidP="003220C2">
      <w:pPr>
        <w:ind w:firstLineChars="550" w:firstLine="1155"/>
        <w:rPr>
          <w:rFonts w:hint="eastAsia"/>
          <w:szCs w:val="21"/>
        </w:rPr>
      </w:pPr>
      <w:r w:rsidRPr="00795AF0">
        <w:rPr>
          <w:rFonts w:hint="eastAsia"/>
          <w:szCs w:val="21"/>
        </w:rPr>
        <w:t>商是多少？</w:t>
      </w:r>
      <w:r w:rsidRPr="00795AF0">
        <w:rPr>
          <w:rFonts w:hint="eastAsia"/>
          <w:szCs w:val="21"/>
        </w:rPr>
        <w:t xml:space="preserve">                             </w:t>
      </w:r>
      <w:r w:rsidRPr="00795AF0">
        <w:rPr>
          <w:rFonts w:hint="eastAsia"/>
          <w:szCs w:val="21"/>
        </w:rPr>
        <w:t>少</w:t>
      </w:r>
      <w:r w:rsidRPr="00795AF0">
        <w:rPr>
          <w:rFonts w:hint="eastAsia"/>
          <w:szCs w:val="21"/>
        </w:rPr>
        <w:t>13.5</w:t>
      </w:r>
      <w:r w:rsidRPr="00795AF0">
        <w:rPr>
          <w:rFonts w:hint="eastAsia"/>
          <w:szCs w:val="21"/>
        </w:rPr>
        <w:t>，这个数是多少？</w:t>
      </w:r>
    </w:p>
    <w:p w:rsidR="003220C2" w:rsidRPr="00795AF0" w:rsidRDefault="003220C2" w:rsidP="003220C2">
      <w:pPr>
        <w:spacing w:line="360" w:lineRule="auto"/>
        <w:ind w:firstLineChars="250" w:firstLine="527"/>
        <w:rPr>
          <w:rFonts w:ascii="Arial" w:hAnsi="Arial" w:cs="Arial" w:hint="eastAsia"/>
          <w:b/>
          <w:szCs w:val="21"/>
        </w:rPr>
      </w:pPr>
    </w:p>
    <w:p w:rsidR="003220C2" w:rsidRPr="00795AF0" w:rsidRDefault="003220C2" w:rsidP="003220C2">
      <w:pPr>
        <w:spacing w:line="360" w:lineRule="auto"/>
        <w:ind w:firstLineChars="1078" w:firstLine="2273"/>
        <w:rPr>
          <w:rFonts w:ascii="Arial" w:hAnsi="Arial" w:cs="Arial" w:hint="eastAsia"/>
          <w:b/>
          <w:szCs w:val="21"/>
        </w:rPr>
      </w:pPr>
    </w:p>
    <w:p w:rsidR="003220C2" w:rsidRPr="00795AF0" w:rsidRDefault="003220C2" w:rsidP="003220C2">
      <w:pPr>
        <w:spacing w:line="360" w:lineRule="auto"/>
        <w:ind w:firstLineChars="1078" w:firstLine="2273"/>
        <w:rPr>
          <w:rFonts w:ascii="Arial" w:hAnsi="Arial" w:cs="Arial" w:hint="eastAsia"/>
          <w:b/>
          <w:szCs w:val="21"/>
        </w:rPr>
      </w:pPr>
    </w:p>
    <w:p w:rsidR="003220C2" w:rsidRPr="00795AF0" w:rsidRDefault="003220C2" w:rsidP="003220C2">
      <w:pPr>
        <w:spacing w:line="360" w:lineRule="auto"/>
        <w:ind w:firstLineChars="1078" w:firstLine="2273"/>
        <w:rPr>
          <w:rFonts w:ascii="Arial" w:hAnsi="Arial" w:cs="Arial" w:hint="eastAsia"/>
          <w:b/>
          <w:szCs w:val="21"/>
        </w:rPr>
      </w:pPr>
      <w:r w:rsidRPr="00795AF0">
        <w:rPr>
          <w:rFonts w:ascii="Arial" w:hAnsi="Arial" w:cs="Arial" w:hint="eastAsia"/>
          <w:b/>
          <w:szCs w:val="21"/>
        </w:rPr>
        <w:t>第二部分</w:t>
      </w:r>
      <w:r w:rsidRPr="00795AF0">
        <w:rPr>
          <w:rFonts w:ascii="Arial" w:hAnsi="Arial" w:cs="Arial" w:hint="eastAsia"/>
          <w:b/>
          <w:szCs w:val="21"/>
        </w:rPr>
        <w:t xml:space="preserve">   </w:t>
      </w:r>
      <w:r w:rsidRPr="00795AF0">
        <w:rPr>
          <w:rFonts w:ascii="Arial" w:hAnsi="Arial" w:cs="Arial" w:hint="eastAsia"/>
          <w:b/>
          <w:szCs w:val="21"/>
        </w:rPr>
        <w:t>概念理解</w:t>
      </w:r>
      <w:r w:rsidRPr="00795AF0">
        <w:rPr>
          <w:rFonts w:ascii="Arial" w:hAnsi="Arial" w:cs="Arial" w:hint="eastAsia"/>
          <w:b/>
          <w:szCs w:val="21"/>
        </w:rPr>
        <w:t xml:space="preserve"> </w:t>
      </w:r>
      <w:r w:rsidRPr="00795AF0">
        <w:rPr>
          <w:rFonts w:ascii="Arial" w:hAnsi="Arial" w:cs="Arial" w:hint="eastAsia"/>
          <w:b/>
          <w:szCs w:val="21"/>
        </w:rPr>
        <w:t>（</w:t>
      </w:r>
      <w:r w:rsidRPr="00795AF0">
        <w:rPr>
          <w:rFonts w:ascii="Arial" w:hAnsi="Arial" w:cs="Arial" w:hint="eastAsia"/>
          <w:b/>
          <w:szCs w:val="21"/>
        </w:rPr>
        <w:t>19</w:t>
      </w:r>
      <w:r w:rsidRPr="00795AF0">
        <w:rPr>
          <w:rFonts w:ascii="Arial" w:hAnsi="Arial" w:cs="Arial" w:hint="eastAsia"/>
          <w:b/>
          <w:szCs w:val="21"/>
        </w:rPr>
        <w:t>分）</w:t>
      </w:r>
    </w:p>
    <w:p w:rsidR="003220C2" w:rsidRPr="00795AF0" w:rsidRDefault="003220C2" w:rsidP="003220C2">
      <w:pPr>
        <w:rPr>
          <w:rFonts w:ascii="黑体" w:eastAsia="黑体" w:hAnsi="Arial" w:cs="Arial" w:hint="eastAsia"/>
          <w:szCs w:val="21"/>
        </w:rPr>
      </w:pPr>
      <w:r w:rsidRPr="00795AF0">
        <w:rPr>
          <w:rFonts w:ascii="黑体" w:eastAsia="黑体" w:hAnsi="Arial" w:cs="Arial"/>
          <w:szCs w:val="21"/>
        </w:rPr>
        <w:t>一</w:t>
      </w:r>
      <w:r w:rsidRPr="00795AF0">
        <w:rPr>
          <w:rFonts w:ascii="黑体" w:eastAsia="黑体" w:hAnsi="Arial" w:cs="Arial" w:hint="eastAsia"/>
          <w:szCs w:val="21"/>
        </w:rPr>
        <w:t>、</w:t>
      </w:r>
      <w:r w:rsidRPr="00795AF0">
        <w:rPr>
          <w:rFonts w:ascii="黑体" w:eastAsia="黑体" w:hAnsi="Arial" w:cs="Arial"/>
          <w:szCs w:val="21"/>
        </w:rPr>
        <w:t>填空</w:t>
      </w:r>
      <w:r w:rsidRPr="00795AF0">
        <w:rPr>
          <w:rFonts w:ascii="黑体" w:eastAsia="黑体" w:hAnsi="Arial" w:cs="Arial" w:hint="eastAsia"/>
          <w:szCs w:val="21"/>
        </w:rPr>
        <w:t>题 （14分）</w:t>
      </w: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  <w:r w:rsidRPr="00795AF0">
        <w:rPr>
          <w:rFonts w:ascii="黑体" w:eastAsia="黑体" w:hAnsi="Arial" w:cs="Arial" w:hint="eastAsia"/>
          <w:szCs w:val="21"/>
        </w:rPr>
        <w:t>（1）</w:t>
      </w:r>
      <w:r w:rsidRPr="00795AF0">
        <w:rPr>
          <w:rFonts w:hint="eastAsia"/>
          <w:szCs w:val="21"/>
        </w:rPr>
        <w:t>在括号里填合适的数</w:t>
      </w:r>
      <w:r w:rsidRPr="00795AF0">
        <w:rPr>
          <w:rFonts w:hint="eastAsia"/>
          <w:szCs w:val="21"/>
        </w:rPr>
        <w:t>.</w:t>
      </w:r>
    </w:p>
    <w:p w:rsidR="003220C2" w:rsidRPr="00795AF0" w:rsidRDefault="003220C2" w:rsidP="003220C2">
      <w:pPr>
        <w:ind w:firstLineChars="250" w:firstLine="525"/>
        <w:rPr>
          <w:rFonts w:ascii="黑体" w:eastAsia="黑体" w:hAnsi="Arial" w:cs="Arial"/>
          <w:szCs w:val="21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0000"/>
          <w:attr w:name="UnitName" w:val="cm"/>
        </w:smartTagPr>
        <w:r w:rsidRPr="00795AF0">
          <w:rPr>
            <w:rFonts w:hint="eastAsia"/>
            <w:szCs w:val="21"/>
          </w:rPr>
          <w:t>30000 cm</w:t>
        </w:r>
      </w:smartTag>
      <w:r w:rsidRPr="00795AF0">
        <w:rPr>
          <w:rFonts w:hint="eastAsia"/>
          <w:szCs w:val="21"/>
          <w:vertAlign w:val="superscript"/>
        </w:rPr>
        <w:t>2</w:t>
      </w:r>
      <w:r w:rsidRPr="00795AF0">
        <w:rPr>
          <w:rFonts w:hint="eastAsia"/>
          <w:szCs w:val="21"/>
        </w:rPr>
        <w:t>=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 xml:space="preserve">           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m</w:t>
      </w:r>
      <w:r w:rsidRPr="00795AF0">
        <w:rPr>
          <w:rFonts w:hint="eastAsia"/>
          <w:szCs w:val="21"/>
          <w:vertAlign w:val="superscript"/>
        </w:rPr>
        <w:t>2</w:t>
      </w:r>
      <w:r w:rsidRPr="00795AF0">
        <w:rPr>
          <w:rFonts w:hint="eastAsia"/>
          <w:szCs w:val="21"/>
        </w:rPr>
        <w:t>.         6.3dm</w:t>
      </w:r>
      <w:r w:rsidRPr="00795AF0">
        <w:rPr>
          <w:rFonts w:hint="eastAsia"/>
          <w:szCs w:val="21"/>
          <w:vertAlign w:val="superscript"/>
        </w:rPr>
        <w:t>3</w:t>
      </w:r>
      <w:r w:rsidRPr="00795AF0">
        <w:rPr>
          <w:rFonts w:hint="eastAsia"/>
          <w:szCs w:val="21"/>
        </w:rPr>
        <w:t xml:space="preserve"> =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 xml:space="preserve">           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cm</w:t>
      </w:r>
      <w:r w:rsidRPr="00795AF0">
        <w:rPr>
          <w:rFonts w:hint="eastAsia"/>
          <w:szCs w:val="21"/>
          <w:vertAlign w:val="superscript"/>
        </w:rPr>
        <w:t>3</w:t>
      </w:r>
      <w:r w:rsidRPr="00795AF0">
        <w:rPr>
          <w:rFonts w:ascii="黑体" w:eastAsia="黑体" w:hAnsi="Arial" w:cs="Arial"/>
          <w:b/>
          <w:bCs/>
          <w:szCs w:val="21"/>
        </w:rPr>
        <w:t xml:space="preserve"> </w:t>
      </w:r>
    </w:p>
    <w:p w:rsidR="003220C2" w:rsidRPr="00795AF0" w:rsidRDefault="003220C2" w:rsidP="003220C2">
      <w:pPr>
        <w:spacing w:line="360" w:lineRule="exact"/>
        <w:ind w:left="315" w:hangingChars="150" w:hanging="31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）在括号里填上合适的单位名称</w:t>
      </w:r>
      <w:r w:rsidRPr="00795AF0">
        <w:rPr>
          <w:rFonts w:hint="eastAsia"/>
          <w:szCs w:val="21"/>
        </w:rPr>
        <w:t>.</w:t>
      </w:r>
    </w:p>
    <w:p w:rsidR="003220C2" w:rsidRPr="00795AF0" w:rsidRDefault="003220C2" w:rsidP="003220C2">
      <w:pPr>
        <w:spacing w:line="360" w:lineRule="exact"/>
        <w:ind w:firstLineChars="250" w:firstLine="525"/>
        <w:rPr>
          <w:rFonts w:hint="eastAsia"/>
          <w:szCs w:val="21"/>
        </w:rPr>
      </w:pPr>
      <w:r w:rsidRPr="00795AF0">
        <w:rPr>
          <w:rFonts w:hint="eastAsia"/>
          <w:szCs w:val="21"/>
        </w:rPr>
        <w:t>一个易拉罐的体积是</w:t>
      </w:r>
      <w:r w:rsidRPr="00795AF0">
        <w:rPr>
          <w:rFonts w:hint="eastAsia"/>
          <w:szCs w:val="21"/>
        </w:rPr>
        <w:t>500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 xml:space="preserve">          </w:t>
      </w:r>
      <w:r w:rsidRPr="00795AF0">
        <w:rPr>
          <w:rFonts w:hint="eastAsia"/>
          <w:szCs w:val="21"/>
        </w:rPr>
        <w:t>）；一个游泳池占地面积</w:t>
      </w:r>
      <w:r w:rsidRPr="00795AF0">
        <w:rPr>
          <w:rFonts w:hint="eastAsia"/>
          <w:szCs w:val="21"/>
        </w:rPr>
        <w:t>480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 xml:space="preserve">          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.</w:t>
      </w:r>
      <w:r w:rsidRPr="00795AF0">
        <w:rPr>
          <w:rFonts w:cs="Arial" w:hint="eastAsia"/>
          <w:bCs/>
          <w:szCs w:val="21"/>
        </w:rPr>
        <w:t xml:space="preserve">      </w:t>
      </w:r>
      <w:r w:rsidRPr="00795AF0">
        <w:rPr>
          <w:rFonts w:cs="Arial"/>
          <w:bCs/>
          <w:szCs w:val="21"/>
        </w:rPr>
        <w:t xml:space="preserve">      </w:t>
      </w:r>
      <w:r w:rsidRPr="00795AF0">
        <w:rPr>
          <w:rFonts w:ascii="黑体" w:eastAsia="黑体" w:hAnsi="Arial" w:cs="Arial"/>
          <w:b/>
          <w:bCs/>
          <w:szCs w:val="21"/>
        </w:rPr>
        <w:t xml:space="preserve">        </w:t>
      </w:r>
    </w:p>
    <w:p w:rsidR="003220C2" w:rsidRPr="00795AF0" w:rsidRDefault="003220C2" w:rsidP="003220C2">
      <w:pPr>
        <w:spacing w:line="360" w:lineRule="auto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）比较大小：</w:t>
      </w:r>
      <w:r w:rsidRPr="00795AF0">
        <w:rPr>
          <w:rFonts w:hint="eastAsia"/>
          <w:szCs w:val="21"/>
        </w:rPr>
        <w:t xml:space="preserve">    </w:t>
      </w:r>
      <w:r w:rsidRPr="00795AF0">
        <w:rPr>
          <w:rFonts w:hint="eastAsia"/>
          <w:szCs w:val="21"/>
        </w:rPr>
        <w:t>－</w:t>
      </w:r>
      <w:r w:rsidRPr="00795AF0">
        <w:rPr>
          <w:rFonts w:hint="eastAsia"/>
          <w:szCs w:val="21"/>
        </w:rPr>
        <w:t xml:space="preserve">2.4 </w:t>
      </w:r>
      <w:r w:rsidRPr="00795AF0">
        <w:rPr>
          <w:rFonts w:hint="eastAsia"/>
          <w:sz w:val="28"/>
          <w:szCs w:val="28"/>
        </w:rPr>
        <w:t>○</w:t>
      </w:r>
      <w:r w:rsidRPr="00795AF0">
        <w:rPr>
          <w:rFonts w:hint="eastAsia"/>
          <w:szCs w:val="21"/>
        </w:rPr>
        <w:t xml:space="preserve"> -14                </w:t>
      </w:r>
      <w:r w:rsidRPr="00795AF0">
        <w:rPr>
          <w:position w:val="-24"/>
          <w:szCs w:val="21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xkb1.com              新课标第一网不用注册，免费下载！" style="width:11.25pt;height:30.75pt" o:ole="">
            <v:imagedata r:id="rId6" o:title=""/>
          </v:shape>
          <o:OLEObject Type="Embed" ProgID="Equation.DSMT4" ShapeID="_x0000_i1025" DrawAspect="Content" ObjectID="_1523283923" r:id="rId7"/>
        </w:object>
      </w:r>
      <w:r w:rsidRPr="00795AF0">
        <w:rPr>
          <w:rFonts w:hint="eastAsia"/>
          <w:szCs w:val="21"/>
        </w:rPr>
        <w:t xml:space="preserve"> </w:t>
      </w:r>
      <w:r w:rsidRPr="00795AF0">
        <w:rPr>
          <w:rFonts w:hint="eastAsia"/>
          <w:sz w:val="28"/>
          <w:szCs w:val="28"/>
        </w:rPr>
        <w:t>○</w:t>
      </w:r>
      <w:r w:rsidRPr="00795AF0">
        <w:rPr>
          <w:rFonts w:hint="eastAsia"/>
          <w:szCs w:val="21"/>
        </w:rPr>
        <w:t xml:space="preserve"> 0.9</w:t>
      </w:r>
    </w:p>
    <w:p w:rsidR="003220C2" w:rsidRPr="00795AF0" w:rsidRDefault="003220C2" w:rsidP="003220C2">
      <w:pPr>
        <w:spacing w:line="360" w:lineRule="exact"/>
        <w:ind w:left="315" w:hangingChars="150" w:hanging="31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）在－</w:t>
      </w:r>
      <w:r w:rsidRPr="00795AF0">
        <w:rPr>
          <w:rFonts w:hint="eastAsia"/>
          <w:szCs w:val="21"/>
        </w:rPr>
        <w:t>6</w:t>
      </w:r>
      <w:r w:rsidRPr="00795AF0">
        <w:rPr>
          <w:rFonts w:hint="eastAsia"/>
          <w:szCs w:val="21"/>
        </w:rPr>
        <w:t>、</w:t>
      </w:r>
      <w:r w:rsidRPr="00795AF0">
        <w:rPr>
          <w:rFonts w:hint="eastAsia"/>
          <w:szCs w:val="21"/>
        </w:rPr>
        <w:t xml:space="preserve"> 7.8</w:t>
      </w:r>
      <w:r w:rsidRPr="00795AF0">
        <w:rPr>
          <w:rFonts w:hint="eastAsia"/>
          <w:szCs w:val="21"/>
        </w:rPr>
        <w:t>、</w:t>
      </w:r>
      <w:r w:rsidRPr="00795AF0">
        <w:rPr>
          <w:rFonts w:hint="eastAsia"/>
          <w:szCs w:val="21"/>
        </w:rPr>
        <w:t xml:space="preserve"> 0</w:t>
      </w:r>
      <w:r w:rsidRPr="00795AF0">
        <w:rPr>
          <w:rFonts w:hint="eastAsia"/>
          <w:szCs w:val="21"/>
        </w:rPr>
        <w:t>、</w:t>
      </w:r>
      <w:r w:rsidRPr="00795AF0">
        <w:rPr>
          <w:rFonts w:hint="eastAsia"/>
          <w:szCs w:val="21"/>
        </w:rPr>
        <w:t xml:space="preserve"> </w:t>
      </w:r>
      <w:r w:rsidRPr="00795AF0">
        <w:rPr>
          <w:rFonts w:hint="eastAsia"/>
          <w:szCs w:val="21"/>
        </w:rPr>
        <w:t>－</w:t>
      </w:r>
      <w:r w:rsidRPr="00795AF0">
        <w:rPr>
          <w:rFonts w:hint="eastAsia"/>
          <w:szCs w:val="21"/>
        </w:rPr>
        <w:t>8</w:t>
      </w:r>
      <w:r w:rsidRPr="00795AF0">
        <w:rPr>
          <w:rFonts w:hint="eastAsia"/>
          <w:szCs w:val="21"/>
        </w:rPr>
        <w:t>、</w:t>
      </w:r>
      <w:r w:rsidRPr="00795AF0">
        <w:rPr>
          <w:rFonts w:hint="eastAsia"/>
          <w:szCs w:val="21"/>
        </w:rPr>
        <w:t xml:space="preserve"> </w:t>
      </w:r>
      <w:r w:rsidRPr="00795AF0">
        <w:rPr>
          <w:rFonts w:hint="eastAsia"/>
          <w:szCs w:val="21"/>
        </w:rPr>
        <w:t>＋</w:t>
      </w:r>
      <w:r w:rsidRPr="00795AF0">
        <w:rPr>
          <w:rFonts w:hint="eastAsia"/>
          <w:szCs w:val="21"/>
        </w:rPr>
        <w:t>1.2</w:t>
      </w:r>
      <w:r w:rsidRPr="00795AF0">
        <w:rPr>
          <w:rFonts w:hint="eastAsia"/>
          <w:szCs w:val="21"/>
        </w:rPr>
        <w:t>五个数中自然数有</w:t>
      </w:r>
      <w:r w:rsidRPr="00795AF0">
        <w:rPr>
          <w:rFonts w:hint="eastAsia"/>
          <w:szCs w:val="21"/>
        </w:rPr>
        <w:t>(      )</w:t>
      </w:r>
      <w:r w:rsidRPr="00795AF0">
        <w:rPr>
          <w:rFonts w:hint="eastAsia"/>
          <w:szCs w:val="21"/>
        </w:rPr>
        <w:t>个</w:t>
      </w:r>
      <w:r w:rsidRPr="00795AF0">
        <w:rPr>
          <w:rFonts w:hint="eastAsia"/>
          <w:szCs w:val="21"/>
        </w:rPr>
        <w:t xml:space="preserve">,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 xml:space="preserve">        </w:t>
      </w:r>
      <w:r w:rsidRPr="00795AF0">
        <w:rPr>
          <w:rFonts w:hint="eastAsia"/>
          <w:szCs w:val="21"/>
        </w:rPr>
        <w:t>）是正数</w:t>
      </w:r>
      <w:r w:rsidRPr="00795AF0">
        <w:rPr>
          <w:rFonts w:hint="eastAsia"/>
          <w:szCs w:val="21"/>
        </w:rPr>
        <w:t>.</w:t>
      </w:r>
    </w:p>
    <w:p w:rsidR="003220C2" w:rsidRPr="00795AF0" w:rsidRDefault="003220C2" w:rsidP="003220C2">
      <w:pPr>
        <w:spacing w:line="360" w:lineRule="exact"/>
        <w:ind w:left="525" w:hangingChars="250" w:hanging="52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5</w:t>
      </w:r>
      <w:r w:rsidRPr="00795AF0">
        <w:rPr>
          <w:rFonts w:hint="eastAsia"/>
          <w:szCs w:val="21"/>
        </w:rPr>
        <w:t>）一根长方体木料长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米"/>
        </w:smartTagPr>
        <w:r w:rsidRPr="00795AF0">
          <w:rPr>
            <w:rFonts w:hint="eastAsia"/>
            <w:szCs w:val="21"/>
          </w:rPr>
          <w:t>3</w:t>
        </w:r>
        <w:r w:rsidRPr="00795AF0">
          <w:rPr>
            <w:rFonts w:hint="eastAsia"/>
            <w:szCs w:val="21"/>
          </w:rPr>
          <w:t>米</w:t>
        </w:r>
      </w:smartTag>
      <w:r w:rsidRPr="00795AF0">
        <w:rPr>
          <w:rFonts w:hint="eastAsia"/>
          <w:szCs w:val="21"/>
        </w:rPr>
        <w:t>，宽和高都是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分米，它的体积是</w:t>
      </w:r>
      <w:r w:rsidRPr="00795AF0">
        <w:rPr>
          <w:rFonts w:hint="eastAsia"/>
          <w:szCs w:val="21"/>
        </w:rPr>
        <w:t>(</w:t>
      </w:r>
      <w:r w:rsidRPr="00795AF0">
        <w:rPr>
          <w:rFonts w:hint="eastAsia"/>
          <w:szCs w:val="21"/>
        </w:rPr>
        <w:t xml:space="preserve">　</w:t>
      </w:r>
      <w:r w:rsidRPr="00795AF0">
        <w:rPr>
          <w:rFonts w:hint="eastAsia"/>
          <w:szCs w:val="21"/>
        </w:rPr>
        <w:t xml:space="preserve">      </w:t>
      </w:r>
      <w:r w:rsidRPr="00795AF0">
        <w:rPr>
          <w:rFonts w:hint="eastAsia"/>
          <w:szCs w:val="21"/>
        </w:rPr>
        <w:t xml:space="preserve">　</w:t>
      </w:r>
      <w:r w:rsidRPr="00795AF0">
        <w:rPr>
          <w:rFonts w:hint="eastAsia"/>
          <w:szCs w:val="21"/>
        </w:rPr>
        <w:t>)</w:t>
      </w:r>
      <w:r w:rsidRPr="00795AF0">
        <w:rPr>
          <w:rFonts w:hint="eastAsia"/>
          <w:szCs w:val="21"/>
        </w:rPr>
        <w:t>立方米</w:t>
      </w:r>
      <w:r w:rsidRPr="00795AF0">
        <w:rPr>
          <w:rFonts w:hint="eastAsia"/>
          <w:szCs w:val="21"/>
        </w:rPr>
        <w:t>.</w:t>
      </w: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6</w:t>
      </w:r>
      <w:r w:rsidRPr="00795AF0">
        <w:rPr>
          <w:rFonts w:hint="eastAsia"/>
          <w:szCs w:val="21"/>
        </w:rPr>
        <w:t>）三个连续的自然数，如果最小的一个自然数用“</w:t>
      </w:r>
      <w:r w:rsidRPr="00795AF0">
        <w:rPr>
          <w:rFonts w:hint="eastAsia"/>
          <w:szCs w:val="21"/>
        </w:rPr>
        <w:t>n</w:t>
      </w:r>
      <w:r w:rsidRPr="00795AF0">
        <w:rPr>
          <w:rFonts w:hint="eastAsia"/>
          <w:szCs w:val="21"/>
        </w:rPr>
        <w:t>”表示，那么这三个自然数的和</w:t>
      </w:r>
    </w:p>
    <w:p w:rsidR="003220C2" w:rsidRPr="00795AF0" w:rsidRDefault="003220C2" w:rsidP="003220C2">
      <w:pPr>
        <w:spacing w:line="360" w:lineRule="exact"/>
        <w:ind w:firstLineChars="250" w:firstLine="525"/>
        <w:rPr>
          <w:rFonts w:hint="eastAsia"/>
          <w:szCs w:val="21"/>
        </w:rPr>
      </w:pPr>
      <w:r w:rsidRPr="00795AF0">
        <w:rPr>
          <w:rFonts w:hint="eastAsia"/>
          <w:szCs w:val="21"/>
        </w:rPr>
        <w:t>可以表示为</w:t>
      </w:r>
      <w:r w:rsidRPr="00795AF0">
        <w:rPr>
          <w:rFonts w:hint="eastAsia"/>
          <w:szCs w:val="21"/>
        </w:rPr>
        <w:t>(              ) .</w:t>
      </w: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7</w:t>
      </w:r>
      <w:r w:rsidRPr="00795AF0">
        <w:rPr>
          <w:rFonts w:hint="eastAsia"/>
          <w:szCs w:val="21"/>
        </w:rPr>
        <w:t>）一个正方体的棱长之和是</w:t>
      </w:r>
      <w:r w:rsidRPr="00795AF0">
        <w:rPr>
          <w:rFonts w:hint="eastAsia"/>
          <w:szCs w:val="21"/>
        </w:rPr>
        <w:t>24dm,</w:t>
      </w:r>
      <w:r w:rsidRPr="00795AF0">
        <w:rPr>
          <w:rFonts w:hint="eastAsia"/>
          <w:szCs w:val="21"/>
        </w:rPr>
        <w:t>它的表面积是（</w:t>
      </w:r>
      <w:r w:rsidRPr="00795AF0">
        <w:rPr>
          <w:rFonts w:hint="eastAsia"/>
          <w:szCs w:val="21"/>
        </w:rPr>
        <w:t xml:space="preserve">            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dm</w:t>
      </w:r>
      <w:r w:rsidRPr="00795AF0">
        <w:rPr>
          <w:rFonts w:hint="eastAsia"/>
          <w:szCs w:val="21"/>
          <w:vertAlign w:val="superscript"/>
        </w:rPr>
        <w:t>2</w:t>
      </w:r>
      <w:r w:rsidRPr="00795AF0">
        <w:rPr>
          <w:rFonts w:hint="eastAsia"/>
          <w:szCs w:val="21"/>
        </w:rPr>
        <w:t>.</w:t>
      </w:r>
    </w:p>
    <w:p w:rsidR="003220C2" w:rsidRPr="00795AF0" w:rsidRDefault="003220C2" w:rsidP="003220C2">
      <w:pPr>
        <w:spacing w:line="360" w:lineRule="exact"/>
        <w:ind w:left="525" w:hangingChars="250" w:hanging="52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8</w:t>
      </w:r>
      <w:r w:rsidRPr="00795AF0">
        <w:rPr>
          <w:rFonts w:hint="eastAsia"/>
          <w:szCs w:val="21"/>
        </w:rPr>
        <w:t>）一个长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cm"/>
        </w:smartTagPr>
        <w:r w:rsidRPr="00795AF0">
          <w:rPr>
            <w:rFonts w:hint="eastAsia"/>
            <w:szCs w:val="21"/>
          </w:rPr>
          <w:t>7cm</w:t>
        </w:r>
      </w:smartTag>
      <w:r w:rsidRPr="00795AF0">
        <w:rPr>
          <w:rFonts w:hint="eastAsia"/>
          <w:szCs w:val="21"/>
        </w:rPr>
        <w:t>、宽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cm"/>
        </w:smartTagPr>
        <w:r w:rsidRPr="00795AF0">
          <w:rPr>
            <w:rFonts w:hint="eastAsia"/>
            <w:szCs w:val="21"/>
          </w:rPr>
          <w:t>5cm</w:t>
        </w:r>
      </w:smartTag>
      <w:r w:rsidRPr="00795AF0">
        <w:rPr>
          <w:rFonts w:hint="eastAsia"/>
          <w:szCs w:val="21"/>
        </w:rPr>
        <w:t>，高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m"/>
        </w:smartTagPr>
        <w:r w:rsidRPr="00795AF0">
          <w:rPr>
            <w:rFonts w:hint="eastAsia"/>
            <w:szCs w:val="21"/>
          </w:rPr>
          <w:t>3cm</w:t>
        </w:r>
      </w:smartTag>
      <w:r w:rsidRPr="00795AF0">
        <w:rPr>
          <w:rFonts w:hint="eastAsia"/>
          <w:szCs w:val="21"/>
        </w:rPr>
        <w:t>的长方体截成一个最大的正方体，这个正方体的体积是（</w:t>
      </w:r>
      <w:r w:rsidRPr="00795AF0">
        <w:rPr>
          <w:rFonts w:hint="eastAsia"/>
          <w:szCs w:val="21"/>
        </w:rPr>
        <w:t xml:space="preserve">            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cm</w:t>
      </w:r>
      <w:r w:rsidRPr="00795AF0">
        <w:rPr>
          <w:rFonts w:hint="eastAsia"/>
          <w:szCs w:val="21"/>
        </w:rPr>
        <w:t>³</w:t>
      </w:r>
      <w:r w:rsidRPr="00795AF0">
        <w:rPr>
          <w:rFonts w:hint="eastAsia"/>
          <w:szCs w:val="21"/>
        </w:rPr>
        <w:t>.</w:t>
      </w:r>
    </w:p>
    <w:p w:rsidR="003220C2" w:rsidRPr="00795AF0" w:rsidRDefault="003220C2" w:rsidP="003220C2">
      <w:pPr>
        <w:spacing w:line="360" w:lineRule="exact"/>
        <w:ind w:left="525" w:hangingChars="250" w:hanging="52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9</w:t>
      </w:r>
      <w:r w:rsidRPr="00795AF0">
        <w:rPr>
          <w:rFonts w:hint="eastAsia"/>
          <w:szCs w:val="21"/>
        </w:rPr>
        <w:t>）用一根长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厘米"/>
        </w:smartTagPr>
        <w:r w:rsidRPr="00795AF0">
          <w:rPr>
            <w:rFonts w:hint="eastAsia"/>
            <w:szCs w:val="21"/>
          </w:rPr>
          <w:t>80</w:t>
        </w:r>
        <w:r w:rsidRPr="00795AF0">
          <w:rPr>
            <w:rFonts w:hint="eastAsia"/>
            <w:szCs w:val="21"/>
          </w:rPr>
          <w:t>厘米</w:t>
        </w:r>
      </w:smartTag>
      <w:r w:rsidRPr="00795AF0">
        <w:rPr>
          <w:rFonts w:hint="eastAsia"/>
          <w:szCs w:val="21"/>
        </w:rPr>
        <w:t>的铁丝制成一个底面是正方形的长方体框架，底面边长是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厘米"/>
        </w:smartTagPr>
        <w:r w:rsidRPr="00795AF0">
          <w:rPr>
            <w:rFonts w:hint="eastAsia"/>
            <w:szCs w:val="21"/>
          </w:rPr>
          <w:t>5</w:t>
        </w:r>
        <w:r w:rsidRPr="00795AF0">
          <w:rPr>
            <w:rFonts w:hint="eastAsia"/>
            <w:szCs w:val="21"/>
          </w:rPr>
          <w:t>厘米</w:t>
        </w:r>
      </w:smartTag>
      <w:r w:rsidRPr="00795AF0">
        <w:rPr>
          <w:rFonts w:hint="eastAsia"/>
          <w:szCs w:val="21"/>
        </w:rPr>
        <w:t>，高是（</w:t>
      </w:r>
      <w:r w:rsidRPr="00795AF0">
        <w:rPr>
          <w:rFonts w:hint="eastAsia"/>
          <w:szCs w:val="21"/>
        </w:rPr>
        <w:t xml:space="preserve">            </w:t>
      </w:r>
      <w:r w:rsidRPr="00795AF0">
        <w:rPr>
          <w:rFonts w:hint="eastAsia"/>
          <w:szCs w:val="21"/>
        </w:rPr>
        <w:t>）厘米</w:t>
      </w:r>
      <w:r w:rsidRPr="00795AF0">
        <w:rPr>
          <w:rFonts w:hint="eastAsia"/>
          <w:szCs w:val="21"/>
        </w:rPr>
        <w:t>.</w:t>
      </w: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10</w:t>
      </w:r>
      <w:r w:rsidRPr="00795AF0">
        <w:rPr>
          <w:rFonts w:hint="eastAsia"/>
          <w:szCs w:val="21"/>
        </w:rPr>
        <w:t>）一个减法算式里的被减数、减数与差相加，得数是</w:t>
      </w:r>
      <w:r w:rsidRPr="00795AF0">
        <w:rPr>
          <w:rFonts w:hint="eastAsia"/>
          <w:szCs w:val="21"/>
        </w:rPr>
        <w:t>592</w:t>
      </w:r>
      <w:r w:rsidRPr="00795AF0">
        <w:rPr>
          <w:rFonts w:hint="eastAsia"/>
          <w:szCs w:val="21"/>
        </w:rPr>
        <w:t>，已知减数比差的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倍多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，</w:t>
      </w:r>
    </w:p>
    <w:p w:rsidR="003220C2" w:rsidRPr="00795AF0" w:rsidRDefault="003220C2" w:rsidP="003220C2">
      <w:pPr>
        <w:spacing w:line="360" w:lineRule="exact"/>
        <w:ind w:firstLineChars="300" w:firstLine="630"/>
        <w:rPr>
          <w:rFonts w:hint="eastAsia"/>
          <w:szCs w:val="21"/>
        </w:rPr>
      </w:pPr>
      <w:r w:rsidRPr="00795AF0">
        <w:rPr>
          <w:rFonts w:hint="eastAsia"/>
          <w:szCs w:val="21"/>
        </w:rPr>
        <w:t>减数是（</w:t>
      </w:r>
      <w:r w:rsidRPr="00795AF0">
        <w:rPr>
          <w:rFonts w:hint="eastAsia"/>
          <w:szCs w:val="21"/>
        </w:rPr>
        <w:t xml:space="preserve">           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.</w:t>
      </w:r>
    </w:p>
    <w:p w:rsidR="003220C2" w:rsidRPr="00795AF0" w:rsidRDefault="003220C2" w:rsidP="003220C2">
      <w:pPr>
        <w:rPr>
          <w:rFonts w:ascii="黑体" w:eastAsia="黑体" w:hAnsi="Arial" w:cs="Arial" w:hint="eastAsia"/>
          <w:szCs w:val="21"/>
        </w:rPr>
      </w:pPr>
      <w:r w:rsidRPr="00795AF0">
        <w:rPr>
          <w:rFonts w:ascii="黑体" w:eastAsia="黑体" w:hAnsi="Arial" w:cs="Arial" w:hint="eastAsia"/>
          <w:szCs w:val="21"/>
        </w:rPr>
        <w:t>二、选择题（把正确答案的字母填在括号内）（5分）</w:t>
      </w:r>
    </w:p>
    <w:p w:rsidR="003220C2" w:rsidRPr="00795AF0" w:rsidRDefault="003220C2" w:rsidP="003220C2">
      <w:pPr>
        <w:spacing w:line="360" w:lineRule="exact"/>
        <w:ind w:left="525" w:hangingChars="250" w:hanging="52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 </w:t>
      </w:r>
      <w:r w:rsidRPr="00795AF0">
        <w:rPr>
          <w:rFonts w:hint="eastAsia"/>
          <w:szCs w:val="21"/>
        </w:rPr>
        <w:t>我们把规定了原点、正方向、单位长度的一条（</w:t>
      </w:r>
      <w:r w:rsidRPr="00795AF0">
        <w:rPr>
          <w:rFonts w:hint="eastAsia"/>
          <w:szCs w:val="21"/>
        </w:rPr>
        <w:t xml:space="preserve">         </w:t>
      </w:r>
      <w:r w:rsidRPr="00795AF0">
        <w:rPr>
          <w:rFonts w:hint="eastAsia"/>
          <w:szCs w:val="21"/>
        </w:rPr>
        <w:t>）叫做数轴</w:t>
      </w:r>
      <w:r w:rsidRPr="00795AF0">
        <w:rPr>
          <w:rFonts w:hint="eastAsia"/>
          <w:szCs w:val="21"/>
        </w:rPr>
        <w:t>.</w:t>
      </w:r>
    </w:p>
    <w:p w:rsidR="003220C2" w:rsidRPr="00795AF0" w:rsidRDefault="003220C2" w:rsidP="003220C2">
      <w:pPr>
        <w:spacing w:line="360" w:lineRule="exact"/>
        <w:ind w:left="525" w:hangingChars="250" w:hanging="525"/>
        <w:rPr>
          <w:rFonts w:hint="eastAsia"/>
          <w:szCs w:val="21"/>
        </w:rPr>
      </w:pPr>
      <w:r w:rsidRPr="00795AF0">
        <w:rPr>
          <w:rFonts w:hint="eastAsia"/>
          <w:szCs w:val="21"/>
        </w:rPr>
        <w:t xml:space="preserve">       A.  </w:t>
      </w:r>
      <w:r w:rsidRPr="00795AF0">
        <w:rPr>
          <w:rFonts w:hint="eastAsia"/>
          <w:szCs w:val="21"/>
        </w:rPr>
        <w:t>线</w:t>
      </w:r>
      <w:r w:rsidRPr="00795AF0">
        <w:rPr>
          <w:rFonts w:hint="eastAsia"/>
          <w:szCs w:val="21"/>
        </w:rPr>
        <w:t xml:space="preserve">           B.  </w:t>
      </w:r>
      <w:r w:rsidRPr="00795AF0">
        <w:rPr>
          <w:rFonts w:hint="eastAsia"/>
          <w:szCs w:val="21"/>
        </w:rPr>
        <w:t>线段</w:t>
      </w:r>
      <w:r w:rsidRPr="00795AF0">
        <w:rPr>
          <w:rFonts w:hint="eastAsia"/>
          <w:szCs w:val="21"/>
        </w:rPr>
        <w:t xml:space="preserve">          C. </w:t>
      </w:r>
      <w:r w:rsidRPr="00795AF0">
        <w:rPr>
          <w:rFonts w:hint="eastAsia"/>
          <w:szCs w:val="21"/>
        </w:rPr>
        <w:t>射线</w:t>
      </w:r>
      <w:r w:rsidRPr="00795AF0">
        <w:rPr>
          <w:rFonts w:hint="eastAsia"/>
          <w:szCs w:val="21"/>
        </w:rPr>
        <w:t xml:space="preserve">         D.  </w:t>
      </w:r>
      <w:r w:rsidRPr="00795AF0">
        <w:rPr>
          <w:rFonts w:hint="eastAsia"/>
          <w:szCs w:val="21"/>
        </w:rPr>
        <w:t>直线</w:t>
      </w:r>
    </w:p>
    <w:p w:rsidR="003220C2" w:rsidRPr="00795AF0" w:rsidRDefault="003220C2" w:rsidP="003220C2">
      <w:pPr>
        <w:spacing w:line="360" w:lineRule="exact"/>
        <w:ind w:left="525" w:hangingChars="250" w:hanging="52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）有一个长方体，它有一组相对的面是正方形，其余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个面的面积（</w:t>
      </w:r>
      <w:r w:rsidRPr="00795AF0">
        <w:rPr>
          <w:rFonts w:hint="eastAsia"/>
          <w:szCs w:val="21"/>
        </w:rPr>
        <w:t xml:space="preserve">       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.</w:t>
      </w:r>
    </w:p>
    <w:p w:rsidR="003220C2" w:rsidRPr="00795AF0" w:rsidRDefault="003220C2" w:rsidP="003220C2">
      <w:pPr>
        <w:spacing w:line="360" w:lineRule="exact"/>
        <w:ind w:left="525" w:hangingChars="250" w:hanging="525"/>
        <w:rPr>
          <w:rFonts w:hint="eastAsia"/>
          <w:szCs w:val="21"/>
        </w:rPr>
      </w:pPr>
      <w:r w:rsidRPr="00795AF0">
        <w:rPr>
          <w:szCs w:val="21"/>
        </w:rPr>
        <w:t xml:space="preserve"> </w:t>
      </w:r>
      <w:r w:rsidRPr="00795AF0">
        <w:rPr>
          <w:rFonts w:hint="eastAsia"/>
          <w:szCs w:val="21"/>
        </w:rPr>
        <w:t xml:space="preserve"> </w:t>
      </w:r>
      <w:r w:rsidRPr="00795AF0">
        <w:rPr>
          <w:szCs w:val="21"/>
        </w:rPr>
        <w:t xml:space="preserve"> </w:t>
      </w:r>
      <w:r w:rsidRPr="00795AF0">
        <w:rPr>
          <w:rFonts w:hint="eastAsia"/>
          <w:szCs w:val="21"/>
        </w:rPr>
        <w:t xml:space="preserve">    </w:t>
      </w:r>
      <w:r w:rsidRPr="00795AF0">
        <w:rPr>
          <w:szCs w:val="21"/>
        </w:rPr>
        <w:t xml:space="preserve">A. </w:t>
      </w:r>
      <w:r w:rsidRPr="00795AF0">
        <w:rPr>
          <w:rFonts w:hint="eastAsia"/>
          <w:szCs w:val="21"/>
        </w:rPr>
        <w:t>不一定相等</w:t>
      </w:r>
      <w:r w:rsidRPr="00795AF0">
        <w:rPr>
          <w:szCs w:val="21"/>
        </w:rPr>
        <w:t xml:space="preserve">    B. </w:t>
      </w:r>
      <w:r w:rsidRPr="00795AF0">
        <w:rPr>
          <w:rFonts w:hint="eastAsia"/>
          <w:szCs w:val="21"/>
        </w:rPr>
        <w:t>一定相等</w:t>
      </w:r>
      <w:r w:rsidRPr="00795AF0">
        <w:rPr>
          <w:szCs w:val="21"/>
        </w:rPr>
        <w:t xml:space="preserve">    </w:t>
      </w:r>
      <w:r w:rsidRPr="00795AF0">
        <w:rPr>
          <w:rFonts w:hint="eastAsia"/>
          <w:szCs w:val="21"/>
        </w:rPr>
        <w:t xml:space="preserve"> </w:t>
      </w:r>
      <w:r w:rsidRPr="00795AF0">
        <w:rPr>
          <w:szCs w:val="21"/>
        </w:rPr>
        <w:t xml:space="preserve">  C.</w:t>
      </w:r>
      <w:r w:rsidRPr="00795AF0">
        <w:rPr>
          <w:rFonts w:hint="eastAsia"/>
          <w:szCs w:val="21"/>
        </w:rPr>
        <w:t xml:space="preserve"> </w:t>
      </w:r>
      <w:r w:rsidRPr="00795AF0">
        <w:rPr>
          <w:rFonts w:hint="eastAsia"/>
          <w:szCs w:val="21"/>
        </w:rPr>
        <w:t>一定不相等</w:t>
      </w:r>
      <w:r w:rsidRPr="00795AF0">
        <w:rPr>
          <w:szCs w:val="21"/>
        </w:rPr>
        <w:t xml:space="preserve">   D.</w:t>
      </w:r>
      <w:r w:rsidRPr="00795AF0">
        <w:rPr>
          <w:rFonts w:hint="eastAsia"/>
          <w:szCs w:val="21"/>
        </w:rPr>
        <w:t>无法确定</w:t>
      </w:r>
    </w:p>
    <w:p w:rsidR="003220C2" w:rsidRPr="00795AF0" w:rsidRDefault="003220C2" w:rsidP="003220C2">
      <w:pPr>
        <w:spacing w:line="360" w:lineRule="exact"/>
        <w:ind w:left="525" w:hangingChars="250" w:hanging="52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）下列说法正确的是（</w:t>
      </w:r>
      <w:r w:rsidRPr="00795AF0">
        <w:rPr>
          <w:rFonts w:hint="eastAsia"/>
          <w:szCs w:val="21"/>
        </w:rPr>
        <w:t xml:space="preserve">       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.</w:t>
      </w:r>
      <w:r w:rsidRPr="00795AF0">
        <w:rPr>
          <w:rFonts w:hint="eastAsia"/>
          <w:sz w:val="13"/>
          <w:szCs w:val="13"/>
        </w:rPr>
        <w:t xml:space="preserve"> </w:t>
      </w:r>
    </w:p>
    <w:p w:rsidR="003220C2" w:rsidRPr="00795AF0" w:rsidRDefault="003220C2" w:rsidP="003220C2">
      <w:pPr>
        <w:spacing w:line="360" w:lineRule="exact"/>
        <w:ind w:firstLineChars="350" w:firstLine="735"/>
        <w:rPr>
          <w:rFonts w:hint="eastAsia"/>
          <w:szCs w:val="21"/>
        </w:rPr>
      </w:pPr>
      <w:r w:rsidRPr="00795AF0">
        <w:rPr>
          <w:rFonts w:hint="eastAsia"/>
          <w:szCs w:val="21"/>
        </w:rPr>
        <w:t>A.  0</w:t>
      </w:r>
      <w:r w:rsidRPr="00795AF0">
        <w:rPr>
          <w:rFonts w:hint="eastAsia"/>
          <w:szCs w:val="21"/>
        </w:rPr>
        <w:t>是自然数</w:t>
      </w:r>
      <w:r w:rsidRPr="00795AF0">
        <w:rPr>
          <w:rFonts w:hint="eastAsia"/>
          <w:szCs w:val="21"/>
        </w:rPr>
        <w:t xml:space="preserve">            B. </w:t>
      </w:r>
      <w:r w:rsidRPr="00795AF0">
        <w:rPr>
          <w:rFonts w:hint="eastAsia"/>
          <w:szCs w:val="21"/>
        </w:rPr>
        <w:t>最小的自然数是</w:t>
      </w:r>
      <w:r w:rsidRPr="00795AF0">
        <w:rPr>
          <w:rFonts w:hint="eastAsia"/>
          <w:szCs w:val="21"/>
        </w:rPr>
        <w:t>0</w:t>
      </w:r>
      <w:r w:rsidRPr="00795AF0">
        <w:rPr>
          <w:rFonts w:hint="eastAsia"/>
          <w:szCs w:val="21"/>
        </w:rPr>
        <w:t>，最大的自然数是</w:t>
      </w:r>
      <w:r w:rsidRPr="00795AF0">
        <w:rPr>
          <w:rFonts w:hint="eastAsia"/>
          <w:szCs w:val="21"/>
        </w:rPr>
        <w:t xml:space="preserve">1000000 </w:t>
      </w: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  <w:r w:rsidRPr="00795AF0">
        <w:rPr>
          <w:rFonts w:hint="eastAsia"/>
          <w:szCs w:val="21"/>
        </w:rPr>
        <w:t xml:space="preserve">       C. </w:t>
      </w:r>
      <w:r w:rsidRPr="00795AF0">
        <w:rPr>
          <w:rFonts w:hint="eastAsia"/>
          <w:szCs w:val="21"/>
        </w:rPr>
        <w:t>不是正数的数一定是负数</w:t>
      </w:r>
      <w:r w:rsidRPr="00795AF0">
        <w:rPr>
          <w:rFonts w:hint="eastAsia"/>
          <w:szCs w:val="21"/>
        </w:rPr>
        <w:t xml:space="preserve">        D. </w:t>
      </w:r>
      <w:r w:rsidRPr="00795AF0">
        <w:rPr>
          <w:rFonts w:hint="eastAsia"/>
          <w:szCs w:val="21"/>
        </w:rPr>
        <w:t>没有最小的负数，有最大的正数</w:t>
      </w: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）把</w:t>
      </w:r>
      <w:r w:rsidRPr="00795AF0">
        <w:rPr>
          <w:rFonts w:hint="eastAsia"/>
          <w:szCs w:val="21"/>
        </w:rPr>
        <w:t>100</w:t>
      </w:r>
      <w:r w:rsidRPr="00795AF0">
        <w:rPr>
          <w:rFonts w:hint="eastAsia"/>
          <w:szCs w:val="21"/>
        </w:rPr>
        <w:t>块</w:t>
      </w:r>
      <w:r w:rsidRPr="00795AF0">
        <w:rPr>
          <w:rFonts w:hint="eastAsia"/>
          <w:szCs w:val="21"/>
        </w:rPr>
        <w:t xml:space="preserve"> </w:t>
      </w:r>
      <w:r w:rsidRPr="00795AF0">
        <w:rPr>
          <w:rFonts w:hint="eastAsia"/>
          <w:szCs w:val="21"/>
        </w:rPr>
        <w:t>棱长为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分米的正方体木块切成棱长为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厘米的正方体小木块，一共能切</w:t>
      </w: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  <w:r w:rsidRPr="00795AF0">
        <w:rPr>
          <w:rFonts w:hint="eastAsia"/>
          <w:szCs w:val="21"/>
        </w:rPr>
        <w:t>成（</w:t>
      </w:r>
      <w:r w:rsidRPr="00795AF0">
        <w:rPr>
          <w:rFonts w:hint="eastAsia"/>
          <w:szCs w:val="21"/>
        </w:rPr>
        <w:t xml:space="preserve">          </w:t>
      </w:r>
      <w:r w:rsidRPr="00795AF0">
        <w:rPr>
          <w:rFonts w:hint="eastAsia"/>
          <w:szCs w:val="21"/>
        </w:rPr>
        <w:t>）块。把这些切成的小木块并排放在地面上，占地（</w:t>
      </w:r>
      <w:r w:rsidRPr="00795AF0">
        <w:rPr>
          <w:rFonts w:hint="eastAsia"/>
          <w:szCs w:val="21"/>
        </w:rPr>
        <w:t xml:space="preserve">           </w:t>
      </w:r>
      <w:r w:rsidRPr="00795AF0">
        <w:rPr>
          <w:rFonts w:hint="eastAsia"/>
          <w:szCs w:val="21"/>
        </w:rPr>
        <w:t>）平方米。</w:t>
      </w:r>
    </w:p>
    <w:p w:rsidR="003220C2" w:rsidRPr="00795AF0" w:rsidRDefault="003220C2" w:rsidP="003220C2">
      <w:pPr>
        <w:spacing w:line="360" w:lineRule="exact"/>
        <w:ind w:left="525" w:hangingChars="250" w:hanging="525"/>
        <w:rPr>
          <w:rFonts w:hint="eastAsia"/>
          <w:szCs w:val="21"/>
        </w:rPr>
      </w:pPr>
      <w:r w:rsidRPr="00795AF0">
        <w:rPr>
          <w:rFonts w:hint="eastAsia"/>
          <w:szCs w:val="21"/>
        </w:rPr>
        <w:t xml:space="preserve">      A. 10      B. </w:t>
      </w:r>
      <w:smartTag w:uri="urn:schemas-microsoft-com:office:smarttags" w:element="chmetcnv">
        <w:smartTagPr>
          <w:attr w:name="UnitName" w:val="C"/>
          <w:attr w:name="SourceValue" w:val="100"/>
          <w:attr w:name="HasSpace" w:val="True"/>
          <w:attr w:name="Negative" w:val="False"/>
          <w:attr w:name="NumberType" w:val="1"/>
          <w:attr w:name="TCSC" w:val="0"/>
        </w:smartTagPr>
        <w:r w:rsidRPr="00795AF0">
          <w:rPr>
            <w:rFonts w:hint="eastAsia"/>
            <w:szCs w:val="21"/>
          </w:rPr>
          <w:t>100      C</w:t>
        </w:r>
      </w:smartTag>
      <w:r w:rsidRPr="00795AF0">
        <w:rPr>
          <w:rFonts w:hint="eastAsia"/>
          <w:szCs w:val="21"/>
        </w:rPr>
        <w:t>. 1000      D. 10000     E. 100000</w:t>
      </w:r>
    </w:p>
    <w:p w:rsidR="003220C2" w:rsidRPr="00795AF0" w:rsidRDefault="003220C2" w:rsidP="003220C2">
      <w:pPr>
        <w:spacing w:line="360" w:lineRule="auto"/>
        <w:ind w:firstLineChars="1197" w:firstLine="2524"/>
        <w:rPr>
          <w:rFonts w:ascii="Arial" w:hAnsi="Arial" w:cs="Arial" w:hint="eastAsia"/>
          <w:b/>
          <w:szCs w:val="21"/>
        </w:rPr>
      </w:pPr>
      <w:r w:rsidRPr="00795AF0">
        <w:rPr>
          <w:rFonts w:ascii="Arial" w:hAnsi="Arial" w:cs="Arial" w:hint="eastAsia"/>
          <w:b/>
          <w:szCs w:val="21"/>
        </w:rPr>
        <w:t>第三部分</w:t>
      </w:r>
      <w:r w:rsidRPr="00795AF0">
        <w:rPr>
          <w:rFonts w:ascii="Arial" w:hAnsi="Arial" w:cs="Arial" w:hint="eastAsia"/>
          <w:b/>
          <w:szCs w:val="21"/>
        </w:rPr>
        <w:t xml:space="preserve">   </w:t>
      </w:r>
      <w:r w:rsidRPr="00795AF0">
        <w:rPr>
          <w:rFonts w:ascii="Arial" w:hAnsi="Arial" w:cs="Arial" w:hint="eastAsia"/>
          <w:b/>
          <w:szCs w:val="21"/>
        </w:rPr>
        <w:t>综合应用（</w:t>
      </w:r>
      <w:r w:rsidRPr="00795AF0">
        <w:rPr>
          <w:rFonts w:ascii="Arial" w:hAnsi="Arial" w:cs="Arial" w:hint="eastAsia"/>
          <w:b/>
          <w:szCs w:val="21"/>
        </w:rPr>
        <w:t>30</w:t>
      </w:r>
      <w:r w:rsidRPr="00795AF0">
        <w:rPr>
          <w:rFonts w:ascii="Arial" w:hAnsi="Arial" w:cs="Arial" w:hint="eastAsia"/>
          <w:b/>
          <w:szCs w:val="21"/>
        </w:rPr>
        <w:t>分）</w:t>
      </w:r>
    </w:p>
    <w:p w:rsidR="003220C2" w:rsidRPr="00795AF0" w:rsidRDefault="003220C2" w:rsidP="003220C2">
      <w:pPr>
        <w:ind w:left="315" w:hangingChars="150" w:hanging="315"/>
        <w:rPr>
          <w:rFonts w:hint="eastAsia"/>
          <w:szCs w:val="21"/>
        </w:rPr>
      </w:pPr>
      <w:r w:rsidRPr="00795AF0">
        <w:rPr>
          <w:rFonts w:hint="eastAsia"/>
          <w:szCs w:val="21"/>
        </w:rPr>
        <w:t xml:space="preserve">1. </w:t>
      </w:r>
      <w:r w:rsidRPr="00795AF0">
        <w:rPr>
          <w:rFonts w:hint="eastAsia"/>
          <w:szCs w:val="21"/>
        </w:rPr>
        <w:t>一个梯形的面积是</w:t>
      </w:r>
      <w:r w:rsidRPr="00795AF0">
        <w:rPr>
          <w:rFonts w:hint="eastAsia"/>
          <w:szCs w:val="21"/>
        </w:rPr>
        <w:t>60</w:t>
      </w:r>
      <w:r w:rsidRPr="00795AF0">
        <w:rPr>
          <w:rFonts w:hint="eastAsia"/>
          <w:szCs w:val="21"/>
        </w:rPr>
        <w:t>平方米，上底与下底长度之和是</w:t>
      </w:r>
      <w:smartTag w:uri="urn:schemas-microsoft-com:office:smarttags" w:element="chmetcnv">
        <w:smartTagPr>
          <w:attr w:name="UnitName" w:val="米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795AF0">
          <w:rPr>
            <w:rFonts w:hint="eastAsia"/>
            <w:szCs w:val="21"/>
          </w:rPr>
          <w:t>16</w:t>
        </w:r>
        <w:r w:rsidRPr="00795AF0">
          <w:rPr>
            <w:rFonts w:hint="eastAsia"/>
            <w:szCs w:val="21"/>
          </w:rPr>
          <w:t>米</w:t>
        </w:r>
      </w:smartTag>
      <w:r w:rsidRPr="00795AF0">
        <w:rPr>
          <w:rFonts w:hint="eastAsia"/>
          <w:szCs w:val="21"/>
        </w:rPr>
        <w:t>，这个梯形的高是多少米？</w:t>
      </w:r>
    </w:p>
    <w:p w:rsidR="003220C2" w:rsidRPr="00795AF0" w:rsidRDefault="003220C2" w:rsidP="003220C2">
      <w:pPr>
        <w:ind w:firstLineChars="350" w:firstLine="735"/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ind w:left="525" w:hangingChars="250" w:hanging="525"/>
        <w:rPr>
          <w:rFonts w:hint="eastAsia"/>
          <w:szCs w:val="21"/>
        </w:rPr>
      </w:pPr>
      <w:r w:rsidRPr="00795AF0">
        <w:rPr>
          <w:rFonts w:hint="eastAsia"/>
          <w:szCs w:val="21"/>
        </w:rPr>
        <w:t>2.</w:t>
      </w:r>
      <w:r w:rsidRPr="00795AF0">
        <w:rPr>
          <w:rFonts w:hint="eastAsia"/>
          <w:szCs w:val="21"/>
        </w:rPr>
        <w:t>学校图书馆里的故事书比科技书多</w:t>
      </w:r>
      <w:r w:rsidRPr="00795AF0">
        <w:rPr>
          <w:rFonts w:hint="eastAsia"/>
          <w:szCs w:val="21"/>
        </w:rPr>
        <w:t>271</w:t>
      </w:r>
      <w:r w:rsidRPr="00795AF0">
        <w:rPr>
          <w:rFonts w:hint="eastAsia"/>
          <w:szCs w:val="21"/>
        </w:rPr>
        <w:t>本，故事书比科技书的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倍少</w:t>
      </w:r>
      <w:r w:rsidRPr="00795AF0">
        <w:rPr>
          <w:rFonts w:hint="eastAsia"/>
          <w:szCs w:val="21"/>
        </w:rPr>
        <w:t>21</w:t>
      </w:r>
      <w:r w:rsidRPr="00795AF0">
        <w:rPr>
          <w:rFonts w:hint="eastAsia"/>
          <w:szCs w:val="21"/>
        </w:rPr>
        <w:t>本</w:t>
      </w:r>
      <w:r w:rsidRPr="00795AF0">
        <w:rPr>
          <w:rFonts w:hint="eastAsia"/>
          <w:szCs w:val="21"/>
        </w:rPr>
        <w:t>.</w:t>
      </w:r>
      <w:r w:rsidRPr="00795AF0">
        <w:rPr>
          <w:rFonts w:hint="eastAsia"/>
          <w:szCs w:val="21"/>
        </w:rPr>
        <w:t>学校图书馆里</w:t>
      </w:r>
    </w:p>
    <w:p w:rsidR="003220C2" w:rsidRPr="00795AF0" w:rsidRDefault="003220C2" w:rsidP="003220C2">
      <w:pPr>
        <w:ind w:leftChars="150" w:left="315"/>
        <w:rPr>
          <w:rFonts w:hint="eastAsia"/>
          <w:szCs w:val="21"/>
        </w:rPr>
      </w:pPr>
      <w:r w:rsidRPr="00795AF0">
        <w:rPr>
          <w:rFonts w:hint="eastAsia"/>
          <w:szCs w:val="21"/>
        </w:rPr>
        <w:t>故事书和科技书各有多少本？</w:t>
      </w:r>
    </w:p>
    <w:p w:rsidR="003220C2" w:rsidRPr="00795AF0" w:rsidRDefault="003220C2" w:rsidP="003220C2">
      <w:pPr>
        <w:ind w:firstLineChars="350" w:firstLine="735"/>
        <w:rPr>
          <w:rFonts w:hint="eastAsia"/>
          <w:szCs w:val="21"/>
        </w:rPr>
      </w:pPr>
    </w:p>
    <w:p w:rsidR="003220C2" w:rsidRPr="00795AF0" w:rsidRDefault="003220C2" w:rsidP="003220C2">
      <w:pPr>
        <w:ind w:firstLineChars="350" w:firstLine="735"/>
        <w:rPr>
          <w:rFonts w:hint="eastAsia"/>
          <w:szCs w:val="21"/>
        </w:rPr>
      </w:pPr>
    </w:p>
    <w:p w:rsidR="003220C2" w:rsidRPr="00795AF0" w:rsidRDefault="003220C2" w:rsidP="003220C2">
      <w:pPr>
        <w:ind w:firstLineChars="350" w:firstLine="735"/>
        <w:rPr>
          <w:rFonts w:hint="eastAsia"/>
          <w:szCs w:val="21"/>
        </w:rPr>
      </w:pPr>
    </w:p>
    <w:p w:rsidR="003220C2" w:rsidRPr="00795AF0" w:rsidRDefault="003220C2" w:rsidP="003220C2">
      <w:pPr>
        <w:ind w:firstLineChars="350" w:firstLine="735"/>
        <w:rPr>
          <w:rFonts w:hint="eastAsia"/>
          <w:szCs w:val="21"/>
        </w:rPr>
      </w:pPr>
    </w:p>
    <w:p w:rsidR="003220C2" w:rsidRPr="00795AF0" w:rsidRDefault="003220C2" w:rsidP="003220C2">
      <w:pPr>
        <w:ind w:left="525" w:hangingChars="250" w:hanging="525"/>
        <w:rPr>
          <w:rFonts w:hint="eastAsia"/>
          <w:szCs w:val="21"/>
        </w:rPr>
      </w:pPr>
      <w:r w:rsidRPr="00795AF0">
        <w:rPr>
          <w:rFonts w:hint="eastAsia"/>
          <w:szCs w:val="21"/>
        </w:rPr>
        <w:t>3.</w:t>
      </w:r>
      <w:r w:rsidRPr="00795AF0">
        <w:rPr>
          <w:rFonts w:hint="eastAsia"/>
          <w:szCs w:val="21"/>
        </w:rPr>
        <w:t>“六一”儿童节，学校向每个班级分发气球布置教室</w:t>
      </w:r>
      <w:r w:rsidRPr="00795AF0">
        <w:rPr>
          <w:rFonts w:hint="eastAsia"/>
          <w:szCs w:val="21"/>
        </w:rPr>
        <w:t>.</w:t>
      </w:r>
      <w:r w:rsidRPr="00795AF0">
        <w:rPr>
          <w:rFonts w:hint="eastAsia"/>
          <w:szCs w:val="21"/>
        </w:rPr>
        <w:t>如果每个班分</w:t>
      </w:r>
      <w:r w:rsidRPr="00795AF0">
        <w:rPr>
          <w:rFonts w:hint="eastAsia"/>
          <w:szCs w:val="21"/>
        </w:rPr>
        <w:t>20</w:t>
      </w:r>
      <w:r w:rsidRPr="00795AF0">
        <w:rPr>
          <w:rFonts w:hint="eastAsia"/>
          <w:szCs w:val="21"/>
        </w:rPr>
        <w:t>个气球，则多了</w:t>
      </w:r>
      <w:r w:rsidRPr="00795AF0">
        <w:rPr>
          <w:rFonts w:hint="eastAsia"/>
          <w:szCs w:val="21"/>
        </w:rPr>
        <w:t>130</w:t>
      </w:r>
      <w:r w:rsidRPr="00795AF0">
        <w:rPr>
          <w:rFonts w:hint="eastAsia"/>
          <w:szCs w:val="21"/>
        </w:rPr>
        <w:t>个；如果每个班分</w:t>
      </w:r>
      <w:r w:rsidRPr="00795AF0">
        <w:rPr>
          <w:rFonts w:hint="eastAsia"/>
          <w:szCs w:val="21"/>
        </w:rPr>
        <w:t>25</w:t>
      </w:r>
      <w:r w:rsidRPr="00795AF0">
        <w:rPr>
          <w:rFonts w:hint="eastAsia"/>
          <w:szCs w:val="21"/>
        </w:rPr>
        <w:t>个气球，则正好分完。一共有几个班级？一共有几个气球？</w:t>
      </w:r>
    </w:p>
    <w:p w:rsidR="003220C2" w:rsidRPr="00795AF0" w:rsidRDefault="003220C2" w:rsidP="003220C2">
      <w:pPr>
        <w:ind w:firstLineChars="350" w:firstLine="735"/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  <w:r w:rsidRPr="00795AF0">
        <w:rPr>
          <w:rFonts w:hint="eastAsia"/>
          <w:szCs w:val="21"/>
        </w:rPr>
        <w:t xml:space="preserve">4. </w:t>
      </w:r>
      <w:r w:rsidRPr="00795AF0">
        <w:rPr>
          <w:rFonts w:hint="eastAsia"/>
          <w:noProof/>
          <w:szCs w:val="21"/>
        </w:rPr>
        <w:pict>
          <v:group id="_x0000_s1078" alt="www.xkb1.com              新课标第一网不用注册，免费下载！" style="position:absolute;left:0;text-align:left;margin-left:189pt;margin-top:0;width:258pt;height:59.5pt;z-index:251666432;mso-position-horizontal-relative:text;mso-position-vertical-relative:text" coordorigin="5918,11618" coordsize="5160,1190"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079" type="#_x0000_t88" style="position:absolute;left:6983;top:11510;width:204;height:1134;rotation:270" strokeweight="3pt"/>
            <v:group id="_x0000_s1080" style="position:absolute;left:5918;top:11618;width:5160;height:1190" coordorigin="5918,11618" coordsize="5160,1190">
              <v:line id="_x0000_s1081" style="position:absolute" from="6474,12387" to="10464,12387" strokeweight="3pt"/>
              <v:line id="_x0000_s1082" style="position:absolute" from="7718,12212" to="7718,12368" strokeweight="4.5pt"/>
              <v:line id="_x0000_s1083" style="position:absolute" from="10418,12212" to="10418,12368" strokeweight="4.5pt"/>
              <v:line id="_x0000_s1084" style="position:absolute" from="6503,12242" to="6503,12398" strokeweight="4.5pt"/>
              <v:shape id="_x0000_s1085" type="#_x0000_t202" style="position:absolute;left:6608;top:11618;width:990;height:470" stroked="f">
                <v:fill opacity="0"/>
                <v:textbox style="mso-next-textbox:#_x0000_s1085">
                  <w:txbxContent>
                    <w:p w:rsidR="003220C2" w:rsidRDefault="003220C2" w:rsidP="003220C2"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False"/>
                          <w:attr w:name="SourceValue" w:val="1000"/>
                          <w:attr w:name="UnitName" w:val="米"/>
                        </w:smartTagPr>
                        <w:r>
                          <w:rPr>
                            <w:rFonts w:hint="eastAsia"/>
                            <w:color w:val="000000"/>
                            <w:szCs w:val="21"/>
                          </w:rPr>
                          <w:t>1000</w:t>
                        </w:r>
                        <w:r>
                          <w:rPr>
                            <w:rFonts w:hint="eastAsia"/>
                            <w:color w:val="000000"/>
                            <w:szCs w:val="21"/>
                          </w:rPr>
                          <w:t>米</w:t>
                        </w:r>
                      </w:smartTag>
                    </w:p>
                  </w:txbxContent>
                </v:textbox>
              </v:shape>
              <v:shape id="_x0000_s1086" type="#_x0000_t202" style="position:absolute;left:5918;top:12338;width:1080;height:470" stroked="f">
                <v:fill opacity="0"/>
                <v:textbox style="mso-next-textbox:#_x0000_s1086">
                  <w:txbxContent>
                    <w:p w:rsidR="003220C2" w:rsidRDefault="003220C2" w:rsidP="003220C2">
                      <w:r w:rsidRPr="002B43A8">
                        <w:rPr>
                          <w:rFonts w:hint="eastAsia"/>
                          <w:b/>
                          <w:i/>
                          <w:color w:val="000000"/>
                          <w:szCs w:val="21"/>
                        </w:rPr>
                        <w:t>小亚家</w:t>
                      </w:r>
                    </w:p>
                  </w:txbxContent>
                </v:textbox>
              </v:shape>
              <v:shape id="_x0000_s1087" type="#_x0000_t202" style="position:absolute;left:7178;top:12338;width:1080;height:470" stroked="f">
                <v:fill opacity="0"/>
                <v:textbox style="mso-next-textbox:#_x0000_s1087">
                  <w:txbxContent>
                    <w:p w:rsidR="003220C2" w:rsidRDefault="003220C2" w:rsidP="003220C2">
                      <w:r w:rsidRPr="002B43A8">
                        <w:rPr>
                          <w:rFonts w:hint="eastAsia"/>
                          <w:b/>
                          <w:i/>
                          <w:color w:val="000000"/>
                          <w:szCs w:val="21"/>
                        </w:rPr>
                        <w:t>小巧家</w:t>
                      </w:r>
                    </w:p>
                  </w:txbxContent>
                </v:textbox>
              </v:shape>
              <v:shape id="_x0000_s1088" type="#_x0000_t202" style="position:absolute;left:9998;top:12338;width:1080;height:470" stroked="f">
                <v:fill opacity="0"/>
                <v:textbox style="mso-next-textbox:#_x0000_s1088">
                  <w:txbxContent>
                    <w:p w:rsidR="003220C2" w:rsidRDefault="003220C2" w:rsidP="003220C2">
                      <w:r w:rsidRPr="002B43A8">
                        <w:rPr>
                          <w:rFonts w:hint="eastAsia"/>
                          <w:b/>
                          <w:i/>
                          <w:color w:val="000000"/>
                          <w:szCs w:val="21"/>
                        </w:rPr>
                        <w:t>学校</w:t>
                      </w:r>
                    </w:p>
                  </w:txbxContent>
                </v:textbox>
              </v:shape>
            </v:group>
          </v:group>
        </w:pict>
      </w:r>
      <w:r w:rsidRPr="00795AF0">
        <w:rPr>
          <w:rFonts w:hint="eastAsia"/>
          <w:szCs w:val="21"/>
        </w:rPr>
        <w:t>如右图：小巧家和小亚家的距离</w:t>
      </w:r>
      <w:smartTag w:uri="urn:schemas-microsoft-com:office:smarttags" w:element="chmetcnv">
        <w:smartTagPr>
          <w:attr w:name="UnitName" w:val="米"/>
          <w:attr w:name="SourceValue" w:val="1000"/>
          <w:attr w:name="HasSpace" w:val="False"/>
          <w:attr w:name="Negative" w:val="False"/>
          <w:attr w:name="NumberType" w:val="1"/>
          <w:attr w:name="TCSC" w:val="0"/>
        </w:smartTagPr>
        <w:r w:rsidRPr="00795AF0">
          <w:rPr>
            <w:rFonts w:hint="eastAsia"/>
            <w:szCs w:val="21"/>
          </w:rPr>
          <w:t>1000</w:t>
        </w:r>
        <w:r w:rsidRPr="00795AF0">
          <w:rPr>
            <w:rFonts w:hint="eastAsia"/>
            <w:szCs w:val="21"/>
          </w:rPr>
          <w:t>米</w:t>
        </w:r>
      </w:smartTag>
      <w:r w:rsidRPr="00795AF0">
        <w:rPr>
          <w:rFonts w:hint="eastAsia"/>
          <w:szCs w:val="21"/>
        </w:rPr>
        <w:t>，</w:t>
      </w:r>
      <w:r w:rsidRPr="00795AF0">
        <w:rPr>
          <w:rFonts w:hint="eastAsia"/>
          <w:szCs w:val="21"/>
        </w:rPr>
        <w:t xml:space="preserve">     </w:t>
      </w:r>
      <w:r w:rsidRPr="00795AF0">
        <w:rPr>
          <w:rFonts w:hint="eastAsia"/>
          <w:b/>
          <w:i/>
          <w:szCs w:val="21"/>
        </w:rPr>
        <w:t xml:space="preserve">                           </w:t>
      </w:r>
    </w:p>
    <w:p w:rsidR="003220C2" w:rsidRPr="00795AF0" w:rsidRDefault="003220C2" w:rsidP="003220C2">
      <w:pPr>
        <w:ind w:left="315" w:hangingChars="150" w:hanging="315"/>
        <w:rPr>
          <w:rFonts w:hint="eastAsia"/>
          <w:szCs w:val="21"/>
        </w:rPr>
      </w:pPr>
      <w:r w:rsidRPr="00795AF0">
        <w:rPr>
          <w:rFonts w:hint="eastAsia"/>
          <w:noProof/>
          <w:szCs w:val="21"/>
        </w:rPr>
        <w:pict>
          <v:shape id="_x0000_s1077" type="#_x0000_t202" alt="www.xkb1.com              新课标第一网不用注册，免费下载！" style="position:absolute;left:0;text-align:left;margin-left:-9pt;margin-top:1.2pt;width:198pt;height:82.2pt;z-index:251665408" stroked="f">
            <v:fill opacity="0"/>
            <v:textbox style="mso-next-textbox:#_x0000_s1077">
              <w:txbxContent>
                <w:p w:rsidR="003220C2" w:rsidRDefault="003220C2" w:rsidP="003220C2">
                  <w:pPr>
                    <w:spacing w:line="380" w:lineRule="exact"/>
                    <w:ind w:leftChars="200" w:left="420"/>
                    <w:rPr>
                      <w:rFonts w:hint="eastAsia"/>
                    </w:rPr>
                  </w:pPr>
                  <w:r w:rsidRPr="00F667EE">
                    <w:rPr>
                      <w:rFonts w:hint="eastAsia"/>
                      <w:color w:val="000000"/>
                      <w:szCs w:val="21"/>
                    </w:rPr>
                    <w:t>小巧和小亚两人同时从家里出发，相向而行</w:t>
                  </w:r>
                  <w:r w:rsidRPr="00F667EE">
                    <w:rPr>
                      <w:rFonts w:hint="eastAsia"/>
                      <w:color w:val="000000"/>
                      <w:szCs w:val="21"/>
                    </w:rPr>
                    <w:t>.</w:t>
                  </w:r>
                  <w:r w:rsidRPr="00F667EE">
                    <w:rPr>
                      <w:rFonts w:hint="eastAsia"/>
                      <w:color w:val="000000"/>
                      <w:szCs w:val="21"/>
                    </w:rPr>
                    <w:t>小巧平均每分钟行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55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F667EE">
                      <w:rPr>
                        <w:rFonts w:hint="eastAsia"/>
                        <w:color w:val="000000"/>
                        <w:szCs w:val="21"/>
                      </w:rPr>
                      <w:t>55</w:t>
                    </w:r>
                    <w:r w:rsidRPr="00F667EE">
                      <w:rPr>
                        <w:rFonts w:hint="eastAsia"/>
                        <w:color w:val="000000"/>
                        <w:szCs w:val="21"/>
                      </w:rPr>
                      <w:t>米</w:t>
                    </w:r>
                  </w:smartTag>
                  <w:r w:rsidRPr="00F667EE">
                    <w:rPr>
                      <w:rFonts w:hint="eastAsia"/>
                      <w:color w:val="000000"/>
                      <w:szCs w:val="21"/>
                    </w:rPr>
                    <w:t>，小亚平均每分钟行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60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F667EE">
                      <w:rPr>
                        <w:rFonts w:hint="eastAsia"/>
                        <w:color w:val="000000"/>
                        <w:szCs w:val="21"/>
                      </w:rPr>
                      <w:t>60</w:t>
                    </w:r>
                    <w:r w:rsidRPr="00F667EE">
                      <w:rPr>
                        <w:rFonts w:hint="eastAsia"/>
                        <w:color w:val="000000"/>
                        <w:szCs w:val="21"/>
                      </w:rPr>
                      <w:t>米</w:t>
                    </w:r>
                  </w:smartTag>
                  <w:r w:rsidRPr="00F667EE">
                    <w:rPr>
                      <w:rFonts w:hint="eastAsia"/>
                      <w:color w:val="000000"/>
                      <w:szCs w:val="21"/>
                    </w:rPr>
                    <w:t>，经过多少分钟后两人还相距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80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F667EE">
                      <w:rPr>
                        <w:rFonts w:hint="eastAsia"/>
                        <w:color w:val="000000"/>
                        <w:szCs w:val="21"/>
                      </w:rPr>
                      <w:t>80</w:t>
                    </w:r>
                    <w:r w:rsidRPr="00F667EE">
                      <w:rPr>
                        <w:rFonts w:hint="eastAsia"/>
                        <w:color w:val="000000"/>
                        <w:szCs w:val="21"/>
                      </w:rPr>
                      <w:t>米</w:t>
                    </w:r>
                  </w:smartTag>
                  <w:r w:rsidRPr="00F667EE">
                    <w:rPr>
                      <w:rFonts w:hint="eastAsia"/>
                      <w:color w:val="000000"/>
                      <w:szCs w:val="21"/>
                    </w:rPr>
                    <w:t>？</w:t>
                  </w:r>
                </w:p>
              </w:txbxContent>
            </v:textbox>
          </v:shape>
        </w:pict>
      </w:r>
      <w:r w:rsidRPr="00795AF0">
        <w:rPr>
          <w:rFonts w:hint="eastAsia"/>
          <w:szCs w:val="21"/>
        </w:rPr>
        <w:t xml:space="preserve"> </w:t>
      </w: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ind w:left="315" w:hangingChars="150" w:hanging="315"/>
        <w:rPr>
          <w:rFonts w:hint="eastAsia"/>
          <w:szCs w:val="21"/>
        </w:rPr>
      </w:pPr>
      <w:r w:rsidRPr="00795AF0">
        <w:rPr>
          <w:rFonts w:hint="eastAsia"/>
          <w:szCs w:val="21"/>
        </w:rPr>
        <w:t>5.</w:t>
      </w:r>
      <w:r w:rsidRPr="00795AF0">
        <w:rPr>
          <w:rFonts w:hint="eastAsia"/>
          <w:szCs w:val="21"/>
        </w:rPr>
        <w:t>小巧和小亚两人同时从家里出发去学校（如上图），小巧步行平均每分钟行</w:t>
      </w:r>
      <w:smartTag w:uri="urn:schemas-microsoft-com:office:smarttags" w:element="chmetcnv">
        <w:smartTagPr>
          <w:attr w:name="UnitName" w:val="米"/>
          <w:attr w:name="SourceValue" w:val="55"/>
          <w:attr w:name="HasSpace" w:val="False"/>
          <w:attr w:name="Negative" w:val="False"/>
          <w:attr w:name="NumberType" w:val="1"/>
          <w:attr w:name="TCSC" w:val="0"/>
        </w:smartTagPr>
        <w:r w:rsidRPr="00795AF0">
          <w:rPr>
            <w:rFonts w:hint="eastAsia"/>
            <w:szCs w:val="21"/>
          </w:rPr>
          <w:t>55</w:t>
        </w:r>
        <w:r w:rsidRPr="00795AF0">
          <w:rPr>
            <w:rFonts w:hint="eastAsia"/>
            <w:szCs w:val="21"/>
          </w:rPr>
          <w:t>米</w:t>
        </w:r>
      </w:smartTag>
      <w:r w:rsidRPr="00795AF0">
        <w:rPr>
          <w:rFonts w:hint="eastAsia"/>
          <w:szCs w:val="21"/>
        </w:rPr>
        <w:t>，小亚骑自行车平均每分钟行</w:t>
      </w:r>
      <w:smartTag w:uri="urn:schemas-microsoft-com:office:smarttags" w:element="chmetcnv">
        <w:smartTagPr>
          <w:attr w:name="UnitName" w:val="米"/>
          <w:attr w:name="SourceValue" w:val="255"/>
          <w:attr w:name="HasSpace" w:val="False"/>
          <w:attr w:name="Negative" w:val="False"/>
          <w:attr w:name="NumberType" w:val="1"/>
          <w:attr w:name="TCSC" w:val="0"/>
        </w:smartTagPr>
        <w:r w:rsidRPr="00795AF0">
          <w:rPr>
            <w:rFonts w:hint="eastAsia"/>
            <w:szCs w:val="21"/>
          </w:rPr>
          <w:t>255</w:t>
        </w:r>
        <w:r w:rsidRPr="00795AF0">
          <w:rPr>
            <w:rFonts w:hint="eastAsia"/>
            <w:szCs w:val="21"/>
          </w:rPr>
          <w:t>米</w:t>
        </w:r>
      </w:smartTag>
      <w:r w:rsidRPr="00795AF0">
        <w:rPr>
          <w:rFonts w:hint="eastAsia"/>
          <w:szCs w:val="21"/>
        </w:rPr>
        <w:t>，经过多少分钟后小亚在途中追上小巧？</w:t>
      </w: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  <w:r w:rsidRPr="00795AF0">
        <w:rPr>
          <w:rFonts w:hint="eastAsia"/>
          <w:szCs w:val="21"/>
        </w:rPr>
        <w:t>6.</w:t>
      </w:r>
      <w:smartTag w:uri="urn:schemas-microsoft-com:office:smarttags" w:element="PersonName">
        <w:smartTagPr>
          <w:attr w:name="ProductID" w:val="张"/>
        </w:smartTagPr>
        <w:r w:rsidRPr="00795AF0">
          <w:rPr>
            <w:rFonts w:hint="eastAsia"/>
            <w:szCs w:val="21"/>
          </w:rPr>
          <w:t>张</w:t>
        </w:r>
      </w:smartTag>
      <w:r w:rsidRPr="00795AF0">
        <w:rPr>
          <w:rFonts w:hint="eastAsia"/>
          <w:szCs w:val="21"/>
        </w:rPr>
        <w:t>老师带了一笔钱。原打算只买足球，正好可以买</w:t>
      </w:r>
      <w:r w:rsidRPr="00795AF0">
        <w:rPr>
          <w:rFonts w:hint="eastAsia"/>
          <w:szCs w:val="21"/>
        </w:rPr>
        <w:t>18</w:t>
      </w:r>
      <w:r w:rsidRPr="00795AF0">
        <w:rPr>
          <w:rFonts w:hint="eastAsia"/>
          <w:szCs w:val="21"/>
        </w:rPr>
        <w:t>只。结果用这笔钱买了</w:t>
      </w:r>
      <w:r w:rsidRPr="00795AF0">
        <w:rPr>
          <w:rFonts w:hint="eastAsia"/>
          <w:szCs w:val="21"/>
        </w:rPr>
        <w:t>6</w:t>
      </w:r>
      <w:r w:rsidRPr="00795AF0">
        <w:rPr>
          <w:rFonts w:hint="eastAsia"/>
          <w:szCs w:val="21"/>
        </w:rPr>
        <w:t>只足球和</w:t>
      </w:r>
      <w:r w:rsidRPr="00795AF0">
        <w:rPr>
          <w:rFonts w:hint="eastAsia"/>
          <w:szCs w:val="21"/>
        </w:rPr>
        <w:t>20</w:t>
      </w:r>
      <w:r w:rsidRPr="00795AF0">
        <w:rPr>
          <w:rFonts w:hint="eastAsia"/>
          <w:szCs w:val="21"/>
        </w:rPr>
        <w:t>只篮球。已知每只篮球</w:t>
      </w:r>
      <w:r w:rsidRPr="00795AF0">
        <w:rPr>
          <w:rFonts w:hint="eastAsia"/>
          <w:szCs w:val="21"/>
        </w:rPr>
        <w:t>54</w:t>
      </w:r>
      <w:r w:rsidRPr="00795AF0">
        <w:rPr>
          <w:rFonts w:hint="eastAsia"/>
          <w:szCs w:val="21"/>
        </w:rPr>
        <w:t>元，每只足球需要多少元？</w:t>
      </w:r>
      <w:r w:rsidRPr="00795AF0">
        <w:rPr>
          <w:rFonts w:hint="eastAsia"/>
          <w:szCs w:val="21"/>
        </w:rPr>
        <w:t xml:space="preserve">  </w:t>
      </w: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</w:p>
    <w:p w:rsidR="003220C2" w:rsidRPr="00795AF0" w:rsidRDefault="003220C2" w:rsidP="003220C2">
      <w:pPr>
        <w:spacing w:line="360" w:lineRule="exact"/>
        <w:ind w:firstLineChars="1232" w:firstLine="2597"/>
        <w:rPr>
          <w:rFonts w:hint="eastAsia"/>
          <w:szCs w:val="21"/>
        </w:rPr>
      </w:pPr>
      <w:r w:rsidRPr="00795AF0">
        <w:rPr>
          <w:rFonts w:ascii="Arial" w:hAnsi="Arial" w:cs="Arial" w:hint="eastAsia"/>
          <w:b/>
          <w:szCs w:val="21"/>
        </w:rPr>
        <w:t>第四部分</w:t>
      </w:r>
      <w:r w:rsidRPr="00795AF0">
        <w:rPr>
          <w:rFonts w:ascii="Arial" w:hAnsi="Arial" w:cs="Arial" w:hint="eastAsia"/>
          <w:b/>
          <w:szCs w:val="21"/>
        </w:rPr>
        <w:t xml:space="preserve">   </w:t>
      </w:r>
      <w:r w:rsidRPr="00795AF0">
        <w:rPr>
          <w:rFonts w:ascii="Arial" w:hAnsi="Arial" w:cs="Arial" w:hint="eastAsia"/>
          <w:b/>
          <w:szCs w:val="21"/>
        </w:rPr>
        <w:t>实践拓展（</w:t>
      </w:r>
      <w:r w:rsidRPr="00795AF0">
        <w:rPr>
          <w:rFonts w:ascii="Arial" w:hAnsi="Arial" w:cs="Arial" w:hint="eastAsia"/>
          <w:b/>
          <w:szCs w:val="21"/>
        </w:rPr>
        <w:t>7</w:t>
      </w:r>
      <w:r w:rsidRPr="00795AF0">
        <w:rPr>
          <w:rFonts w:ascii="Arial" w:hAnsi="Arial" w:cs="Arial" w:hint="eastAsia"/>
          <w:b/>
          <w:szCs w:val="21"/>
        </w:rPr>
        <w:t>分）</w:t>
      </w:r>
      <w:r w:rsidRPr="00795AF0">
        <w:rPr>
          <w:rFonts w:ascii="Arial" w:hAnsi="Arial" w:cs="Arial" w:hint="eastAsia"/>
          <w:b/>
          <w:szCs w:val="21"/>
        </w:rPr>
        <w:t xml:space="preserve">       </w:t>
      </w:r>
      <w:r w:rsidRPr="00795AF0">
        <w:rPr>
          <w:rFonts w:ascii="Arial" w:hAnsi="Arial" w:cs="Arial" w:hint="eastAsia"/>
          <w:szCs w:val="21"/>
        </w:rPr>
        <w:t xml:space="preserve"> </w:t>
      </w:r>
    </w:p>
    <w:p w:rsidR="003220C2" w:rsidRPr="00795AF0" w:rsidRDefault="003220C2" w:rsidP="003220C2">
      <w:pPr>
        <w:spacing w:line="360" w:lineRule="exact"/>
        <w:rPr>
          <w:rFonts w:hint="eastAsia"/>
          <w:szCs w:val="21"/>
        </w:rPr>
      </w:pP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．估测下列图形的面积</w:t>
      </w:r>
      <w:r w:rsidRPr="00795AF0">
        <w:rPr>
          <w:rFonts w:hint="eastAsia"/>
          <w:szCs w:val="21"/>
        </w:rPr>
        <w:t>.</w:t>
      </w:r>
      <w:r w:rsidRPr="00795AF0">
        <w:rPr>
          <w:rFonts w:hint="eastAsia"/>
          <w:szCs w:val="21"/>
        </w:rPr>
        <w:t>（每个小方格的面积表示</w:t>
      </w:r>
      <w:smartTag w:uri="urn:schemas-microsoft-com:office:smarttags" w:element="chmetcnv">
        <w:smartTagPr>
          <w:attr w:name="UnitName" w:val="cm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r w:rsidRPr="00795AF0">
          <w:rPr>
            <w:rFonts w:hint="eastAsia"/>
            <w:szCs w:val="21"/>
          </w:rPr>
          <w:t>1 cm</w:t>
        </w:r>
      </w:smartTag>
      <w:r w:rsidRPr="00795AF0">
        <w:rPr>
          <w:rFonts w:hint="eastAsia"/>
          <w:szCs w:val="21"/>
        </w:rPr>
        <w:t>²）</w:t>
      </w:r>
    </w:p>
    <w:p w:rsidR="003220C2" w:rsidRPr="00795AF0" w:rsidRDefault="003220C2" w:rsidP="003220C2">
      <w:pPr>
        <w:spacing w:line="360" w:lineRule="auto"/>
        <w:ind w:leftChars="1650" w:left="3465"/>
        <w:rPr>
          <w:rFonts w:hint="eastAsia"/>
          <w:szCs w:val="21"/>
        </w:rPr>
      </w:pPr>
      <w:r w:rsidRPr="00795AF0">
        <w:rPr>
          <w:szCs w:val="21"/>
        </w:rPr>
        <w:pict>
          <v:group id="_x0000_s1026" alt="www.xkb1.com              新课标第一网不用注册，免费下载！" style="position:absolute;left:0;text-align:left;margin-left:10.85pt;margin-top:5pt;width:142.15pt;height:118.6pt;z-index:251660288" coordorigin="6660,10332" coordsize="3126,3428">
            <v:shape id="_x0000_s1027" type="#_x0000_t75" style="position:absolute;left:6660;top:10332;width:3126;height:3428">
              <v:imagedata r:id="rId8" o:title="" blacklevel="-7864f"/>
            </v:shape>
            <v:group id="_x0000_s1028" style="position:absolute;left:6960;top:10926;width:2520;height:2247" coordorigin="6960,2970" coordsize="2520,2247">
              <v:line id="_x0000_s1029" style="position:absolute" from="6960,5217" to="9480,5217" strokecolor="blue" strokeweight="1.5pt"/>
              <v:line id="_x0000_s1030" style="position:absolute;flip:y" from="6975,3000" to="7545,5199" strokecolor="blue" strokeweight="1.5pt"/>
              <v:line id="_x0000_s1031" style="position:absolute;flip:x y" from="8955,3000" to="9450,5199" strokecolor="blue" strokeweight="1.5pt"/>
              <v:line id="_x0000_s1032" style="position:absolute" from="7515,2970" to="8955,2970" strokecolor="blue" strokeweight="1.5pt"/>
            </v:group>
          </v:group>
        </w:pict>
      </w:r>
      <w:r w:rsidRPr="00795AF0">
        <w:rPr>
          <w:rFonts w:hint="eastAsia"/>
          <w:szCs w:val="21"/>
        </w:rPr>
        <w:t>可以把这个老虎头饰近似地看作</w:t>
      </w:r>
      <w:r w:rsidRPr="00795AF0">
        <w:rPr>
          <w:rFonts w:hint="eastAsia"/>
          <w:szCs w:val="21"/>
        </w:rPr>
        <w:t xml:space="preserve"> ______ </w:t>
      </w:r>
      <w:r w:rsidRPr="00795AF0">
        <w:rPr>
          <w:rFonts w:hint="eastAsia"/>
          <w:szCs w:val="21"/>
        </w:rPr>
        <w:t>形，所以这个老虎头饰的面积大约是</w:t>
      </w:r>
      <w:r w:rsidRPr="00795AF0">
        <w:rPr>
          <w:rFonts w:hint="eastAsia"/>
          <w:szCs w:val="21"/>
        </w:rPr>
        <w:t>______</w:t>
      </w:r>
      <w:r w:rsidRPr="00795AF0">
        <w:rPr>
          <w:rFonts w:hint="eastAsia"/>
          <w:szCs w:val="21"/>
          <w:u w:val="single"/>
        </w:rPr>
        <w:t xml:space="preserve">   </w:t>
      </w:r>
      <w:r w:rsidRPr="00795AF0">
        <w:rPr>
          <w:rFonts w:hint="eastAsia"/>
          <w:szCs w:val="21"/>
        </w:rPr>
        <w:t>cm</w:t>
      </w:r>
      <w:r w:rsidRPr="00795AF0">
        <w:rPr>
          <w:rFonts w:hint="eastAsia"/>
          <w:szCs w:val="21"/>
        </w:rPr>
        <w:t>²</w:t>
      </w:r>
      <w:r w:rsidRPr="00795AF0">
        <w:rPr>
          <w:rFonts w:hint="eastAsia"/>
          <w:szCs w:val="21"/>
        </w:rPr>
        <w:t>.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分）</w:t>
      </w:r>
    </w:p>
    <w:p w:rsidR="003220C2" w:rsidRPr="00795AF0" w:rsidRDefault="003220C2" w:rsidP="003220C2">
      <w:pPr>
        <w:ind w:firstLineChars="1600" w:firstLine="3360"/>
        <w:rPr>
          <w:rFonts w:cs="Arial" w:hint="eastAsia"/>
          <w:szCs w:val="21"/>
        </w:rPr>
      </w:pPr>
    </w:p>
    <w:p w:rsidR="003220C2" w:rsidRPr="00795AF0" w:rsidRDefault="003220C2" w:rsidP="003220C2">
      <w:pPr>
        <w:ind w:firstLineChars="1600" w:firstLine="3360"/>
        <w:rPr>
          <w:rFonts w:cs="Arial" w:hint="eastAsia"/>
          <w:szCs w:val="21"/>
        </w:rPr>
      </w:pPr>
    </w:p>
    <w:p w:rsidR="003220C2" w:rsidRPr="00795AF0" w:rsidRDefault="003220C2" w:rsidP="003220C2">
      <w:pPr>
        <w:ind w:firstLineChars="1600" w:firstLine="3360"/>
        <w:rPr>
          <w:rFonts w:cs="Arial" w:hint="eastAsia"/>
          <w:szCs w:val="21"/>
        </w:rPr>
      </w:pPr>
      <w:r w:rsidRPr="00795AF0">
        <w:rPr>
          <w:rFonts w:cs="Arial" w:hint="eastAsia"/>
          <w:noProof/>
          <w:szCs w:val="21"/>
        </w:rPr>
        <w:pict>
          <v:shape id="_x0000_s1089" type="#_x0000_t75" alt="www.xkb1.com              新课标第一网不用注册，免费下载！" style="position:absolute;left:0;text-align:left;margin-left:270pt;margin-top:15pt;width:90pt;height:80.85pt;z-index:251667456">
            <v:imagedata r:id="rId9" o:title="" chromakey="white"/>
          </v:shape>
        </w:pict>
      </w:r>
    </w:p>
    <w:p w:rsidR="003220C2" w:rsidRPr="00795AF0" w:rsidRDefault="003220C2" w:rsidP="003220C2">
      <w:pPr>
        <w:ind w:firstLineChars="1600" w:firstLine="3360"/>
        <w:rPr>
          <w:rFonts w:cs="Arial" w:hint="eastAsia"/>
          <w:szCs w:val="21"/>
        </w:rPr>
      </w:pPr>
    </w:p>
    <w:p w:rsidR="003220C2" w:rsidRPr="00795AF0" w:rsidRDefault="003220C2" w:rsidP="003220C2">
      <w:pPr>
        <w:ind w:firstLineChars="1600" w:firstLine="3360"/>
        <w:rPr>
          <w:rFonts w:cs="Arial" w:hint="eastAsia"/>
          <w:szCs w:val="21"/>
        </w:rPr>
      </w:pPr>
    </w:p>
    <w:p w:rsidR="003220C2" w:rsidRPr="00795AF0" w:rsidRDefault="003220C2" w:rsidP="003220C2">
      <w:pPr>
        <w:ind w:firstLineChars="1600" w:firstLine="3360"/>
        <w:rPr>
          <w:rFonts w:cs="Arial" w:hint="eastAsia"/>
          <w:szCs w:val="21"/>
        </w:rPr>
      </w:pPr>
    </w:p>
    <w:p w:rsidR="003220C2" w:rsidRPr="00795AF0" w:rsidRDefault="003220C2" w:rsidP="003220C2">
      <w:pPr>
        <w:spacing w:line="360" w:lineRule="exact"/>
        <w:ind w:left="525" w:hangingChars="250" w:hanging="525"/>
        <w:rPr>
          <w:rFonts w:hint="eastAsia"/>
          <w:szCs w:val="21"/>
        </w:rPr>
      </w:pPr>
      <w:r w:rsidRPr="00795AF0">
        <w:rPr>
          <w:rFonts w:hint="eastAsia"/>
          <w:szCs w:val="21"/>
        </w:rPr>
        <w:t xml:space="preserve">2.  </w:t>
      </w:r>
      <w:r w:rsidRPr="00795AF0">
        <w:rPr>
          <w:rFonts w:hint="eastAsia"/>
          <w:szCs w:val="21"/>
        </w:rPr>
        <w:t>右图中，每一个小正方体的棱长为</w:t>
      </w:r>
      <w:smartTag w:uri="urn:schemas-microsoft-com:office:smarttags" w:element="chmetcnv">
        <w:smartTagPr>
          <w:attr w:name="UnitName" w:val="c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795AF0">
          <w:rPr>
            <w:rFonts w:hint="eastAsia"/>
            <w:szCs w:val="21"/>
          </w:rPr>
          <w:t>1cm</w:t>
        </w:r>
      </w:smartTag>
      <w:r w:rsidRPr="00795AF0">
        <w:rPr>
          <w:rFonts w:hint="eastAsia"/>
          <w:szCs w:val="21"/>
        </w:rPr>
        <w:t>.</w:t>
      </w:r>
    </w:p>
    <w:p w:rsidR="003220C2" w:rsidRPr="00795AF0" w:rsidRDefault="003220C2" w:rsidP="003220C2">
      <w:pPr>
        <w:spacing w:line="360" w:lineRule="exact"/>
        <w:ind w:firstLineChars="100" w:firstLine="210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）这个物体的体积为（</w:t>
      </w:r>
      <w:r w:rsidRPr="00795AF0">
        <w:rPr>
          <w:rFonts w:hint="eastAsia"/>
          <w:szCs w:val="21"/>
        </w:rPr>
        <w:t xml:space="preserve">         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cm</w:t>
      </w:r>
      <w:r w:rsidRPr="00795AF0">
        <w:rPr>
          <w:rFonts w:hint="eastAsia"/>
          <w:szCs w:val="21"/>
          <w:vertAlign w:val="superscript"/>
        </w:rPr>
        <w:t>3</w:t>
      </w:r>
      <w:r w:rsidRPr="00795AF0">
        <w:rPr>
          <w:rFonts w:hint="eastAsia"/>
          <w:szCs w:val="21"/>
        </w:rPr>
        <w:t xml:space="preserve">. </w:t>
      </w:r>
    </w:p>
    <w:p w:rsidR="003220C2" w:rsidRPr="00795AF0" w:rsidRDefault="003220C2" w:rsidP="003220C2">
      <w:pPr>
        <w:spacing w:line="360" w:lineRule="exact"/>
        <w:ind w:firstLineChars="100" w:firstLine="210"/>
        <w:rPr>
          <w:rFonts w:hint="eastAsia"/>
          <w:szCs w:val="21"/>
        </w:rPr>
      </w:pPr>
    </w:p>
    <w:p w:rsidR="003220C2" w:rsidRPr="00795AF0" w:rsidRDefault="003220C2" w:rsidP="003220C2">
      <w:pPr>
        <w:spacing w:line="360" w:lineRule="exact"/>
        <w:ind w:firstLineChars="100" w:firstLine="210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）从左面观察，看到图中所有小正方体的图形为（</w:t>
      </w:r>
      <w:r w:rsidRPr="00795AF0">
        <w:rPr>
          <w:rFonts w:hint="eastAsia"/>
          <w:szCs w:val="21"/>
        </w:rPr>
        <w:t xml:space="preserve">      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.</w:t>
      </w:r>
    </w:p>
    <w:p w:rsidR="003220C2" w:rsidRPr="00795AF0" w:rsidRDefault="003220C2" w:rsidP="003220C2">
      <w:pPr>
        <w:ind w:firstLineChars="250" w:firstLine="525"/>
        <w:rPr>
          <w:rFonts w:hint="eastAsia"/>
          <w:szCs w:val="21"/>
        </w:rPr>
      </w:pPr>
      <w:r w:rsidRPr="00795AF0">
        <w:rPr>
          <w:rFonts w:cs="Arial" w:hint="eastAsia"/>
          <w:noProof/>
          <w:szCs w:val="21"/>
        </w:rPr>
        <w:pict>
          <v:group id="_x0000_s1042" alt="www.xkb1.com              新课标第一网不用注册，免费下载！" style="position:absolute;left:0;text-align:left;margin-left:117pt;margin-top:12.6pt;width:45pt;height:46.8pt;z-index:251662336" coordorigin="2678,10034" coordsize="837,831" wrapcoords="-386 -393 -386 21207 21986 21207 21986 -393 -386 -393">
            <v:group id="_x0000_s1043" style="position:absolute;left:2678;top:10034;width:837;height:279" coordorigin="2930,10946" coordsize="837,279">
              <v:group id="_x0000_s1044" style="position:absolute;left:2930;top:10946;width:558;height:279" coordorigin="2226,10938" coordsize="558,279">
                <v:rect id="_x0000_s1045" style="position:absolute;left:2505;top:10938;width:279;height:279"/>
                <v:rect id="_x0000_s1046" style="position:absolute;left:2226;top:10938;width:279;height:279"/>
              </v:group>
              <v:rect id="_x0000_s1047" style="position:absolute;left:3488;top:10946;width:279;height:279"/>
            </v:group>
            <v:group id="_x0000_s1048" style="position:absolute;left:2678;top:10310;width:837;height:279" coordorigin="2930,10946" coordsize="837,279">
              <v:group id="_x0000_s1049" style="position:absolute;left:2930;top:10946;width:558;height:279" coordorigin="2226,10938" coordsize="558,279">
                <v:rect id="_x0000_s1050" style="position:absolute;left:2505;top:10938;width:279;height:279"/>
                <v:rect id="_x0000_s1051" style="position:absolute;left:2226;top:10938;width:279;height:279"/>
              </v:group>
              <v:rect id="_x0000_s1052" style="position:absolute;left:3488;top:10946;width:279;height:279"/>
            </v:group>
            <v:group id="_x0000_s1053" style="position:absolute;left:2678;top:10586;width:837;height:279" coordorigin="2930,10946" coordsize="837,279">
              <v:group id="_x0000_s1054" style="position:absolute;left:2930;top:10946;width:558;height:279" coordorigin="2226,10938" coordsize="558,279">
                <v:rect id="_x0000_s1055" style="position:absolute;left:2505;top:10938;width:279;height:279"/>
                <v:rect id="_x0000_s1056" style="position:absolute;left:2226;top:10938;width:279;height:279"/>
              </v:group>
              <v:rect id="_x0000_s1057" style="position:absolute;left:3488;top:10946;width:279;height:279"/>
            </v:group>
            <w10:wrap type="tight"/>
          </v:group>
        </w:pict>
      </w:r>
      <w:r w:rsidRPr="00795AF0">
        <w:rPr>
          <w:rFonts w:hint="eastAsia"/>
          <w:noProof/>
          <w:szCs w:val="21"/>
        </w:rPr>
        <w:pict>
          <v:group id="_x0000_s1068" alt="www.xkb1.com              新课标第一网不用注册，免费下载！" style="position:absolute;left:0;text-align:left;margin-left:279pt;margin-top:4.8pt;width:36pt;height:54.6pt;z-index:251664384" coordorigin="2498,11090" coordsize="558,834" wrapcoords="-584 -386 -584 21214 22184 21214 22184 -386 -584 -386">
            <v:group id="_x0000_s1069" style="position:absolute;left:2637;top:10951;width:279;height:558;rotation:90" coordorigin="2646,9555" coordsize="279,558" wrapcoords="-2274 -584 -3411 21016 22737 21016 22737 -584 -2274 -584">
              <v:rect id="_x0000_s1070" style="position:absolute;left:2646;top:9834;width:279;height:279"/>
              <v:rect id="_x0000_s1071" style="position:absolute;left:2646;top:9555;width:279;height:279"/>
            </v:group>
            <v:rect id="_x0000_s1072" style="position:absolute;left:2498;top:11366;width:279;height:279" wrapcoords="-1137 -1137 -1137 20463 22737 20463 22737 -1137 -1137 -1137"/>
            <v:group id="_x0000_s1073" style="position:absolute;left:2498;top:11645;width:558;height:279" coordorigin="2226,10938" coordsize="558,279" wrapcoords="-584 -1137 -584 20463 22184 20463 22184 -1137 -584 -1137">
              <v:rect id="_x0000_s1074" style="position:absolute;left:2505;top:10938;width:279;height:279"/>
              <v:rect id="_x0000_s1075" style="position:absolute;left:2226;top:10938;width:279;height:279"/>
            </v:group>
            <v:rect id="_x0000_s1076" style="position:absolute;left:2777;top:11366;width:279;height:279" wrapcoords="-1137 -1137 -1137 20463 22737 20463 22737 -1137 -1137 -1137"/>
            <w10:wrap type="tight"/>
          </v:group>
        </w:pict>
      </w:r>
      <w:r w:rsidRPr="00795AF0">
        <w:rPr>
          <w:rFonts w:cs="Arial" w:hint="eastAsia"/>
          <w:noProof/>
          <w:szCs w:val="21"/>
        </w:rPr>
        <w:pict>
          <v:group id="_x0000_s1058" alt="www.xkb1.com              新课标第一网不用注册，免费下载！" style="position:absolute;left:0;text-align:left;margin-left:189pt;margin-top:4.8pt;width:54pt;height:54.6pt;z-index:-251653120" coordorigin="2300,11558" coordsize="837,837" wrapcoords="13500 -386 13114 5786 7714 6557 6557 7714 6557 11957 -386 13500 -386 21214 21986 21214 21986 -386 13500 -386">
            <v:group id="_x0000_s1059" style="position:absolute;left:2718;top:11698;width:279;height:558;rotation:90" coordorigin="2646,9555" coordsize="279,558">
              <v:rect id="_x0000_s1060" style="position:absolute;left:2646;top:9834;width:279;height:279"/>
              <v:rect id="_x0000_s1061" style="position:absolute;left:2646;top:9555;width:279;height:279"/>
            </v:group>
            <v:rect id="_x0000_s1062" style="position:absolute;left:2858;top:11558;width:279;height:279"/>
            <v:group id="_x0000_s1063" style="position:absolute;left:2300;top:12116;width:837;height:279" coordorigin="2930,10946" coordsize="837,279">
              <v:group id="_x0000_s1064" style="position:absolute;left:2930;top:10946;width:558;height:279" coordorigin="2226,10938" coordsize="558,279">
                <v:rect id="_x0000_s1065" style="position:absolute;left:2505;top:10938;width:279;height:279"/>
                <v:rect id="_x0000_s1066" style="position:absolute;left:2226;top:10938;width:279;height:279"/>
              </v:group>
              <v:rect id="_x0000_s1067" style="position:absolute;left:3488;top:10946;width:279;height:279"/>
            </v:group>
          </v:group>
        </w:pict>
      </w:r>
      <w:r w:rsidRPr="00795AF0">
        <w:rPr>
          <w:rFonts w:cs="Arial" w:hint="eastAsia"/>
          <w:noProof/>
          <w:szCs w:val="21"/>
        </w:rPr>
        <w:pict>
          <v:group id="_x0000_s1033" alt="www.xkb1.com              新课标第一网不用注册，免费下载！" style="position:absolute;left:0;text-align:left;margin-left:36pt;margin-top:4.8pt;width:45pt;height:50.4pt;z-index:-251655168" coordorigin="3218,9842" coordsize="843,849" wrapcoords="-386 -379 -386 21221 21986 21221 21986 14400 21214 13642 14657 11747 15429 7958 13886 6442 7714 5684 7714 -379 -386 -379">
            <v:rect id="_x0000_s1034" style="position:absolute;left:3782;top:10409;width:279;height:279"/>
            <v:group id="_x0000_s1035" style="position:absolute;left:3218;top:9842;width:279;height:847" coordorigin="2999,9474" coordsize="279,847">
              <v:group id="_x0000_s1036" style="position:absolute;left:2999;top:9763;width:279;height:558" coordorigin="2646,9555" coordsize="279,558">
                <v:rect id="_x0000_s1037" style="position:absolute;left:2646;top:9834;width:279;height:279"/>
                <v:rect id="_x0000_s1038" style="position:absolute;left:2646;top:9555;width:279;height:279"/>
              </v:group>
              <v:rect id="_x0000_s1039" style="position:absolute;left:2999;top:9474;width:279;height:279"/>
            </v:group>
            <v:rect id="_x0000_s1040" style="position:absolute;left:3503;top:10412;width:279;height:279"/>
            <v:rect id="_x0000_s1041" style="position:absolute;left:3503;top:10127;width:279;height:279"/>
          </v:group>
        </w:pict>
      </w:r>
      <w:r w:rsidRPr="00795AF0">
        <w:rPr>
          <w:rFonts w:hint="eastAsia"/>
          <w:szCs w:val="21"/>
        </w:rPr>
        <w:t xml:space="preserve">                                           </w:t>
      </w:r>
    </w:p>
    <w:p w:rsidR="003220C2" w:rsidRPr="00795AF0" w:rsidRDefault="003220C2" w:rsidP="003220C2">
      <w:pPr>
        <w:rPr>
          <w:rFonts w:hint="eastAsia"/>
          <w:szCs w:val="21"/>
        </w:rPr>
      </w:pPr>
      <w:r w:rsidRPr="00795AF0">
        <w:rPr>
          <w:rFonts w:hint="eastAsia"/>
          <w:szCs w:val="21"/>
        </w:rPr>
        <w:t xml:space="preserve">    A</w:t>
      </w:r>
      <w:r w:rsidRPr="00795AF0">
        <w:rPr>
          <w:rFonts w:hint="eastAsia"/>
          <w:szCs w:val="21"/>
        </w:rPr>
        <w:t>、</w:t>
      </w:r>
      <w:r w:rsidRPr="00795AF0">
        <w:rPr>
          <w:rFonts w:hint="eastAsia"/>
          <w:szCs w:val="21"/>
        </w:rPr>
        <w:t xml:space="preserve">            B</w:t>
      </w:r>
      <w:r w:rsidRPr="00795AF0">
        <w:rPr>
          <w:rFonts w:hint="eastAsia"/>
          <w:szCs w:val="21"/>
        </w:rPr>
        <w:t>、</w:t>
      </w:r>
      <w:r w:rsidRPr="00795AF0">
        <w:rPr>
          <w:rFonts w:hint="eastAsia"/>
          <w:szCs w:val="21"/>
        </w:rPr>
        <w:t xml:space="preserve">    C</w:t>
      </w:r>
      <w:r w:rsidRPr="00795AF0">
        <w:rPr>
          <w:rFonts w:hint="eastAsia"/>
          <w:szCs w:val="21"/>
        </w:rPr>
        <w:t>、</w:t>
      </w:r>
      <w:r w:rsidRPr="00795AF0">
        <w:rPr>
          <w:rFonts w:hint="eastAsia"/>
          <w:szCs w:val="21"/>
        </w:rPr>
        <w:t xml:space="preserve">              D</w:t>
      </w:r>
      <w:r w:rsidRPr="00795AF0">
        <w:rPr>
          <w:rFonts w:hint="eastAsia"/>
          <w:szCs w:val="21"/>
        </w:rPr>
        <w:t>、</w:t>
      </w:r>
      <w:r w:rsidRPr="00795AF0">
        <w:rPr>
          <w:rFonts w:hint="eastAsia"/>
          <w:szCs w:val="21"/>
        </w:rPr>
        <w:t xml:space="preserve">                                          </w:t>
      </w:r>
    </w:p>
    <w:p w:rsidR="003220C2" w:rsidRPr="00795AF0" w:rsidRDefault="003220C2" w:rsidP="003220C2">
      <w:pPr>
        <w:ind w:firstLineChars="250" w:firstLine="525"/>
        <w:rPr>
          <w:rFonts w:cs="Arial"/>
          <w:szCs w:val="21"/>
        </w:rPr>
      </w:pPr>
    </w:p>
    <w:p w:rsidR="003220C2" w:rsidRPr="00795AF0" w:rsidRDefault="003220C2" w:rsidP="003220C2">
      <w:pPr>
        <w:spacing w:line="360" w:lineRule="auto"/>
        <w:rPr>
          <w:rFonts w:ascii="Arial" w:hAnsi="Arial" w:cs="Arial" w:hint="eastAsia"/>
          <w:b/>
          <w:bCs/>
          <w:szCs w:val="21"/>
        </w:rPr>
      </w:pPr>
    </w:p>
    <w:p w:rsidR="003220C2" w:rsidRPr="00795AF0" w:rsidRDefault="003220C2" w:rsidP="003220C2">
      <w:pPr>
        <w:rPr>
          <w:rFonts w:hint="eastAsia"/>
          <w:bCs/>
          <w:szCs w:val="21"/>
        </w:rPr>
      </w:pPr>
      <w:r w:rsidRPr="00795AF0">
        <w:rPr>
          <w:rFonts w:hint="eastAsia"/>
          <w:bCs/>
          <w:szCs w:val="21"/>
        </w:rPr>
        <w:t>3.</w:t>
      </w:r>
      <w:r w:rsidRPr="00795AF0">
        <w:rPr>
          <w:rFonts w:hint="eastAsia"/>
          <w:bCs/>
          <w:szCs w:val="21"/>
        </w:rPr>
        <w:t>如图</w:t>
      </w:r>
      <w:r w:rsidRPr="00795AF0">
        <w:rPr>
          <w:rFonts w:hint="eastAsia"/>
          <w:bCs/>
          <w:szCs w:val="21"/>
        </w:rPr>
        <w:t>,</w:t>
      </w:r>
      <w:r w:rsidRPr="00795AF0">
        <w:rPr>
          <w:rFonts w:hint="eastAsia"/>
          <w:bCs/>
          <w:szCs w:val="21"/>
        </w:rPr>
        <w:t>这是一个长方体模型的展开图</w:t>
      </w:r>
      <w:r w:rsidRPr="00795AF0">
        <w:rPr>
          <w:rFonts w:hint="eastAsia"/>
          <w:bCs/>
          <w:szCs w:val="21"/>
        </w:rPr>
        <w:t xml:space="preserve">, </w:t>
      </w:r>
      <w:r w:rsidRPr="00795AF0">
        <w:rPr>
          <w:rFonts w:hint="eastAsia"/>
          <w:bCs/>
          <w:szCs w:val="21"/>
        </w:rPr>
        <w:t>求这个</w:t>
      </w:r>
    </w:p>
    <w:p w:rsidR="003220C2" w:rsidRPr="00795AF0" w:rsidRDefault="003220C2" w:rsidP="003220C2">
      <w:pPr>
        <w:ind w:firstLineChars="100" w:firstLine="210"/>
        <w:rPr>
          <w:bCs/>
          <w:szCs w:val="21"/>
        </w:rPr>
      </w:pPr>
      <w:r w:rsidRPr="00795AF0">
        <w:rPr>
          <w:rFonts w:hint="eastAsia"/>
          <w:bCs/>
          <w:szCs w:val="21"/>
        </w:rPr>
        <w:t>长方体模型的体积和表面积</w:t>
      </w:r>
      <w:r w:rsidRPr="00795AF0">
        <w:rPr>
          <w:rFonts w:hint="eastAsia"/>
          <w:bCs/>
          <w:szCs w:val="21"/>
        </w:rPr>
        <w:t>.(</w:t>
      </w:r>
      <w:r w:rsidRPr="00795AF0">
        <w:rPr>
          <w:rFonts w:hint="eastAsia"/>
          <w:bCs/>
          <w:szCs w:val="21"/>
        </w:rPr>
        <w:t>单位</w:t>
      </w:r>
      <w:r w:rsidRPr="00795AF0">
        <w:rPr>
          <w:rFonts w:hint="eastAsia"/>
          <w:bCs/>
          <w:szCs w:val="21"/>
        </w:rPr>
        <w:t>:</w:t>
      </w:r>
      <w:r w:rsidRPr="00795AF0">
        <w:rPr>
          <w:rFonts w:hint="eastAsia"/>
          <w:bCs/>
          <w:szCs w:val="21"/>
        </w:rPr>
        <w:t>厘米</w:t>
      </w:r>
      <w:r w:rsidRPr="00795AF0">
        <w:rPr>
          <w:rFonts w:hint="eastAsia"/>
          <w:bCs/>
          <w:szCs w:val="21"/>
        </w:rPr>
        <w:t xml:space="preserve"> 3</w:t>
      </w:r>
      <w:r w:rsidRPr="00795AF0">
        <w:rPr>
          <w:rFonts w:hint="eastAsia"/>
          <w:bCs/>
          <w:szCs w:val="21"/>
        </w:rPr>
        <w:t>分）</w:t>
      </w:r>
    </w:p>
    <w:p w:rsidR="003220C2" w:rsidRPr="00795AF0" w:rsidRDefault="003220C2" w:rsidP="003220C2">
      <w:pPr>
        <w:rPr>
          <w:rFonts w:hint="eastAsia"/>
          <w:szCs w:val="21"/>
        </w:rPr>
      </w:pPr>
      <w:r w:rsidRPr="00795AF0">
        <w:rPr>
          <w:noProof/>
          <w:szCs w:val="21"/>
        </w:rPr>
        <w:pict>
          <v:shape id="_x0000_s1090" type="#_x0000_t75" alt="www.xkb1.com              新课标第一网不用注册，免费下载！" style="position:absolute;left:0;text-align:left;margin-left:-9pt;margin-top:0;width:232.5pt;height:92.25pt;z-index:251668480">
            <v:imagedata r:id="rId10" o:title=""/>
          </v:shape>
        </w:pict>
      </w: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rPr>
          <w:rFonts w:hint="eastAsia"/>
          <w:szCs w:val="21"/>
        </w:rPr>
      </w:pPr>
    </w:p>
    <w:p w:rsidR="003220C2" w:rsidRPr="00795AF0" w:rsidRDefault="003220C2" w:rsidP="003220C2">
      <w:pPr>
        <w:spacing w:line="360" w:lineRule="auto"/>
        <w:jc w:val="center"/>
        <w:rPr>
          <w:rFonts w:ascii="Arial" w:hAnsi="Arial" w:cs="Arial" w:hint="eastAsia"/>
          <w:b/>
          <w:bCs/>
          <w:sz w:val="32"/>
          <w:szCs w:val="32"/>
        </w:rPr>
      </w:pPr>
      <w:r w:rsidRPr="00795AF0">
        <w:rPr>
          <w:rFonts w:ascii="Arial" w:hAnsi="Arial" w:cs="Arial"/>
          <w:b/>
          <w:bCs/>
          <w:sz w:val="32"/>
          <w:szCs w:val="32"/>
        </w:rPr>
        <w:t>2015</w:t>
      </w:r>
      <w:r w:rsidRPr="00795AF0">
        <w:rPr>
          <w:rFonts w:ascii="Arial" w:hAnsi="Arial" w:cs="Arial"/>
          <w:b/>
          <w:bCs/>
          <w:sz w:val="32"/>
          <w:szCs w:val="32"/>
        </w:rPr>
        <w:t>学年第二学期</w:t>
      </w:r>
      <w:r w:rsidRPr="00795AF0">
        <w:rPr>
          <w:rFonts w:ascii="Arial" w:hAnsi="Arial" w:cs="Arial" w:hint="eastAsia"/>
          <w:b/>
          <w:bCs/>
          <w:sz w:val="32"/>
          <w:szCs w:val="32"/>
        </w:rPr>
        <w:t>五</w:t>
      </w:r>
      <w:r w:rsidRPr="00795AF0">
        <w:rPr>
          <w:rFonts w:ascii="Arial" w:hAnsi="Arial" w:cs="Arial"/>
          <w:b/>
          <w:bCs/>
          <w:sz w:val="32"/>
          <w:szCs w:val="32"/>
        </w:rPr>
        <w:t>年级</w:t>
      </w:r>
      <w:r w:rsidRPr="00795AF0">
        <w:rPr>
          <w:rFonts w:ascii="Arial" w:hAnsi="Arial" w:cs="Arial" w:hint="eastAsia"/>
          <w:b/>
          <w:bCs/>
          <w:sz w:val="32"/>
          <w:szCs w:val="32"/>
        </w:rPr>
        <w:t>数学</w:t>
      </w:r>
      <w:r w:rsidRPr="00795AF0">
        <w:rPr>
          <w:rFonts w:ascii="Arial" w:hAnsi="Arial" w:cs="Arial"/>
          <w:b/>
          <w:bCs/>
          <w:sz w:val="32"/>
          <w:szCs w:val="32"/>
        </w:rPr>
        <w:t>期中调研</w:t>
      </w:r>
    </w:p>
    <w:p w:rsidR="003220C2" w:rsidRPr="00795AF0" w:rsidRDefault="003220C2" w:rsidP="003220C2">
      <w:pPr>
        <w:spacing w:line="360" w:lineRule="auto"/>
        <w:jc w:val="center"/>
        <w:rPr>
          <w:rFonts w:ascii="Arial" w:hAnsi="Arial" w:cs="Arial" w:hint="eastAsia"/>
          <w:b/>
          <w:bCs/>
          <w:sz w:val="32"/>
          <w:szCs w:val="32"/>
        </w:rPr>
      </w:pPr>
      <w:r w:rsidRPr="00795AF0">
        <w:rPr>
          <w:rFonts w:ascii="Arial" w:hAnsi="Arial" w:cs="Arial" w:hint="eastAsia"/>
          <w:b/>
          <w:bCs/>
          <w:sz w:val="32"/>
          <w:szCs w:val="32"/>
        </w:rPr>
        <w:t>标准答案及评分标准</w:t>
      </w:r>
    </w:p>
    <w:p w:rsidR="003220C2" w:rsidRPr="00795AF0" w:rsidRDefault="003220C2" w:rsidP="003220C2">
      <w:pPr>
        <w:spacing w:line="360" w:lineRule="auto"/>
        <w:jc w:val="center"/>
        <w:rPr>
          <w:rFonts w:ascii="Arial" w:hAnsi="Arial" w:cs="Arial" w:hint="eastAsia"/>
          <w:b/>
        </w:rPr>
      </w:pPr>
      <w:r w:rsidRPr="00795AF0">
        <w:rPr>
          <w:rFonts w:ascii="Arial" w:hAnsi="Arial" w:cs="Arial" w:hint="eastAsia"/>
          <w:b/>
        </w:rPr>
        <w:t>第一部分</w:t>
      </w:r>
      <w:r w:rsidRPr="00795AF0">
        <w:rPr>
          <w:rFonts w:ascii="Arial" w:hAnsi="Arial" w:cs="Arial" w:hint="eastAsia"/>
          <w:b/>
        </w:rPr>
        <w:t xml:space="preserve">   </w:t>
      </w:r>
      <w:r w:rsidRPr="00795AF0">
        <w:rPr>
          <w:rFonts w:ascii="Arial" w:hAnsi="Arial" w:cs="Arial" w:hint="eastAsia"/>
          <w:b/>
        </w:rPr>
        <w:t>计算掌握（</w:t>
      </w:r>
      <w:r w:rsidRPr="00795AF0">
        <w:rPr>
          <w:rFonts w:ascii="Arial" w:hAnsi="Arial" w:cs="Arial" w:hint="eastAsia"/>
          <w:b/>
        </w:rPr>
        <w:t>44</w:t>
      </w:r>
      <w:r w:rsidRPr="00795AF0">
        <w:rPr>
          <w:rFonts w:ascii="Arial" w:hAnsi="Arial" w:cs="Arial" w:hint="eastAsia"/>
          <w:b/>
        </w:rPr>
        <w:t>分）</w:t>
      </w:r>
    </w:p>
    <w:p w:rsidR="003220C2" w:rsidRPr="00795AF0" w:rsidRDefault="003220C2" w:rsidP="003220C2">
      <w:pPr>
        <w:rPr>
          <w:rFonts w:ascii="黑体" w:eastAsia="黑体" w:hAnsi="Arial" w:cs="Arial" w:hint="eastAsia"/>
          <w:szCs w:val="21"/>
        </w:rPr>
      </w:pPr>
      <w:r w:rsidRPr="00795AF0">
        <w:rPr>
          <w:rFonts w:ascii="黑体" w:eastAsia="黑体" w:hAnsi="Arial" w:cs="Arial" w:hint="eastAsia"/>
          <w:szCs w:val="21"/>
        </w:rPr>
        <w:t>一、</w:t>
      </w:r>
      <w:r w:rsidRPr="00795AF0">
        <w:rPr>
          <w:rFonts w:ascii="黑体" w:eastAsia="黑体" w:hAnsi="Arial" w:cs="Arial"/>
          <w:szCs w:val="21"/>
        </w:rPr>
        <w:t>直接写出得数</w:t>
      </w:r>
      <w:r w:rsidRPr="00795AF0">
        <w:rPr>
          <w:rFonts w:ascii="黑体" w:eastAsia="黑体" w:hAnsi="Arial" w:cs="Arial" w:hint="eastAsia"/>
          <w:szCs w:val="21"/>
        </w:rPr>
        <w:t>：每题1分</w:t>
      </w:r>
    </w:p>
    <w:p w:rsidR="003220C2" w:rsidRPr="00795AF0" w:rsidRDefault="003220C2" w:rsidP="003220C2">
      <w:pPr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1.76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2.79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13.4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12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5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10.9   </w:t>
      </w:r>
    </w:p>
    <w:p w:rsidR="003220C2" w:rsidRPr="00795AF0" w:rsidRDefault="003220C2" w:rsidP="003220C2">
      <w:pPr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6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109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7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0.177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8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62.22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9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0.5</w:t>
      </w:r>
    </w:p>
    <w:p w:rsidR="003220C2" w:rsidRPr="00795AF0" w:rsidRDefault="003220C2" w:rsidP="003220C2">
      <w:pPr>
        <w:rPr>
          <w:rFonts w:hint="eastAsia"/>
          <w:szCs w:val="21"/>
        </w:rPr>
      </w:pPr>
      <w:r w:rsidRPr="00795AF0">
        <w:rPr>
          <w:rFonts w:ascii="黑体" w:eastAsia="黑体" w:hAnsi="Arial" w:cs="Arial" w:hint="eastAsia"/>
          <w:szCs w:val="21"/>
        </w:rPr>
        <w:t>二、解方程：</w:t>
      </w:r>
      <w:r w:rsidRPr="00795AF0">
        <w:rPr>
          <w:rFonts w:ascii="黑体" w:eastAsia="黑体" w:hint="eastAsia"/>
        </w:rPr>
        <w:t>每题3分,</w:t>
      </w:r>
      <w:r w:rsidRPr="00795AF0">
        <w:rPr>
          <w:rFonts w:ascii="黑体" w:eastAsia="黑体" w:hAnsi="Arial" w:cs="Arial" w:hint="eastAsia"/>
          <w:szCs w:val="21"/>
        </w:rPr>
        <w:t>对一步得1分</w:t>
      </w:r>
    </w:p>
    <w:p w:rsidR="003220C2" w:rsidRPr="00795AF0" w:rsidRDefault="003220C2" w:rsidP="003220C2">
      <w:pPr>
        <w:rPr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 x</w:t>
      </w:r>
      <w:r w:rsidRPr="00795AF0">
        <w:rPr>
          <w:rFonts w:hint="eastAsia"/>
          <w:szCs w:val="21"/>
        </w:rPr>
        <w:t>＝</w:t>
      </w:r>
      <w:r w:rsidRPr="00795AF0">
        <w:rPr>
          <w:rFonts w:hint="eastAsia"/>
          <w:szCs w:val="21"/>
        </w:rPr>
        <w:t xml:space="preserve">7 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x</w:t>
      </w:r>
      <w:r w:rsidRPr="00795AF0">
        <w:rPr>
          <w:rFonts w:hint="eastAsia"/>
          <w:szCs w:val="21"/>
        </w:rPr>
        <w:t>＝</w:t>
      </w:r>
      <w:r w:rsidRPr="00795AF0">
        <w:rPr>
          <w:rFonts w:hint="eastAsia"/>
          <w:szCs w:val="21"/>
        </w:rPr>
        <w:t xml:space="preserve">0.5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x</w:t>
      </w:r>
      <w:r w:rsidRPr="00795AF0">
        <w:rPr>
          <w:rFonts w:hint="eastAsia"/>
          <w:szCs w:val="21"/>
        </w:rPr>
        <w:t>＝</w:t>
      </w:r>
      <w:r w:rsidRPr="00795AF0">
        <w:rPr>
          <w:rFonts w:hint="eastAsia"/>
          <w:szCs w:val="21"/>
        </w:rPr>
        <w:t>4.5</w:t>
      </w:r>
    </w:p>
    <w:p w:rsidR="003220C2" w:rsidRPr="00795AF0" w:rsidRDefault="003220C2" w:rsidP="003220C2">
      <w:pPr>
        <w:snapToGrid w:val="0"/>
        <w:rPr>
          <w:rFonts w:ascii="黑体" w:eastAsia="黑体" w:hAnsi="Arial" w:cs="Arial" w:hint="eastAsia"/>
        </w:rPr>
      </w:pPr>
      <w:r w:rsidRPr="00795AF0">
        <w:rPr>
          <w:rFonts w:ascii="黑体" w:eastAsia="黑体" w:hAnsi="Arial" w:cs="Arial" w:hint="eastAsia"/>
          <w:szCs w:val="21"/>
        </w:rPr>
        <w:t>三、递等式计算（能简便运算的要用简便方法计算）</w:t>
      </w:r>
    </w:p>
    <w:p w:rsidR="003220C2" w:rsidRPr="00795AF0" w:rsidRDefault="003220C2" w:rsidP="003220C2">
      <w:pPr>
        <w:rPr>
          <w:rFonts w:ascii="黑体" w:eastAsia="黑体" w:hAnsi="Arial" w:cs="Arial" w:hint="eastAsia"/>
          <w:szCs w:val="21"/>
        </w:rPr>
      </w:pPr>
      <w:r w:rsidRPr="00795AF0">
        <w:rPr>
          <w:rFonts w:ascii="黑体" w:eastAsia="黑体" w:hint="eastAsia"/>
        </w:rPr>
        <w:t xml:space="preserve">（2）（3）（5）能够简便计算   每题3分, </w:t>
      </w:r>
      <w:r w:rsidRPr="00795AF0">
        <w:rPr>
          <w:rFonts w:ascii="黑体" w:eastAsia="黑体" w:hAnsi="Arial" w:cs="Arial" w:hint="eastAsia"/>
          <w:szCs w:val="21"/>
        </w:rPr>
        <w:t>对一步得1分</w:t>
      </w:r>
    </w:p>
    <w:p w:rsidR="003220C2" w:rsidRPr="00795AF0" w:rsidRDefault="003220C2" w:rsidP="003220C2">
      <w:pPr>
        <w:rPr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0.09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105.6 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41  </w:t>
      </w:r>
    </w:p>
    <w:p w:rsidR="003220C2" w:rsidRPr="00795AF0" w:rsidRDefault="003220C2" w:rsidP="003220C2">
      <w:pPr>
        <w:rPr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20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5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19    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6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2.52</w:t>
      </w:r>
    </w:p>
    <w:p w:rsidR="003220C2" w:rsidRPr="00795AF0" w:rsidRDefault="003220C2" w:rsidP="003220C2">
      <w:pPr>
        <w:rPr>
          <w:rFonts w:ascii="黑体" w:eastAsia="黑体" w:hAnsi="Arial" w:cs="Arial" w:hint="eastAsia"/>
          <w:szCs w:val="21"/>
        </w:rPr>
      </w:pPr>
      <w:r w:rsidRPr="00795AF0">
        <w:rPr>
          <w:rFonts w:ascii="黑体" w:eastAsia="黑体" w:hAnsi="Arial" w:cs="Arial" w:hint="eastAsia"/>
          <w:szCs w:val="21"/>
        </w:rPr>
        <w:t>四、列综合算式或方程解答</w:t>
      </w:r>
      <w:r w:rsidRPr="00795AF0">
        <w:rPr>
          <w:rFonts w:ascii="黑体" w:eastAsia="黑体" w:hint="eastAsia"/>
        </w:rPr>
        <w:t>(列式正确得2分）</w:t>
      </w:r>
    </w:p>
    <w:p w:rsidR="003220C2" w:rsidRPr="00795AF0" w:rsidRDefault="003220C2" w:rsidP="003220C2">
      <w:pPr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5</w:t>
      </w:r>
      <w:r w:rsidRPr="00795AF0">
        <w:rPr>
          <w:rFonts w:hint="eastAsia"/>
          <w:szCs w:val="21"/>
        </w:rPr>
        <w:t>×</w:t>
      </w:r>
      <w:r w:rsidRPr="00795AF0">
        <w:rPr>
          <w:rFonts w:hint="eastAsia"/>
          <w:szCs w:val="21"/>
        </w:rPr>
        <w:t>6.8</w:t>
      </w:r>
      <w:r w:rsidRPr="00795AF0">
        <w:rPr>
          <w:rFonts w:hint="eastAsia"/>
          <w:szCs w:val="21"/>
        </w:rPr>
        <w:t>）÷</w:t>
      </w:r>
      <w:r w:rsidRPr="00795AF0">
        <w:rPr>
          <w:rFonts w:hint="eastAsia"/>
        </w:rPr>
        <w:t>（</w:t>
      </w:r>
      <w:r w:rsidRPr="00795AF0">
        <w:rPr>
          <w:rFonts w:hint="eastAsia"/>
        </w:rPr>
        <w:t>0.96+2.44</w:t>
      </w:r>
      <w:r w:rsidRPr="00795AF0">
        <w:rPr>
          <w:rFonts w:hint="eastAsia"/>
        </w:rPr>
        <w:t>）</w:t>
      </w:r>
      <w:r w:rsidRPr="00795AF0">
        <w:rPr>
          <w:rFonts w:hint="eastAsia"/>
          <w:szCs w:val="21"/>
        </w:rPr>
        <w:t>=10              4 x=5.5 x</w:t>
      </w:r>
      <w:r w:rsidRPr="00795AF0">
        <w:rPr>
          <w:rFonts w:ascii="Arial" w:hAnsi="Arial" w:cs="Arial" w:hint="eastAsia"/>
          <w:szCs w:val="21"/>
        </w:rPr>
        <w:t>－</w:t>
      </w:r>
      <w:r w:rsidRPr="00795AF0">
        <w:rPr>
          <w:rFonts w:ascii="Arial" w:hAnsi="Arial" w:cs="Arial" w:hint="eastAsia"/>
          <w:szCs w:val="21"/>
        </w:rPr>
        <w:t xml:space="preserve">13.5  </w:t>
      </w:r>
      <w:r w:rsidRPr="00795AF0">
        <w:rPr>
          <w:rFonts w:ascii="Arial" w:hAnsi="Arial" w:cs="Arial" w:hint="eastAsia"/>
          <w:szCs w:val="21"/>
        </w:rPr>
        <w:t>（</w:t>
      </w:r>
      <w:r w:rsidRPr="00795AF0">
        <w:rPr>
          <w:rFonts w:hint="eastAsia"/>
          <w:szCs w:val="21"/>
        </w:rPr>
        <w:t>x=9</w:t>
      </w:r>
      <w:r w:rsidRPr="00795AF0">
        <w:rPr>
          <w:rFonts w:ascii="Arial" w:hAnsi="Arial" w:cs="Arial" w:hint="eastAsia"/>
          <w:szCs w:val="21"/>
        </w:rPr>
        <w:t>）</w:t>
      </w:r>
    </w:p>
    <w:p w:rsidR="003220C2" w:rsidRPr="00795AF0" w:rsidRDefault="003220C2" w:rsidP="003220C2">
      <w:pPr>
        <w:spacing w:line="360" w:lineRule="auto"/>
        <w:ind w:firstLineChars="1078" w:firstLine="2264"/>
        <w:rPr>
          <w:rFonts w:ascii="Arial" w:hAnsi="Arial" w:cs="Arial" w:hint="eastAsia"/>
        </w:rPr>
      </w:pPr>
      <w:r w:rsidRPr="00795AF0">
        <w:rPr>
          <w:rFonts w:ascii="Arial" w:hAnsi="Arial" w:cs="Arial" w:hint="eastAsia"/>
        </w:rPr>
        <w:t>第二部分</w:t>
      </w:r>
      <w:r w:rsidRPr="00795AF0">
        <w:rPr>
          <w:rFonts w:ascii="Arial" w:hAnsi="Arial" w:cs="Arial" w:hint="eastAsia"/>
        </w:rPr>
        <w:t xml:space="preserve">   </w:t>
      </w:r>
      <w:r w:rsidRPr="00795AF0">
        <w:rPr>
          <w:rFonts w:ascii="Arial" w:hAnsi="Arial" w:cs="Arial" w:hint="eastAsia"/>
        </w:rPr>
        <w:t>概念理解</w:t>
      </w:r>
      <w:r w:rsidRPr="00795AF0">
        <w:rPr>
          <w:rFonts w:ascii="Arial" w:hAnsi="Arial" w:cs="Arial" w:hint="eastAsia"/>
        </w:rPr>
        <w:t xml:space="preserve"> </w:t>
      </w:r>
      <w:r w:rsidRPr="00795AF0">
        <w:rPr>
          <w:rFonts w:ascii="Arial" w:hAnsi="Arial" w:cs="Arial" w:hint="eastAsia"/>
        </w:rPr>
        <w:t>（</w:t>
      </w:r>
      <w:r w:rsidRPr="00795AF0">
        <w:rPr>
          <w:rFonts w:ascii="Arial" w:hAnsi="Arial" w:cs="Arial" w:hint="eastAsia"/>
        </w:rPr>
        <w:t>19</w:t>
      </w:r>
      <w:r w:rsidRPr="00795AF0">
        <w:rPr>
          <w:rFonts w:ascii="Arial" w:hAnsi="Arial" w:cs="Arial" w:hint="eastAsia"/>
        </w:rPr>
        <w:t>分）</w:t>
      </w:r>
    </w:p>
    <w:p w:rsidR="003220C2" w:rsidRPr="00795AF0" w:rsidRDefault="003220C2" w:rsidP="003220C2">
      <w:pPr>
        <w:rPr>
          <w:rFonts w:ascii="黑体" w:eastAsia="黑体" w:hAnsi="Arial" w:cs="Arial" w:hint="eastAsia"/>
          <w:szCs w:val="21"/>
        </w:rPr>
      </w:pPr>
      <w:r w:rsidRPr="00795AF0">
        <w:rPr>
          <w:rFonts w:ascii="黑体" w:eastAsia="黑体" w:hAnsi="Arial" w:cs="Arial"/>
          <w:szCs w:val="21"/>
        </w:rPr>
        <w:t>一</w:t>
      </w:r>
      <w:r w:rsidRPr="00795AF0">
        <w:rPr>
          <w:rFonts w:ascii="黑体" w:eastAsia="黑体" w:hAnsi="Arial" w:cs="Arial" w:hint="eastAsia"/>
          <w:szCs w:val="21"/>
        </w:rPr>
        <w:t>、</w:t>
      </w:r>
      <w:r w:rsidRPr="00795AF0">
        <w:rPr>
          <w:rFonts w:ascii="黑体" w:eastAsia="黑体" w:hAnsi="Arial" w:cs="Arial"/>
          <w:szCs w:val="21"/>
        </w:rPr>
        <w:t>填空</w:t>
      </w:r>
      <w:r w:rsidRPr="00795AF0">
        <w:rPr>
          <w:rFonts w:ascii="黑体" w:eastAsia="黑体" w:hAnsi="Arial" w:cs="Arial" w:hint="eastAsia"/>
          <w:szCs w:val="21"/>
        </w:rPr>
        <w:t xml:space="preserve">题  </w:t>
      </w:r>
      <w:r w:rsidRPr="00795AF0">
        <w:rPr>
          <w:rFonts w:ascii="黑体" w:eastAsia="黑体" w:hAnsi="黑体" w:cs="Arial" w:hint="eastAsia"/>
        </w:rPr>
        <w:t>每格1分，</w:t>
      </w:r>
    </w:p>
    <w:p w:rsidR="003220C2" w:rsidRPr="00795AF0" w:rsidRDefault="003220C2" w:rsidP="003220C2">
      <w:pPr>
        <w:spacing w:line="360" w:lineRule="auto"/>
        <w:rPr>
          <w:rFonts w:ascii="Arial" w:hAnsi="Arial" w:cs="Arial" w:hint="eastAsia"/>
          <w:szCs w:val="21"/>
        </w:rPr>
      </w:pPr>
      <w:r w:rsidRPr="00795AF0">
        <w:rPr>
          <w:rFonts w:ascii="Arial" w:hAnsi="Arial" w:cs="Arial" w:hint="eastAsia"/>
          <w:spacing w:val="-10"/>
          <w:szCs w:val="21"/>
        </w:rPr>
        <w:t>（</w:t>
      </w:r>
      <w:r w:rsidRPr="00795AF0">
        <w:rPr>
          <w:rFonts w:ascii="Arial" w:hAnsi="Arial" w:cs="Arial" w:hint="eastAsia"/>
          <w:spacing w:val="-10"/>
          <w:szCs w:val="21"/>
        </w:rPr>
        <w:t>1</w:t>
      </w:r>
      <w:r w:rsidRPr="00795AF0">
        <w:rPr>
          <w:rFonts w:ascii="Arial" w:hAnsi="Arial" w:cs="Arial" w:hint="eastAsia"/>
          <w:spacing w:val="-10"/>
          <w:szCs w:val="21"/>
        </w:rPr>
        <w:t>）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；</w:t>
      </w:r>
      <w:r w:rsidRPr="00795AF0">
        <w:rPr>
          <w:rFonts w:hint="eastAsia"/>
          <w:szCs w:val="21"/>
        </w:rPr>
        <w:t xml:space="preserve">  6300</w:t>
      </w:r>
      <w:r w:rsidRPr="00795AF0">
        <w:rPr>
          <w:rFonts w:ascii="Arial" w:hAnsi="Arial" w:cs="Arial" w:hint="eastAsia"/>
          <w:szCs w:val="21"/>
        </w:rPr>
        <w:t xml:space="preserve">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）立方厘米；平方米</w:t>
      </w:r>
      <w:r w:rsidRPr="00795AF0">
        <w:rPr>
          <w:rFonts w:ascii="Arial" w:hAnsi="Arial" w:cs="Arial" w:hint="eastAsia"/>
          <w:szCs w:val="21"/>
        </w:rPr>
        <w:t xml:space="preserve">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）＞</w:t>
      </w:r>
      <w:r w:rsidRPr="00795AF0">
        <w:rPr>
          <w:rFonts w:hint="eastAsia"/>
          <w:szCs w:val="21"/>
        </w:rPr>
        <w:t xml:space="preserve">    </w:t>
      </w:r>
      <w:r w:rsidRPr="00795AF0">
        <w:rPr>
          <w:rFonts w:hint="eastAsia"/>
          <w:szCs w:val="21"/>
        </w:rPr>
        <w:t>＜</w:t>
      </w:r>
    </w:p>
    <w:p w:rsidR="003220C2" w:rsidRPr="00795AF0" w:rsidRDefault="003220C2" w:rsidP="003220C2">
      <w:pPr>
        <w:spacing w:line="360" w:lineRule="exact"/>
        <w:ind w:left="315" w:hangingChars="150" w:hanging="31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个</w:t>
      </w:r>
      <w:r w:rsidRPr="00795AF0">
        <w:rPr>
          <w:rFonts w:hint="eastAsia"/>
          <w:szCs w:val="21"/>
        </w:rPr>
        <w:t xml:space="preserve"> </w:t>
      </w:r>
      <w:r w:rsidRPr="00795AF0">
        <w:rPr>
          <w:rFonts w:hint="eastAsia"/>
          <w:szCs w:val="21"/>
        </w:rPr>
        <w:t>；</w:t>
      </w:r>
      <w:r w:rsidRPr="00795AF0">
        <w:rPr>
          <w:rFonts w:hint="eastAsia"/>
          <w:szCs w:val="21"/>
        </w:rPr>
        <w:t xml:space="preserve">    7.8</w:t>
      </w:r>
      <w:r w:rsidRPr="00795AF0">
        <w:rPr>
          <w:rFonts w:hint="eastAsia"/>
          <w:szCs w:val="21"/>
        </w:rPr>
        <w:t>和</w:t>
      </w:r>
      <w:r w:rsidRPr="00795AF0">
        <w:rPr>
          <w:rFonts w:hint="eastAsia"/>
          <w:szCs w:val="21"/>
        </w:rPr>
        <w:t xml:space="preserve">+1.2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5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0.12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6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3n+3</w:t>
      </w:r>
    </w:p>
    <w:p w:rsidR="003220C2" w:rsidRPr="00795AF0" w:rsidRDefault="003220C2" w:rsidP="003220C2">
      <w:pPr>
        <w:spacing w:line="360" w:lineRule="exact"/>
        <w:ind w:left="315" w:hangingChars="150" w:hanging="31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7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8 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8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27 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9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10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10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223</w:t>
      </w:r>
    </w:p>
    <w:p w:rsidR="003220C2" w:rsidRPr="00795AF0" w:rsidRDefault="003220C2" w:rsidP="003220C2">
      <w:pPr>
        <w:spacing w:line="360" w:lineRule="exact"/>
        <w:rPr>
          <w:rFonts w:ascii="Arial" w:hAnsi="Arial" w:cs="Arial" w:hint="eastAsia"/>
          <w:szCs w:val="21"/>
        </w:rPr>
      </w:pPr>
      <w:r w:rsidRPr="00795AF0">
        <w:rPr>
          <w:rFonts w:ascii="黑体" w:eastAsia="黑体" w:hAnsi="Arial" w:cs="Arial" w:hint="eastAsia"/>
          <w:szCs w:val="21"/>
        </w:rPr>
        <w:t>二、选择题（把正确答案的字母填在括号内）</w:t>
      </w:r>
    </w:p>
    <w:p w:rsidR="003220C2" w:rsidRPr="00795AF0" w:rsidRDefault="003220C2" w:rsidP="003220C2">
      <w:pPr>
        <w:spacing w:line="360" w:lineRule="exact"/>
        <w:ind w:left="525" w:hangingChars="250" w:hanging="52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D.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）</w:t>
      </w:r>
      <w:r w:rsidRPr="00795AF0">
        <w:rPr>
          <w:szCs w:val="21"/>
        </w:rPr>
        <w:t xml:space="preserve">B.     </w:t>
      </w:r>
      <w:r w:rsidRPr="00795AF0">
        <w:rPr>
          <w:rFonts w:hint="eastAsia"/>
          <w:szCs w:val="21"/>
        </w:rPr>
        <w:t xml:space="preserve">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A.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E.   A.         </w:t>
      </w:r>
    </w:p>
    <w:p w:rsidR="003220C2" w:rsidRPr="00795AF0" w:rsidRDefault="003220C2" w:rsidP="003220C2">
      <w:pPr>
        <w:spacing w:line="360" w:lineRule="auto"/>
        <w:ind w:firstLineChars="1050" w:firstLine="2205"/>
        <w:rPr>
          <w:rFonts w:ascii="Arial" w:hAnsi="Arial" w:cs="Arial" w:hint="eastAsia"/>
        </w:rPr>
      </w:pPr>
      <w:r w:rsidRPr="00795AF0">
        <w:rPr>
          <w:rFonts w:ascii="Arial" w:hAnsi="Arial" w:cs="Arial" w:hint="eastAsia"/>
        </w:rPr>
        <w:t>第三部分</w:t>
      </w:r>
      <w:r w:rsidRPr="00795AF0">
        <w:rPr>
          <w:rFonts w:ascii="Arial" w:hAnsi="Arial" w:cs="Arial" w:hint="eastAsia"/>
        </w:rPr>
        <w:t xml:space="preserve">   </w:t>
      </w:r>
      <w:r w:rsidRPr="00795AF0">
        <w:rPr>
          <w:rFonts w:ascii="Arial" w:hAnsi="Arial" w:cs="Arial" w:hint="eastAsia"/>
        </w:rPr>
        <w:t>综合应用（</w:t>
      </w:r>
      <w:r w:rsidRPr="00795AF0">
        <w:rPr>
          <w:rFonts w:ascii="Arial" w:hAnsi="Arial" w:cs="Arial" w:hint="eastAsia"/>
        </w:rPr>
        <w:t>30</w:t>
      </w:r>
      <w:r w:rsidRPr="00795AF0">
        <w:rPr>
          <w:rFonts w:ascii="Arial" w:hAnsi="Arial" w:cs="Arial" w:hint="eastAsia"/>
        </w:rPr>
        <w:t>分）</w:t>
      </w:r>
    </w:p>
    <w:p w:rsidR="003220C2" w:rsidRPr="00795AF0" w:rsidRDefault="003220C2" w:rsidP="003220C2">
      <w:pPr>
        <w:spacing w:line="360" w:lineRule="auto"/>
        <w:rPr>
          <w:rFonts w:ascii="黑体" w:eastAsia="黑体" w:hAnsi="黑体" w:cs="Arial" w:hint="eastAsia"/>
        </w:rPr>
      </w:pPr>
      <w:r w:rsidRPr="00795AF0">
        <w:rPr>
          <w:rFonts w:ascii="黑体" w:eastAsia="黑体" w:hint="eastAsia"/>
        </w:rPr>
        <w:t>列式正确，计算错误扣除2分；第（2，3）两题第一个问3分，第二个问2分；</w:t>
      </w:r>
    </w:p>
    <w:p w:rsidR="003220C2" w:rsidRPr="00795AF0" w:rsidRDefault="003220C2" w:rsidP="003220C2">
      <w:pPr>
        <w:spacing w:line="360" w:lineRule="exact"/>
        <w:ind w:left="525" w:hangingChars="250" w:hanging="525"/>
        <w:rPr>
          <w:rFonts w:hint="eastAsia"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7.5</w:t>
      </w:r>
      <w:r w:rsidRPr="00795AF0">
        <w:rPr>
          <w:rFonts w:hint="eastAsia"/>
          <w:szCs w:val="21"/>
        </w:rPr>
        <w:t>米</w:t>
      </w:r>
      <w:r w:rsidRPr="00795AF0">
        <w:rPr>
          <w:rFonts w:hint="eastAsia"/>
          <w:szCs w:val="21"/>
        </w:rPr>
        <w:t xml:space="preserve">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146</w:t>
      </w:r>
      <w:r w:rsidRPr="00795AF0">
        <w:rPr>
          <w:rFonts w:hint="eastAsia"/>
          <w:szCs w:val="21"/>
        </w:rPr>
        <w:t>本；</w:t>
      </w:r>
      <w:r w:rsidRPr="00795AF0">
        <w:rPr>
          <w:rFonts w:hint="eastAsia"/>
          <w:szCs w:val="21"/>
        </w:rPr>
        <w:t>417</w:t>
      </w:r>
      <w:r w:rsidRPr="00795AF0">
        <w:rPr>
          <w:rFonts w:hint="eastAsia"/>
          <w:szCs w:val="21"/>
        </w:rPr>
        <w:t>本</w:t>
      </w:r>
      <w:r w:rsidRPr="00795AF0">
        <w:rPr>
          <w:rFonts w:hint="eastAsia"/>
          <w:szCs w:val="21"/>
        </w:rPr>
        <w:t xml:space="preserve"> 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26</w:t>
      </w:r>
      <w:r w:rsidRPr="00795AF0">
        <w:rPr>
          <w:rFonts w:hint="eastAsia"/>
          <w:szCs w:val="21"/>
        </w:rPr>
        <w:t>个；</w:t>
      </w:r>
      <w:r w:rsidRPr="00795AF0">
        <w:rPr>
          <w:rFonts w:hint="eastAsia"/>
          <w:szCs w:val="21"/>
        </w:rPr>
        <w:t>650</w:t>
      </w:r>
      <w:r w:rsidRPr="00795AF0">
        <w:rPr>
          <w:rFonts w:hint="eastAsia"/>
          <w:szCs w:val="21"/>
        </w:rPr>
        <w:t>个</w:t>
      </w:r>
    </w:p>
    <w:p w:rsidR="003220C2" w:rsidRPr="00795AF0" w:rsidRDefault="003220C2" w:rsidP="003220C2">
      <w:pPr>
        <w:spacing w:line="360" w:lineRule="exact"/>
        <w:rPr>
          <w:rFonts w:hint="eastAsia"/>
          <w:i/>
          <w:szCs w:val="21"/>
        </w:rPr>
      </w:pP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8 </w:t>
      </w:r>
      <w:r w:rsidRPr="00795AF0">
        <w:rPr>
          <w:rFonts w:hint="eastAsia"/>
          <w:szCs w:val="21"/>
        </w:rPr>
        <w:t>分钟</w:t>
      </w:r>
      <w:r w:rsidRPr="00795AF0">
        <w:rPr>
          <w:rFonts w:hint="eastAsia"/>
          <w:szCs w:val="21"/>
        </w:rPr>
        <w:t xml:space="preserve">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5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 xml:space="preserve">5 </w:t>
      </w:r>
      <w:r w:rsidRPr="00795AF0">
        <w:rPr>
          <w:rFonts w:hint="eastAsia"/>
          <w:szCs w:val="21"/>
        </w:rPr>
        <w:t>分钟</w:t>
      </w:r>
      <w:r w:rsidRPr="00795AF0">
        <w:rPr>
          <w:rFonts w:hint="eastAsia"/>
          <w:szCs w:val="21"/>
        </w:rPr>
        <w:t xml:space="preserve">             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6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90</w:t>
      </w:r>
      <w:r w:rsidRPr="00795AF0">
        <w:rPr>
          <w:rFonts w:hint="eastAsia"/>
          <w:szCs w:val="21"/>
        </w:rPr>
        <w:t>元</w:t>
      </w:r>
    </w:p>
    <w:p w:rsidR="003220C2" w:rsidRPr="00795AF0" w:rsidRDefault="003220C2" w:rsidP="003220C2">
      <w:pPr>
        <w:spacing w:line="360" w:lineRule="exact"/>
        <w:ind w:firstLineChars="987" w:firstLine="2073"/>
        <w:rPr>
          <w:rFonts w:ascii="Arial" w:hAnsi="Arial" w:cs="Arial" w:hint="eastAsia"/>
        </w:rPr>
      </w:pPr>
      <w:r w:rsidRPr="00795AF0">
        <w:rPr>
          <w:rFonts w:ascii="Arial" w:hAnsi="Arial" w:cs="Arial" w:hint="eastAsia"/>
        </w:rPr>
        <w:t>第四部分</w:t>
      </w:r>
      <w:r w:rsidRPr="00795AF0">
        <w:rPr>
          <w:rFonts w:ascii="Arial" w:hAnsi="Arial" w:cs="Arial" w:hint="eastAsia"/>
        </w:rPr>
        <w:t xml:space="preserve">   </w:t>
      </w:r>
      <w:r w:rsidRPr="00795AF0">
        <w:rPr>
          <w:rFonts w:ascii="Arial" w:hAnsi="Arial" w:cs="Arial" w:hint="eastAsia"/>
        </w:rPr>
        <w:t>实践拓展</w:t>
      </w:r>
      <w:r w:rsidRPr="00795AF0">
        <w:rPr>
          <w:rFonts w:ascii="Arial" w:hAnsi="Arial" w:cs="Arial" w:hint="eastAsia"/>
        </w:rPr>
        <w:t xml:space="preserve">     </w:t>
      </w:r>
    </w:p>
    <w:p w:rsidR="003220C2" w:rsidRPr="00795AF0" w:rsidRDefault="003220C2" w:rsidP="003220C2">
      <w:pPr>
        <w:spacing w:line="360" w:lineRule="auto"/>
        <w:rPr>
          <w:rFonts w:cs="Arial" w:hint="eastAsia"/>
        </w:rPr>
      </w:pPr>
      <w:r w:rsidRPr="00795AF0">
        <w:rPr>
          <w:rFonts w:ascii="黑体" w:eastAsia="黑体" w:hAnsi="黑体" w:cs="Arial" w:hint="eastAsia"/>
        </w:rPr>
        <w:t>每格1分，最后一题3分(</w:t>
      </w:r>
      <w:r w:rsidRPr="00795AF0">
        <w:rPr>
          <w:rFonts w:hint="eastAsia"/>
          <w:szCs w:val="21"/>
        </w:rPr>
        <w:t>求出高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分</w:t>
      </w:r>
      <w:r w:rsidRPr="00795AF0">
        <w:rPr>
          <w:rFonts w:hint="eastAsia"/>
          <w:szCs w:val="21"/>
        </w:rPr>
        <w:t>,</w:t>
      </w:r>
      <w:r w:rsidRPr="00795AF0">
        <w:rPr>
          <w:rFonts w:hint="eastAsia"/>
          <w:szCs w:val="21"/>
        </w:rPr>
        <w:t>体积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分</w:t>
      </w:r>
      <w:r w:rsidRPr="00795AF0">
        <w:rPr>
          <w:rFonts w:hint="eastAsia"/>
          <w:szCs w:val="21"/>
        </w:rPr>
        <w:t>,</w:t>
      </w:r>
      <w:r w:rsidRPr="00795AF0">
        <w:rPr>
          <w:rFonts w:hint="eastAsia"/>
          <w:szCs w:val="21"/>
        </w:rPr>
        <w:t>表面积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分</w:t>
      </w:r>
      <w:r w:rsidRPr="00795AF0">
        <w:rPr>
          <w:rFonts w:hint="eastAsia"/>
          <w:szCs w:val="21"/>
        </w:rPr>
        <w:t>)</w:t>
      </w:r>
    </w:p>
    <w:p w:rsidR="003220C2" w:rsidRPr="00795AF0" w:rsidRDefault="003220C2" w:rsidP="003220C2">
      <w:pPr>
        <w:spacing w:line="360" w:lineRule="exact"/>
        <w:rPr>
          <w:rFonts w:cs="Arial" w:hint="eastAsia"/>
          <w:szCs w:val="21"/>
        </w:rPr>
      </w:pP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．梯形；</w:t>
      </w:r>
      <w:r w:rsidRPr="00795AF0">
        <w:rPr>
          <w:rFonts w:hint="eastAsia"/>
          <w:szCs w:val="21"/>
        </w:rPr>
        <w:t>56</w:t>
      </w:r>
    </w:p>
    <w:p w:rsidR="003220C2" w:rsidRPr="00795AF0" w:rsidRDefault="003220C2" w:rsidP="003220C2">
      <w:pPr>
        <w:rPr>
          <w:rFonts w:hint="eastAsia"/>
          <w:szCs w:val="21"/>
        </w:rPr>
      </w:pP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．（</w:t>
      </w:r>
      <w:r w:rsidRPr="00795AF0">
        <w:rPr>
          <w:rFonts w:hint="eastAsia"/>
          <w:szCs w:val="21"/>
        </w:rPr>
        <w:t>1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14</w:t>
      </w:r>
      <w:r w:rsidRPr="00795AF0">
        <w:rPr>
          <w:rFonts w:hint="eastAsia"/>
          <w:szCs w:val="21"/>
        </w:rPr>
        <w:t>；</w:t>
      </w:r>
      <w:r w:rsidRPr="00795AF0">
        <w:rPr>
          <w:rFonts w:hint="eastAsia"/>
          <w:szCs w:val="21"/>
        </w:rPr>
        <w:t xml:space="preserve">   </w:t>
      </w:r>
      <w:r w:rsidRPr="00795AF0">
        <w:rPr>
          <w:rFonts w:hint="eastAsia"/>
          <w:szCs w:val="21"/>
        </w:rPr>
        <w:t>（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）</w:t>
      </w:r>
      <w:r w:rsidRPr="00795AF0">
        <w:rPr>
          <w:rFonts w:hint="eastAsia"/>
          <w:szCs w:val="21"/>
        </w:rPr>
        <w:t>A</w:t>
      </w:r>
      <w:r w:rsidRPr="00795AF0">
        <w:rPr>
          <w:rFonts w:hint="eastAsia"/>
          <w:szCs w:val="21"/>
        </w:rPr>
        <w:t>、</w:t>
      </w:r>
    </w:p>
    <w:p w:rsidR="003220C2" w:rsidRPr="00795AF0" w:rsidRDefault="003220C2" w:rsidP="003220C2">
      <w:pPr>
        <w:rPr>
          <w:rFonts w:hint="eastAsia"/>
          <w:szCs w:val="21"/>
        </w:rPr>
      </w:pPr>
      <w:r w:rsidRPr="00795AF0">
        <w:rPr>
          <w:rFonts w:hint="eastAsia"/>
          <w:szCs w:val="21"/>
        </w:rPr>
        <w:t>3</w:t>
      </w:r>
      <w:r w:rsidRPr="00795AF0">
        <w:rPr>
          <w:rFonts w:hint="eastAsia"/>
          <w:szCs w:val="21"/>
        </w:rPr>
        <w:t>．</w:t>
      </w:r>
      <w:r w:rsidRPr="00795AF0">
        <w:rPr>
          <w:rFonts w:hint="eastAsia"/>
          <w:szCs w:val="21"/>
        </w:rPr>
        <w:t xml:space="preserve">       </w:t>
      </w:r>
      <w:r w:rsidRPr="00795AF0">
        <w:rPr>
          <w:rFonts w:hint="eastAsia"/>
          <w:szCs w:val="21"/>
        </w:rPr>
        <w:t>解：</w:t>
      </w:r>
      <w:r w:rsidRPr="00795AF0">
        <w:rPr>
          <w:rFonts w:hint="eastAsia"/>
          <w:szCs w:val="21"/>
        </w:rPr>
        <w:t>h</w:t>
      </w:r>
      <w:r w:rsidRPr="00795AF0">
        <w:rPr>
          <w:rFonts w:hint="eastAsia"/>
          <w:szCs w:val="21"/>
        </w:rPr>
        <w:t>＝</w:t>
      </w:r>
      <w:r w:rsidRPr="00795AF0">
        <w:rPr>
          <w:rFonts w:hint="eastAsia"/>
          <w:szCs w:val="21"/>
        </w:rPr>
        <w:t>28</w:t>
      </w:r>
      <w:r w:rsidRPr="00795AF0">
        <w:rPr>
          <w:rFonts w:hint="eastAsia"/>
          <w:szCs w:val="21"/>
        </w:rPr>
        <w:t>÷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－</w:t>
      </w:r>
      <w:r w:rsidRPr="00795AF0">
        <w:rPr>
          <w:rFonts w:hint="eastAsia"/>
          <w:szCs w:val="21"/>
        </w:rPr>
        <w:t>10</w:t>
      </w:r>
      <w:r w:rsidRPr="00795AF0">
        <w:rPr>
          <w:rFonts w:hint="eastAsia"/>
          <w:szCs w:val="21"/>
        </w:rPr>
        <w:t>＝</w:t>
      </w:r>
      <w:r w:rsidRPr="00795AF0">
        <w:rPr>
          <w:rFonts w:hint="eastAsia"/>
          <w:szCs w:val="21"/>
        </w:rPr>
        <w:t>4(</w:t>
      </w:r>
      <w:r w:rsidRPr="00795AF0">
        <w:rPr>
          <w:rFonts w:hint="eastAsia"/>
          <w:szCs w:val="21"/>
        </w:rPr>
        <w:t>厘米</w:t>
      </w:r>
      <w:r w:rsidRPr="00795AF0">
        <w:rPr>
          <w:rFonts w:hint="eastAsia"/>
          <w:szCs w:val="21"/>
        </w:rPr>
        <w:t>)           S</w:t>
      </w:r>
      <w:r w:rsidRPr="00795AF0">
        <w:rPr>
          <w:rFonts w:hint="eastAsia"/>
          <w:szCs w:val="21"/>
        </w:rPr>
        <w:t>＝</w:t>
      </w:r>
      <w:r w:rsidRPr="00795AF0">
        <w:rPr>
          <w:rFonts w:hint="eastAsia"/>
          <w:szCs w:val="21"/>
        </w:rPr>
        <w:t>2(ah</w:t>
      </w:r>
      <w:r w:rsidRPr="00795AF0">
        <w:rPr>
          <w:rFonts w:hint="eastAsia"/>
          <w:szCs w:val="21"/>
        </w:rPr>
        <w:t>＋</w:t>
      </w:r>
      <w:r w:rsidRPr="00795AF0">
        <w:rPr>
          <w:rFonts w:hint="eastAsia"/>
          <w:szCs w:val="21"/>
        </w:rPr>
        <w:t>ab</w:t>
      </w:r>
      <w:r w:rsidRPr="00795AF0">
        <w:rPr>
          <w:rFonts w:hint="eastAsia"/>
          <w:szCs w:val="21"/>
        </w:rPr>
        <w:t>＋</w:t>
      </w:r>
      <w:r w:rsidRPr="00795AF0">
        <w:rPr>
          <w:rFonts w:hint="eastAsia"/>
          <w:szCs w:val="21"/>
        </w:rPr>
        <w:t>bh)</w:t>
      </w:r>
    </w:p>
    <w:p w:rsidR="003220C2" w:rsidRPr="00795AF0" w:rsidRDefault="003220C2" w:rsidP="003220C2">
      <w:pPr>
        <w:rPr>
          <w:szCs w:val="21"/>
        </w:rPr>
      </w:pPr>
      <w:r w:rsidRPr="00795AF0">
        <w:rPr>
          <w:rFonts w:hint="eastAsia"/>
          <w:szCs w:val="21"/>
        </w:rPr>
        <w:t xml:space="preserve">          V</w:t>
      </w:r>
      <w:r w:rsidRPr="00795AF0">
        <w:rPr>
          <w:rFonts w:hint="eastAsia"/>
          <w:szCs w:val="21"/>
        </w:rPr>
        <w:t>＝</w:t>
      </w:r>
      <w:r w:rsidRPr="00795AF0">
        <w:rPr>
          <w:rFonts w:hint="eastAsia"/>
          <w:szCs w:val="21"/>
        </w:rPr>
        <w:t xml:space="preserve">abh                       </w:t>
      </w:r>
      <w:r w:rsidRPr="00795AF0">
        <w:rPr>
          <w:rFonts w:hint="eastAsia"/>
          <w:szCs w:val="21"/>
        </w:rPr>
        <w:t>＝</w:t>
      </w:r>
      <w:r w:rsidRPr="00795AF0">
        <w:rPr>
          <w:rFonts w:hint="eastAsia"/>
          <w:szCs w:val="21"/>
        </w:rPr>
        <w:t>2</w:t>
      </w:r>
      <w:r w:rsidRPr="00795AF0">
        <w:rPr>
          <w:rFonts w:hint="eastAsia"/>
          <w:szCs w:val="21"/>
        </w:rPr>
        <w:t>×</w:t>
      </w:r>
      <w:r w:rsidRPr="00795AF0">
        <w:rPr>
          <w:rFonts w:hint="eastAsia"/>
          <w:szCs w:val="21"/>
        </w:rPr>
        <w:t>(10</w:t>
      </w:r>
      <w:r w:rsidRPr="00795AF0">
        <w:rPr>
          <w:rFonts w:hint="eastAsia"/>
          <w:szCs w:val="21"/>
        </w:rPr>
        <w:t>×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＋</w:t>
      </w:r>
      <w:r w:rsidRPr="00795AF0">
        <w:rPr>
          <w:rFonts w:hint="eastAsia"/>
          <w:szCs w:val="21"/>
        </w:rPr>
        <w:t>10</w:t>
      </w:r>
      <w:r w:rsidRPr="00795AF0">
        <w:rPr>
          <w:rFonts w:hint="eastAsia"/>
          <w:szCs w:val="21"/>
        </w:rPr>
        <w:t>×</w:t>
      </w:r>
      <w:r w:rsidRPr="00795AF0">
        <w:rPr>
          <w:rFonts w:hint="eastAsia"/>
          <w:szCs w:val="21"/>
        </w:rPr>
        <w:t>5</w:t>
      </w:r>
      <w:r w:rsidRPr="00795AF0">
        <w:rPr>
          <w:rFonts w:hint="eastAsia"/>
          <w:szCs w:val="21"/>
        </w:rPr>
        <w:t>＋</w:t>
      </w:r>
      <w:r w:rsidRPr="00795AF0">
        <w:rPr>
          <w:rFonts w:hint="eastAsia"/>
          <w:szCs w:val="21"/>
        </w:rPr>
        <w:t>4</w:t>
      </w:r>
      <w:r w:rsidRPr="00795AF0">
        <w:rPr>
          <w:rFonts w:hint="eastAsia"/>
          <w:szCs w:val="21"/>
        </w:rPr>
        <w:t>×</w:t>
      </w:r>
      <w:r w:rsidRPr="00795AF0">
        <w:rPr>
          <w:rFonts w:hint="eastAsia"/>
          <w:szCs w:val="21"/>
        </w:rPr>
        <w:t>5)</w:t>
      </w:r>
    </w:p>
    <w:p w:rsidR="003220C2" w:rsidRPr="00795AF0" w:rsidRDefault="003220C2" w:rsidP="003220C2">
      <w:pPr>
        <w:rPr>
          <w:szCs w:val="21"/>
        </w:rPr>
      </w:pPr>
      <w:r w:rsidRPr="00795AF0">
        <w:rPr>
          <w:rFonts w:hint="eastAsia"/>
          <w:szCs w:val="21"/>
        </w:rPr>
        <w:t xml:space="preserve">           </w:t>
      </w:r>
      <w:r w:rsidRPr="00795AF0">
        <w:rPr>
          <w:rFonts w:hint="eastAsia"/>
          <w:szCs w:val="21"/>
        </w:rPr>
        <w:t>＝</w:t>
      </w:r>
      <w:r w:rsidRPr="00795AF0">
        <w:rPr>
          <w:rFonts w:hint="eastAsia"/>
          <w:szCs w:val="21"/>
        </w:rPr>
        <w:t>10</w:t>
      </w:r>
      <w:r w:rsidRPr="00795AF0">
        <w:rPr>
          <w:rFonts w:hint="eastAsia"/>
          <w:szCs w:val="21"/>
        </w:rPr>
        <w:t>×</w:t>
      </w:r>
      <w:r w:rsidRPr="00795AF0">
        <w:rPr>
          <w:rFonts w:hint="eastAsia"/>
          <w:szCs w:val="21"/>
        </w:rPr>
        <w:t>5</w:t>
      </w:r>
      <w:r w:rsidRPr="00795AF0">
        <w:rPr>
          <w:rFonts w:hint="eastAsia"/>
          <w:szCs w:val="21"/>
        </w:rPr>
        <w:t>×</w:t>
      </w:r>
      <w:r w:rsidRPr="00795AF0">
        <w:rPr>
          <w:rFonts w:hint="eastAsia"/>
          <w:szCs w:val="21"/>
        </w:rPr>
        <w:t xml:space="preserve">4                  </w:t>
      </w:r>
      <w:r w:rsidRPr="00795AF0">
        <w:rPr>
          <w:rFonts w:hint="eastAsia"/>
          <w:szCs w:val="21"/>
        </w:rPr>
        <w:t>＝</w:t>
      </w:r>
      <w:r w:rsidRPr="00795AF0">
        <w:rPr>
          <w:rFonts w:hint="eastAsia"/>
          <w:szCs w:val="21"/>
        </w:rPr>
        <w:t>220 (</w:t>
      </w:r>
      <w:r w:rsidRPr="00795AF0">
        <w:rPr>
          <w:rFonts w:hint="eastAsia"/>
          <w:szCs w:val="21"/>
        </w:rPr>
        <w:t>平方厘米</w:t>
      </w:r>
      <w:r w:rsidRPr="00795AF0">
        <w:rPr>
          <w:rFonts w:hint="eastAsia"/>
          <w:szCs w:val="21"/>
        </w:rPr>
        <w:t xml:space="preserve">) </w:t>
      </w:r>
    </w:p>
    <w:p w:rsidR="003220C2" w:rsidRPr="00795AF0" w:rsidRDefault="003220C2" w:rsidP="003220C2">
      <w:pPr>
        <w:ind w:firstLineChars="400" w:firstLine="840"/>
        <w:rPr>
          <w:szCs w:val="21"/>
        </w:rPr>
      </w:pPr>
      <w:r w:rsidRPr="00795AF0">
        <w:rPr>
          <w:rFonts w:ascii="Arial" w:hAnsi="Arial" w:cs="Arial" w:hint="eastAsia"/>
          <w:bCs/>
        </w:rPr>
        <w:t xml:space="preserve">   </w:t>
      </w:r>
      <w:r w:rsidRPr="00795AF0">
        <w:rPr>
          <w:rFonts w:ascii="Arial" w:hAnsi="Arial" w:cs="Arial" w:hint="eastAsia"/>
          <w:bCs/>
        </w:rPr>
        <w:t>＝</w:t>
      </w:r>
      <w:r w:rsidRPr="00795AF0">
        <w:rPr>
          <w:rFonts w:ascii="Arial" w:hAnsi="Arial" w:cs="Arial" w:hint="eastAsia"/>
          <w:bCs/>
        </w:rPr>
        <w:t>200(</w:t>
      </w:r>
      <w:r w:rsidRPr="00795AF0">
        <w:rPr>
          <w:rFonts w:ascii="Arial" w:hAnsi="Arial" w:cs="Arial" w:hint="eastAsia"/>
          <w:bCs/>
        </w:rPr>
        <w:t>立方厘米）</w:t>
      </w:r>
    </w:p>
    <w:p w:rsidR="003220C2" w:rsidRPr="00795AF0" w:rsidRDefault="003220C2" w:rsidP="003220C2">
      <w:pPr>
        <w:rPr>
          <w:rFonts w:hint="eastAsia"/>
          <w:szCs w:val="21"/>
        </w:rPr>
      </w:pPr>
      <w:r w:rsidRPr="00795AF0">
        <w:rPr>
          <w:rFonts w:hint="eastAsia"/>
          <w:szCs w:val="21"/>
        </w:rPr>
        <w:t xml:space="preserve">                                                                                                        </w:t>
      </w:r>
    </w:p>
    <w:p w:rsidR="00A27CF2" w:rsidRPr="00F723D1" w:rsidRDefault="00A27CF2" w:rsidP="00F723D1">
      <w:pPr>
        <w:rPr>
          <w:rFonts w:hint="eastAsia"/>
        </w:rPr>
      </w:pPr>
    </w:p>
    <w:sectPr w:rsidR="00A27CF2" w:rsidRPr="00F723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0C2" w:rsidRDefault="003220C2">
      <w:r>
        <w:separator/>
      </w:r>
    </w:p>
  </w:endnote>
  <w:endnote w:type="continuationSeparator" w:id="1">
    <w:p w:rsidR="003220C2" w:rsidRDefault="00322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0C2" w:rsidRDefault="003220C2">
      <w:r>
        <w:separator/>
      </w:r>
    </w:p>
  </w:footnote>
  <w:footnote w:type="continuationSeparator" w:id="1">
    <w:p w:rsidR="003220C2" w:rsidRDefault="003220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 w:val="000005B9"/>
    <w:rsid w:val="0000067E"/>
    <w:rsid w:val="00000C08"/>
    <w:rsid w:val="00000FD4"/>
    <w:rsid w:val="00001006"/>
    <w:rsid w:val="00001126"/>
    <w:rsid w:val="0000134E"/>
    <w:rsid w:val="000013BE"/>
    <w:rsid w:val="00001444"/>
    <w:rsid w:val="000015E6"/>
    <w:rsid w:val="000018F8"/>
    <w:rsid w:val="00001D39"/>
    <w:rsid w:val="00001ED3"/>
    <w:rsid w:val="000022C0"/>
    <w:rsid w:val="0000235B"/>
    <w:rsid w:val="00002B59"/>
    <w:rsid w:val="000036FC"/>
    <w:rsid w:val="000047B9"/>
    <w:rsid w:val="000056A3"/>
    <w:rsid w:val="000059C1"/>
    <w:rsid w:val="00005F6F"/>
    <w:rsid w:val="0000665B"/>
    <w:rsid w:val="00006ABD"/>
    <w:rsid w:val="00006C9E"/>
    <w:rsid w:val="00006EC1"/>
    <w:rsid w:val="00006EC2"/>
    <w:rsid w:val="0000769C"/>
    <w:rsid w:val="00007956"/>
    <w:rsid w:val="00007BD1"/>
    <w:rsid w:val="00010165"/>
    <w:rsid w:val="00011BA9"/>
    <w:rsid w:val="00012BD5"/>
    <w:rsid w:val="0001325B"/>
    <w:rsid w:val="00013381"/>
    <w:rsid w:val="000133C5"/>
    <w:rsid w:val="0001349D"/>
    <w:rsid w:val="000135E4"/>
    <w:rsid w:val="0001434A"/>
    <w:rsid w:val="000151EE"/>
    <w:rsid w:val="0001572E"/>
    <w:rsid w:val="00016188"/>
    <w:rsid w:val="000162BA"/>
    <w:rsid w:val="000162F8"/>
    <w:rsid w:val="00016760"/>
    <w:rsid w:val="00016F43"/>
    <w:rsid w:val="00017288"/>
    <w:rsid w:val="0002029B"/>
    <w:rsid w:val="000207F3"/>
    <w:rsid w:val="000209D4"/>
    <w:rsid w:val="00020B0F"/>
    <w:rsid w:val="00020EA8"/>
    <w:rsid w:val="00021159"/>
    <w:rsid w:val="00021544"/>
    <w:rsid w:val="000215F6"/>
    <w:rsid w:val="000217C9"/>
    <w:rsid w:val="000224AF"/>
    <w:rsid w:val="00022D3F"/>
    <w:rsid w:val="000231E8"/>
    <w:rsid w:val="00023E89"/>
    <w:rsid w:val="00024EAA"/>
    <w:rsid w:val="0002558A"/>
    <w:rsid w:val="0002608B"/>
    <w:rsid w:val="000267F0"/>
    <w:rsid w:val="00026A72"/>
    <w:rsid w:val="00027538"/>
    <w:rsid w:val="0002769D"/>
    <w:rsid w:val="0003014D"/>
    <w:rsid w:val="00030313"/>
    <w:rsid w:val="00030517"/>
    <w:rsid w:val="00030980"/>
    <w:rsid w:val="0003116A"/>
    <w:rsid w:val="00031806"/>
    <w:rsid w:val="00031966"/>
    <w:rsid w:val="00031A42"/>
    <w:rsid w:val="00031C5D"/>
    <w:rsid w:val="00031D33"/>
    <w:rsid w:val="000324E2"/>
    <w:rsid w:val="00033284"/>
    <w:rsid w:val="0003344E"/>
    <w:rsid w:val="0003354A"/>
    <w:rsid w:val="000335FF"/>
    <w:rsid w:val="00033BFC"/>
    <w:rsid w:val="00034B71"/>
    <w:rsid w:val="000368CF"/>
    <w:rsid w:val="00037332"/>
    <w:rsid w:val="000375D0"/>
    <w:rsid w:val="00037865"/>
    <w:rsid w:val="00037920"/>
    <w:rsid w:val="00041B41"/>
    <w:rsid w:val="00041D30"/>
    <w:rsid w:val="000422B7"/>
    <w:rsid w:val="00042B8E"/>
    <w:rsid w:val="00042FC2"/>
    <w:rsid w:val="0004336D"/>
    <w:rsid w:val="00043D89"/>
    <w:rsid w:val="00044001"/>
    <w:rsid w:val="00044C38"/>
    <w:rsid w:val="00044CB7"/>
    <w:rsid w:val="0004539E"/>
    <w:rsid w:val="00045602"/>
    <w:rsid w:val="00045621"/>
    <w:rsid w:val="000462F4"/>
    <w:rsid w:val="00046C2D"/>
    <w:rsid w:val="00046F7B"/>
    <w:rsid w:val="00047351"/>
    <w:rsid w:val="00047CB4"/>
    <w:rsid w:val="00047D32"/>
    <w:rsid w:val="00047FE3"/>
    <w:rsid w:val="0005060B"/>
    <w:rsid w:val="00050827"/>
    <w:rsid w:val="000518A5"/>
    <w:rsid w:val="00051F04"/>
    <w:rsid w:val="000524AE"/>
    <w:rsid w:val="000527EA"/>
    <w:rsid w:val="00052E4A"/>
    <w:rsid w:val="00052F0C"/>
    <w:rsid w:val="00053ABC"/>
    <w:rsid w:val="00053DEA"/>
    <w:rsid w:val="00054EDB"/>
    <w:rsid w:val="00055204"/>
    <w:rsid w:val="000555CE"/>
    <w:rsid w:val="00055661"/>
    <w:rsid w:val="00055DFC"/>
    <w:rsid w:val="00055E19"/>
    <w:rsid w:val="00055E3D"/>
    <w:rsid w:val="00056687"/>
    <w:rsid w:val="00056950"/>
    <w:rsid w:val="00057D61"/>
    <w:rsid w:val="0006022E"/>
    <w:rsid w:val="000602E0"/>
    <w:rsid w:val="0006059C"/>
    <w:rsid w:val="0006087C"/>
    <w:rsid w:val="00061C23"/>
    <w:rsid w:val="00061EBD"/>
    <w:rsid w:val="00062C94"/>
    <w:rsid w:val="00062E83"/>
    <w:rsid w:val="00062EF7"/>
    <w:rsid w:val="000632FF"/>
    <w:rsid w:val="000633BE"/>
    <w:rsid w:val="0006370B"/>
    <w:rsid w:val="00064308"/>
    <w:rsid w:val="000643C3"/>
    <w:rsid w:val="000646C3"/>
    <w:rsid w:val="00064C3C"/>
    <w:rsid w:val="00064CEC"/>
    <w:rsid w:val="00065099"/>
    <w:rsid w:val="000668B3"/>
    <w:rsid w:val="00066F1B"/>
    <w:rsid w:val="00067059"/>
    <w:rsid w:val="00067725"/>
    <w:rsid w:val="0006772C"/>
    <w:rsid w:val="00067DB8"/>
    <w:rsid w:val="0007038C"/>
    <w:rsid w:val="00070FAA"/>
    <w:rsid w:val="000721E8"/>
    <w:rsid w:val="00072D95"/>
    <w:rsid w:val="0007350D"/>
    <w:rsid w:val="00073ACF"/>
    <w:rsid w:val="00074239"/>
    <w:rsid w:val="000745EE"/>
    <w:rsid w:val="000749AA"/>
    <w:rsid w:val="00074A48"/>
    <w:rsid w:val="000756B9"/>
    <w:rsid w:val="000757F6"/>
    <w:rsid w:val="00075840"/>
    <w:rsid w:val="0007683F"/>
    <w:rsid w:val="00076B25"/>
    <w:rsid w:val="00076E34"/>
    <w:rsid w:val="00076EA6"/>
    <w:rsid w:val="00077275"/>
    <w:rsid w:val="00077303"/>
    <w:rsid w:val="00077472"/>
    <w:rsid w:val="000774E2"/>
    <w:rsid w:val="000775CF"/>
    <w:rsid w:val="000777FE"/>
    <w:rsid w:val="00077891"/>
    <w:rsid w:val="00080DDB"/>
    <w:rsid w:val="00080EF6"/>
    <w:rsid w:val="00080F65"/>
    <w:rsid w:val="00081072"/>
    <w:rsid w:val="00081120"/>
    <w:rsid w:val="0008178B"/>
    <w:rsid w:val="00081F98"/>
    <w:rsid w:val="000823E8"/>
    <w:rsid w:val="00082814"/>
    <w:rsid w:val="0008283F"/>
    <w:rsid w:val="00082889"/>
    <w:rsid w:val="00082C27"/>
    <w:rsid w:val="00082E2C"/>
    <w:rsid w:val="0008302F"/>
    <w:rsid w:val="00083742"/>
    <w:rsid w:val="00083A8F"/>
    <w:rsid w:val="00083CF5"/>
    <w:rsid w:val="00083FA1"/>
    <w:rsid w:val="00085277"/>
    <w:rsid w:val="00085AA9"/>
    <w:rsid w:val="00085D5E"/>
    <w:rsid w:val="000866B0"/>
    <w:rsid w:val="0008681C"/>
    <w:rsid w:val="00086874"/>
    <w:rsid w:val="000868DB"/>
    <w:rsid w:val="00087A9E"/>
    <w:rsid w:val="00090479"/>
    <w:rsid w:val="000907CC"/>
    <w:rsid w:val="00090F62"/>
    <w:rsid w:val="000917AA"/>
    <w:rsid w:val="00091C50"/>
    <w:rsid w:val="0009230F"/>
    <w:rsid w:val="0009343E"/>
    <w:rsid w:val="00093765"/>
    <w:rsid w:val="000938E5"/>
    <w:rsid w:val="00093C9C"/>
    <w:rsid w:val="000940D9"/>
    <w:rsid w:val="000941C2"/>
    <w:rsid w:val="000943F5"/>
    <w:rsid w:val="0009446F"/>
    <w:rsid w:val="000947F9"/>
    <w:rsid w:val="00095089"/>
    <w:rsid w:val="00095E57"/>
    <w:rsid w:val="000968C2"/>
    <w:rsid w:val="00096CE6"/>
    <w:rsid w:val="00096E97"/>
    <w:rsid w:val="00097B6D"/>
    <w:rsid w:val="000A0051"/>
    <w:rsid w:val="000A03B4"/>
    <w:rsid w:val="000A0B82"/>
    <w:rsid w:val="000A0EF0"/>
    <w:rsid w:val="000A127C"/>
    <w:rsid w:val="000A214F"/>
    <w:rsid w:val="000A226C"/>
    <w:rsid w:val="000A2309"/>
    <w:rsid w:val="000A2499"/>
    <w:rsid w:val="000A24FA"/>
    <w:rsid w:val="000A2A38"/>
    <w:rsid w:val="000A2F69"/>
    <w:rsid w:val="000A3C0D"/>
    <w:rsid w:val="000A416E"/>
    <w:rsid w:val="000A5A50"/>
    <w:rsid w:val="000A617D"/>
    <w:rsid w:val="000A6221"/>
    <w:rsid w:val="000A62B6"/>
    <w:rsid w:val="000A7228"/>
    <w:rsid w:val="000A7D46"/>
    <w:rsid w:val="000A7D57"/>
    <w:rsid w:val="000B0FFB"/>
    <w:rsid w:val="000B1095"/>
    <w:rsid w:val="000B109B"/>
    <w:rsid w:val="000B13F4"/>
    <w:rsid w:val="000B15F3"/>
    <w:rsid w:val="000B16D8"/>
    <w:rsid w:val="000B1879"/>
    <w:rsid w:val="000B1A92"/>
    <w:rsid w:val="000B1BD2"/>
    <w:rsid w:val="000B223D"/>
    <w:rsid w:val="000B25A9"/>
    <w:rsid w:val="000B26F2"/>
    <w:rsid w:val="000B2E90"/>
    <w:rsid w:val="000B340E"/>
    <w:rsid w:val="000B355B"/>
    <w:rsid w:val="000B35BC"/>
    <w:rsid w:val="000B4228"/>
    <w:rsid w:val="000B42B6"/>
    <w:rsid w:val="000B46E4"/>
    <w:rsid w:val="000B47B5"/>
    <w:rsid w:val="000B4F2B"/>
    <w:rsid w:val="000B50E1"/>
    <w:rsid w:val="000B5C87"/>
    <w:rsid w:val="000B5E83"/>
    <w:rsid w:val="000B5EDE"/>
    <w:rsid w:val="000B6098"/>
    <w:rsid w:val="000B66E4"/>
    <w:rsid w:val="000B6DA4"/>
    <w:rsid w:val="000B6DCE"/>
    <w:rsid w:val="000B6FF6"/>
    <w:rsid w:val="000C09E8"/>
    <w:rsid w:val="000C0FE9"/>
    <w:rsid w:val="000C1374"/>
    <w:rsid w:val="000C144B"/>
    <w:rsid w:val="000C1BE8"/>
    <w:rsid w:val="000C1ECC"/>
    <w:rsid w:val="000C4153"/>
    <w:rsid w:val="000C44EE"/>
    <w:rsid w:val="000C4AF3"/>
    <w:rsid w:val="000C5147"/>
    <w:rsid w:val="000C5329"/>
    <w:rsid w:val="000C54EA"/>
    <w:rsid w:val="000C5760"/>
    <w:rsid w:val="000C5964"/>
    <w:rsid w:val="000C5E16"/>
    <w:rsid w:val="000C65A0"/>
    <w:rsid w:val="000C7842"/>
    <w:rsid w:val="000C7F5C"/>
    <w:rsid w:val="000C7F8E"/>
    <w:rsid w:val="000D010B"/>
    <w:rsid w:val="000D07CB"/>
    <w:rsid w:val="000D0801"/>
    <w:rsid w:val="000D0AED"/>
    <w:rsid w:val="000D0F01"/>
    <w:rsid w:val="000D10BC"/>
    <w:rsid w:val="000D1A12"/>
    <w:rsid w:val="000D20A5"/>
    <w:rsid w:val="000D2984"/>
    <w:rsid w:val="000D3709"/>
    <w:rsid w:val="000D392A"/>
    <w:rsid w:val="000D3B72"/>
    <w:rsid w:val="000D430E"/>
    <w:rsid w:val="000D49E3"/>
    <w:rsid w:val="000D4C83"/>
    <w:rsid w:val="000D524E"/>
    <w:rsid w:val="000D596E"/>
    <w:rsid w:val="000D5C44"/>
    <w:rsid w:val="000D5E17"/>
    <w:rsid w:val="000D661C"/>
    <w:rsid w:val="000D6934"/>
    <w:rsid w:val="000D75BD"/>
    <w:rsid w:val="000E0103"/>
    <w:rsid w:val="000E076F"/>
    <w:rsid w:val="000E0DEB"/>
    <w:rsid w:val="000E0F31"/>
    <w:rsid w:val="000E1784"/>
    <w:rsid w:val="000E1CEE"/>
    <w:rsid w:val="000E1E48"/>
    <w:rsid w:val="000E20E2"/>
    <w:rsid w:val="000E2158"/>
    <w:rsid w:val="000E2573"/>
    <w:rsid w:val="000E2F3A"/>
    <w:rsid w:val="000E3254"/>
    <w:rsid w:val="000E36FA"/>
    <w:rsid w:val="000E3A8F"/>
    <w:rsid w:val="000E430F"/>
    <w:rsid w:val="000E44ED"/>
    <w:rsid w:val="000E47BF"/>
    <w:rsid w:val="000E488B"/>
    <w:rsid w:val="000E4F74"/>
    <w:rsid w:val="000E5190"/>
    <w:rsid w:val="000E5492"/>
    <w:rsid w:val="000E5FAE"/>
    <w:rsid w:val="000E6227"/>
    <w:rsid w:val="000E6716"/>
    <w:rsid w:val="000E6AA4"/>
    <w:rsid w:val="000E6BAC"/>
    <w:rsid w:val="000E72C6"/>
    <w:rsid w:val="000E74BF"/>
    <w:rsid w:val="000E757C"/>
    <w:rsid w:val="000E7B78"/>
    <w:rsid w:val="000F0E68"/>
    <w:rsid w:val="000F0EFD"/>
    <w:rsid w:val="000F20C2"/>
    <w:rsid w:val="000F2428"/>
    <w:rsid w:val="000F2DFD"/>
    <w:rsid w:val="000F3083"/>
    <w:rsid w:val="000F3F36"/>
    <w:rsid w:val="000F3FB5"/>
    <w:rsid w:val="000F4581"/>
    <w:rsid w:val="000F4B3C"/>
    <w:rsid w:val="000F564E"/>
    <w:rsid w:val="000F5B4F"/>
    <w:rsid w:val="000F6894"/>
    <w:rsid w:val="000F6D3F"/>
    <w:rsid w:val="000F7691"/>
    <w:rsid w:val="000F77E2"/>
    <w:rsid w:val="000F7CBB"/>
    <w:rsid w:val="000F7E59"/>
    <w:rsid w:val="000F7F4B"/>
    <w:rsid w:val="00100324"/>
    <w:rsid w:val="00100626"/>
    <w:rsid w:val="00100B3A"/>
    <w:rsid w:val="00101039"/>
    <w:rsid w:val="0010117E"/>
    <w:rsid w:val="00101352"/>
    <w:rsid w:val="001019E2"/>
    <w:rsid w:val="00101BD7"/>
    <w:rsid w:val="001024C2"/>
    <w:rsid w:val="00102CB8"/>
    <w:rsid w:val="00102EDA"/>
    <w:rsid w:val="0010314E"/>
    <w:rsid w:val="00103289"/>
    <w:rsid w:val="001039FA"/>
    <w:rsid w:val="00104998"/>
    <w:rsid w:val="0010522C"/>
    <w:rsid w:val="00105EB2"/>
    <w:rsid w:val="00105EC7"/>
    <w:rsid w:val="0010659E"/>
    <w:rsid w:val="001072D3"/>
    <w:rsid w:val="0010772A"/>
    <w:rsid w:val="00107AB3"/>
    <w:rsid w:val="00107DC7"/>
    <w:rsid w:val="00107FBD"/>
    <w:rsid w:val="00110402"/>
    <w:rsid w:val="0011053B"/>
    <w:rsid w:val="001121A4"/>
    <w:rsid w:val="00112291"/>
    <w:rsid w:val="001122CE"/>
    <w:rsid w:val="0011230E"/>
    <w:rsid w:val="00112515"/>
    <w:rsid w:val="001126C2"/>
    <w:rsid w:val="00112A3C"/>
    <w:rsid w:val="00112D13"/>
    <w:rsid w:val="00113295"/>
    <w:rsid w:val="001138F2"/>
    <w:rsid w:val="00113B7F"/>
    <w:rsid w:val="00113DA7"/>
    <w:rsid w:val="00113FD9"/>
    <w:rsid w:val="00114699"/>
    <w:rsid w:val="0011520A"/>
    <w:rsid w:val="00115390"/>
    <w:rsid w:val="0011565B"/>
    <w:rsid w:val="001157EF"/>
    <w:rsid w:val="00116271"/>
    <w:rsid w:val="00116ADB"/>
    <w:rsid w:val="00116E12"/>
    <w:rsid w:val="001172B5"/>
    <w:rsid w:val="001176F8"/>
    <w:rsid w:val="00117C94"/>
    <w:rsid w:val="00117E65"/>
    <w:rsid w:val="00117FAA"/>
    <w:rsid w:val="00120189"/>
    <w:rsid w:val="00121867"/>
    <w:rsid w:val="00121F30"/>
    <w:rsid w:val="001227E9"/>
    <w:rsid w:val="001229C1"/>
    <w:rsid w:val="00123675"/>
    <w:rsid w:val="001239A5"/>
    <w:rsid w:val="00123D0E"/>
    <w:rsid w:val="001241D1"/>
    <w:rsid w:val="00124861"/>
    <w:rsid w:val="00124AE0"/>
    <w:rsid w:val="00126332"/>
    <w:rsid w:val="00126762"/>
    <w:rsid w:val="00126E01"/>
    <w:rsid w:val="00127032"/>
    <w:rsid w:val="001272CF"/>
    <w:rsid w:val="001273C6"/>
    <w:rsid w:val="00127B7B"/>
    <w:rsid w:val="001302A1"/>
    <w:rsid w:val="00130B37"/>
    <w:rsid w:val="00131475"/>
    <w:rsid w:val="00131CC2"/>
    <w:rsid w:val="001324C5"/>
    <w:rsid w:val="0013327D"/>
    <w:rsid w:val="0013436F"/>
    <w:rsid w:val="0013455A"/>
    <w:rsid w:val="001349A7"/>
    <w:rsid w:val="00134DDF"/>
    <w:rsid w:val="00135C9E"/>
    <w:rsid w:val="0013612F"/>
    <w:rsid w:val="00136AC4"/>
    <w:rsid w:val="0013736D"/>
    <w:rsid w:val="001374FC"/>
    <w:rsid w:val="001378A5"/>
    <w:rsid w:val="001378D8"/>
    <w:rsid w:val="001379AC"/>
    <w:rsid w:val="001379F8"/>
    <w:rsid w:val="00137DDE"/>
    <w:rsid w:val="00137F26"/>
    <w:rsid w:val="001412AE"/>
    <w:rsid w:val="00141875"/>
    <w:rsid w:val="00141A5F"/>
    <w:rsid w:val="00141C3D"/>
    <w:rsid w:val="0014236D"/>
    <w:rsid w:val="001436DF"/>
    <w:rsid w:val="00144050"/>
    <w:rsid w:val="00144104"/>
    <w:rsid w:val="001457CD"/>
    <w:rsid w:val="00146662"/>
    <w:rsid w:val="0014672A"/>
    <w:rsid w:val="001467BF"/>
    <w:rsid w:val="00146953"/>
    <w:rsid w:val="00146B7D"/>
    <w:rsid w:val="00146EAE"/>
    <w:rsid w:val="00147A03"/>
    <w:rsid w:val="00150130"/>
    <w:rsid w:val="00151179"/>
    <w:rsid w:val="001512E3"/>
    <w:rsid w:val="00151C1D"/>
    <w:rsid w:val="00151E90"/>
    <w:rsid w:val="001521C3"/>
    <w:rsid w:val="00152563"/>
    <w:rsid w:val="001526D9"/>
    <w:rsid w:val="00152AE5"/>
    <w:rsid w:val="00152B42"/>
    <w:rsid w:val="00152B53"/>
    <w:rsid w:val="0015366B"/>
    <w:rsid w:val="001539AF"/>
    <w:rsid w:val="00153E1D"/>
    <w:rsid w:val="00155949"/>
    <w:rsid w:val="00155A14"/>
    <w:rsid w:val="00155AC0"/>
    <w:rsid w:val="00156A7C"/>
    <w:rsid w:val="00156B07"/>
    <w:rsid w:val="001571A6"/>
    <w:rsid w:val="00157217"/>
    <w:rsid w:val="00157507"/>
    <w:rsid w:val="00157E47"/>
    <w:rsid w:val="00157F30"/>
    <w:rsid w:val="001601F2"/>
    <w:rsid w:val="00160638"/>
    <w:rsid w:val="0016164A"/>
    <w:rsid w:val="0016217F"/>
    <w:rsid w:val="0016230F"/>
    <w:rsid w:val="0016231B"/>
    <w:rsid w:val="0016249C"/>
    <w:rsid w:val="0016252B"/>
    <w:rsid w:val="00162B4F"/>
    <w:rsid w:val="00162C58"/>
    <w:rsid w:val="00163308"/>
    <w:rsid w:val="0016360D"/>
    <w:rsid w:val="00163C9E"/>
    <w:rsid w:val="0016406D"/>
    <w:rsid w:val="00164248"/>
    <w:rsid w:val="001649C8"/>
    <w:rsid w:val="00164BAB"/>
    <w:rsid w:val="00164EA3"/>
    <w:rsid w:val="00165230"/>
    <w:rsid w:val="001656BB"/>
    <w:rsid w:val="001657FF"/>
    <w:rsid w:val="0016630E"/>
    <w:rsid w:val="00166460"/>
    <w:rsid w:val="00167208"/>
    <w:rsid w:val="00167A22"/>
    <w:rsid w:val="00170693"/>
    <w:rsid w:val="0017163E"/>
    <w:rsid w:val="001726C3"/>
    <w:rsid w:val="0017389D"/>
    <w:rsid w:val="00173958"/>
    <w:rsid w:val="0017420D"/>
    <w:rsid w:val="0017468C"/>
    <w:rsid w:val="001746A0"/>
    <w:rsid w:val="001746FB"/>
    <w:rsid w:val="001750A2"/>
    <w:rsid w:val="001750CD"/>
    <w:rsid w:val="00175803"/>
    <w:rsid w:val="00175A2B"/>
    <w:rsid w:val="00175A61"/>
    <w:rsid w:val="001762E1"/>
    <w:rsid w:val="0017675E"/>
    <w:rsid w:val="00176ACB"/>
    <w:rsid w:val="00176BB7"/>
    <w:rsid w:val="001772A6"/>
    <w:rsid w:val="0017779D"/>
    <w:rsid w:val="00180D4B"/>
    <w:rsid w:val="00180FCE"/>
    <w:rsid w:val="001810A0"/>
    <w:rsid w:val="00181126"/>
    <w:rsid w:val="00181873"/>
    <w:rsid w:val="00181E60"/>
    <w:rsid w:val="00181E81"/>
    <w:rsid w:val="00182153"/>
    <w:rsid w:val="001825BC"/>
    <w:rsid w:val="00182AC5"/>
    <w:rsid w:val="00182C89"/>
    <w:rsid w:val="00182D06"/>
    <w:rsid w:val="0018334E"/>
    <w:rsid w:val="00184394"/>
    <w:rsid w:val="00184CC5"/>
    <w:rsid w:val="00185254"/>
    <w:rsid w:val="00185F06"/>
    <w:rsid w:val="0018611B"/>
    <w:rsid w:val="00186808"/>
    <w:rsid w:val="00187338"/>
    <w:rsid w:val="00187C86"/>
    <w:rsid w:val="00187D64"/>
    <w:rsid w:val="00187DE5"/>
    <w:rsid w:val="001902C6"/>
    <w:rsid w:val="00190727"/>
    <w:rsid w:val="00190B7D"/>
    <w:rsid w:val="00190E12"/>
    <w:rsid w:val="0019133E"/>
    <w:rsid w:val="001919F5"/>
    <w:rsid w:val="00191C06"/>
    <w:rsid w:val="00191DD3"/>
    <w:rsid w:val="00191E69"/>
    <w:rsid w:val="00191FB0"/>
    <w:rsid w:val="00192596"/>
    <w:rsid w:val="00192A22"/>
    <w:rsid w:val="00192F38"/>
    <w:rsid w:val="001933D8"/>
    <w:rsid w:val="00193411"/>
    <w:rsid w:val="00193453"/>
    <w:rsid w:val="00193BAD"/>
    <w:rsid w:val="00193D57"/>
    <w:rsid w:val="00193E64"/>
    <w:rsid w:val="00193F78"/>
    <w:rsid w:val="00194065"/>
    <w:rsid w:val="00194ED9"/>
    <w:rsid w:val="00194F1F"/>
    <w:rsid w:val="001955A6"/>
    <w:rsid w:val="001957FB"/>
    <w:rsid w:val="00195854"/>
    <w:rsid w:val="00195C7F"/>
    <w:rsid w:val="00195E5E"/>
    <w:rsid w:val="0019609E"/>
    <w:rsid w:val="0019642F"/>
    <w:rsid w:val="0019693A"/>
    <w:rsid w:val="00196BF0"/>
    <w:rsid w:val="001972ED"/>
    <w:rsid w:val="00197360"/>
    <w:rsid w:val="001976EF"/>
    <w:rsid w:val="001A000F"/>
    <w:rsid w:val="001A01F6"/>
    <w:rsid w:val="001A0282"/>
    <w:rsid w:val="001A05C1"/>
    <w:rsid w:val="001A0DAE"/>
    <w:rsid w:val="001A1CFC"/>
    <w:rsid w:val="001A234D"/>
    <w:rsid w:val="001A24EF"/>
    <w:rsid w:val="001A2934"/>
    <w:rsid w:val="001A2A41"/>
    <w:rsid w:val="001A337E"/>
    <w:rsid w:val="001A3D68"/>
    <w:rsid w:val="001A3D95"/>
    <w:rsid w:val="001A5ABA"/>
    <w:rsid w:val="001A5DD8"/>
    <w:rsid w:val="001A5EF4"/>
    <w:rsid w:val="001A6A41"/>
    <w:rsid w:val="001A6D72"/>
    <w:rsid w:val="001A70F0"/>
    <w:rsid w:val="001A794B"/>
    <w:rsid w:val="001A7F43"/>
    <w:rsid w:val="001B0394"/>
    <w:rsid w:val="001B0F93"/>
    <w:rsid w:val="001B105A"/>
    <w:rsid w:val="001B15D6"/>
    <w:rsid w:val="001B187A"/>
    <w:rsid w:val="001B1913"/>
    <w:rsid w:val="001B19D8"/>
    <w:rsid w:val="001B1D17"/>
    <w:rsid w:val="001B2319"/>
    <w:rsid w:val="001B2353"/>
    <w:rsid w:val="001B3027"/>
    <w:rsid w:val="001B30D6"/>
    <w:rsid w:val="001B34ED"/>
    <w:rsid w:val="001B4377"/>
    <w:rsid w:val="001B47AE"/>
    <w:rsid w:val="001B4D9C"/>
    <w:rsid w:val="001B50C8"/>
    <w:rsid w:val="001B532C"/>
    <w:rsid w:val="001B541D"/>
    <w:rsid w:val="001B556F"/>
    <w:rsid w:val="001B57D0"/>
    <w:rsid w:val="001B593F"/>
    <w:rsid w:val="001B5D4B"/>
    <w:rsid w:val="001B6409"/>
    <w:rsid w:val="001B6ADF"/>
    <w:rsid w:val="001B703B"/>
    <w:rsid w:val="001B7B04"/>
    <w:rsid w:val="001B7C87"/>
    <w:rsid w:val="001B7D7E"/>
    <w:rsid w:val="001B7EF2"/>
    <w:rsid w:val="001C0127"/>
    <w:rsid w:val="001C031F"/>
    <w:rsid w:val="001C11AB"/>
    <w:rsid w:val="001C159E"/>
    <w:rsid w:val="001C17DE"/>
    <w:rsid w:val="001C1934"/>
    <w:rsid w:val="001C1B63"/>
    <w:rsid w:val="001C1B92"/>
    <w:rsid w:val="001C1CB3"/>
    <w:rsid w:val="001C1D1D"/>
    <w:rsid w:val="001C1F6A"/>
    <w:rsid w:val="001C3DF9"/>
    <w:rsid w:val="001C3EC0"/>
    <w:rsid w:val="001C41D4"/>
    <w:rsid w:val="001C4AB0"/>
    <w:rsid w:val="001C4BF0"/>
    <w:rsid w:val="001C4C3B"/>
    <w:rsid w:val="001C4E7A"/>
    <w:rsid w:val="001C4FFB"/>
    <w:rsid w:val="001C5C2D"/>
    <w:rsid w:val="001C5CD2"/>
    <w:rsid w:val="001C5D26"/>
    <w:rsid w:val="001C6737"/>
    <w:rsid w:val="001C6A68"/>
    <w:rsid w:val="001C6B80"/>
    <w:rsid w:val="001C6BB6"/>
    <w:rsid w:val="001C6C9F"/>
    <w:rsid w:val="001C7DE0"/>
    <w:rsid w:val="001D03E6"/>
    <w:rsid w:val="001D0A22"/>
    <w:rsid w:val="001D0F80"/>
    <w:rsid w:val="001D19BB"/>
    <w:rsid w:val="001D206B"/>
    <w:rsid w:val="001D23B2"/>
    <w:rsid w:val="001D2E9D"/>
    <w:rsid w:val="001D2EEF"/>
    <w:rsid w:val="001D3261"/>
    <w:rsid w:val="001D38C3"/>
    <w:rsid w:val="001D3C70"/>
    <w:rsid w:val="001D3E11"/>
    <w:rsid w:val="001D3E2B"/>
    <w:rsid w:val="001D4365"/>
    <w:rsid w:val="001D44A5"/>
    <w:rsid w:val="001D494E"/>
    <w:rsid w:val="001D4D02"/>
    <w:rsid w:val="001D4F90"/>
    <w:rsid w:val="001D5519"/>
    <w:rsid w:val="001D56DD"/>
    <w:rsid w:val="001D5B3E"/>
    <w:rsid w:val="001D6CCC"/>
    <w:rsid w:val="001D6E77"/>
    <w:rsid w:val="001D7065"/>
    <w:rsid w:val="001D754B"/>
    <w:rsid w:val="001D7B8F"/>
    <w:rsid w:val="001D7D93"/>
    <w:rsid w:val="001E0043"/>
    <w:rsid w:val="001E0B6E"/>
    <w:rsid w:val="001E10AD"/>
    <w:rsid w:val="001E12D2"/>
    <w:rsid w:val="001E19B5"/>
    <w:rsid w:val="001E1A04"/>
    <w:rsid w:val="001E1A0C"/>
    <w:rsid w:val="001E1AF3"/>
    <w:rsid w:val="001E1E6D"/>
    <w:rsid w:val="001E1F7C"/>
    <w:rsid w:val="001E21DF"/>
    <w:rsid w:val="001E25CE"/>
    <w:rsid w:val="001E25ED"/>
    <w:rsid w:val="001E2850"/>
    <w:rsid w:val="001E2DFC"/>
    <w:rsid w:val="001E32A7"/>
    <w:rsid w:val="001E381B"/>
    <w:rsid w:val="001E386E"/>
    <w:rsid w:val="001E3B2D"/>
    <w:rsid w:val="001E4398"/>
    <w:rsid w:val="001E47CA"/>
    <w:rsid w:val="001E497B"/>
    <w:rsid w:val="001E5E30"/>
    <w:rsid w:val="001E69FF"/>
    <w:rsid w:val="001E6B77"/>
    <w:rsid w:val="001E6DF3"/>
    <w:rsid w:val="001E6E5D"/>
    <w:rsid w:val="001E6EB3"/>
    <w:rsid w:val="001E717E"/>
    <w:rsid w:val="001E7463"/>
    <w:rsid w:val="001E74E0"/>
    <w:rsid w:val="001E7735"/>
    <w:rsid w:val="001E7B25"/>
    <w:rsid w:val="001F03D3"/>
    <w:rsid w:val="001F0559"/>
    <w:rsid w:val="001F05A4"/>
    <w:rsid w:val="001F073C"/>
    <w:rsid w:val="001F0B30"/>
    <w:rsid w:val="001F0D1A"/>
    <w:rsid w:val="001F15B5"/>
    <w:rsid w:val="001F192C"/>
    <w:rsid w:val="001F1E05"/>
    <w:rsid w:val="001F1F82"/>
    <w:rsid w:val="001F250C"/>
    <w:rsid w:val="001F2C2C"/>
    <w:rsid w:val="001F2C83"/>
    <w:rsid w:val="001F2DE8"/>
    <w:rsid w:val="001F361B"/>
    <w:rsid w:val="001F383A"/>
    <w:rsid w:val="001F4A4A"/>
    <w:rsid w:val="001F4C8D"/>
    <w:rsid w:val="001F5089"/>
    <w:rsid w:val="001F53E1"/>
    <w:rsid w:val="001F5B78"/>
    <w:rsid w:val="001F5F2B"/>
    <w:rsid w:val="001F6191"/>
    <w:rsid w:val="001F61DB"/>
    <w:rsid w:val="001F628F"/>
    <w:rsid w:val="001F637C"/>
    <w:rsid w:val="001F7363"/>
    <w:rsid w:val="001F74FC"/>
    <w:rsid w:val="00200403"/>
    <w:rsid w:val="002004DA"/>
    <w:rsid w:val="0020140A"/>
    <w:rsid w:val="002015FE"/>
    <w:rsid w:val="0020190C"/>
    <w:rsid w:val="00201B47"/>
    <w:rsid w:val="00201ED0"/>
    <w:rsid w:val="00202376"/>
    <w:rsid w:val="00202795"/>
    <w:rsid w:val="00202B06"/>
    <w:rsid w:val="00203701"/>
    <w:rsid w:val="0020372C"/>
    <w:rsid w:val="00203E17"/>
    <w:rsid w:val="00203F47"/>
    <w:rsid w:val="002041F1"/>
    <w:rsid w:val="002042DD"/>
    <w:rsid w:val="0020452A"/>
    <w:rsid w:val="00204951"/>
    <w:rsid w:val="002052A9"/>
    <w:rsid w:val="00205DE6"/>
    <w:rsid w:val="00206671"/>
    <w:rsid w:val="002066CD"/>
    <w:rsid w:val="00206E57"/>
    <w:rsid w:val="00207EA0"/>
    <w:rsid w:val="00207ECF"/>
    <w:rsid w:val="00210032"/>
    <w:rsid w:val="002102ED"/>
    <w:rsid w:val="002104D7"/>
    <w:rsid w:val="002116DD"/>
    <w:rsid w:val="00212289"/>
    <w:rsid w:val="0021242B"/>
    <w:rsid w:val="002127F8"/>
    <w:rsid w:val="002128B6"/>
    <w:rsid w:val="00212DEA"/>
    <w:rsid w:val="00212EAC"/>
    <w:rsid w:val="0021339B"/>
    <w:rsid w:val="00213687"/>
    <w:rsid w:val="002138E3"/>
    <w:rsid w:val="002142F3"/>
    <w:rsid w:val="002148DF"/>
    <w:rsid w:val="00215121"/>
    <w:rsid w:val="002153F7"/>
    <w:rsid w:val="0021565B"/>
    <w:rsid w:val="00215A37"/>
    <w:rsid w:val="00215CAA"/>
    <w:rsid w:val="0021631A"/>
    <w:rsid w:val="00216883"/>
    <w:rsid w:val="00216947"/>
    <w:rsid w:val="002169F9"/>
    <w:rsid w:val="00216DF5"/>
    <w:rsid w:val="002176A8"/>
    <w:rsid w:val="00217B17"/>
    <w:rsid w:val="00217B4A"/>
    <w:rsid w:val="00217DD3"/>
    <w:rsid w:val="00220102"/>
    <w:rsid w:val="00220397"/>
    <w:rsid w:val="00220CEA"/>
    <w:rsid w:val="002210C5"/>
    <w:rsid w:val="00221164"/>
    <w:rsid w:val="00223374"/>
    <w:rsid w:val="0022352C"/>
    <w:rsid w:val="00223661"/>
    <w:rsid w:val="0022426D"/>
    <w:rsid w:val="0022625F"/>
    <w:rsid w:val="002263F1"/>
    <w:rsid w:val="0022642A"/>
    <w:rsid w:val="002264DF"/>
    <w:rsid w:val="00226602"/>
    <w:rsid w:val="00226DD4"/>
    <w:rsid w:val="00227298"/>
    <w:rsid w:val="002272B2"/>
    <w:rsid w:val="00230263"/>
    <w:rsid w:val="002305A2"/>
    <w:rsid w:val="00231C59"/>
    <w:rsid w:val="00232351"/>
    <w:rsid w:val="00233469"/>
    <w:rsid w:val="0023367F"/>
    <w:rsid w:val="002337C1"/>
    <w:rsid w:val="00233BE7"/>
    <w:rsid w:val="00233FE1"/>
    <w:rsid w:val="0023425A"/>
    <w:rsid w:val="00235290"/>
    <w:rsid w:val="0023540F"/>
    <w:rsid w:val="00235B78"/>
    <w:rsid w:val="00235BCA"/>
    <w:rsid w:val="00235D0D"/>
    <w:rsid w:val="00235F7E"/>
    <w:rsid w:val="002362F4"/>
    <w:rsid w:val="002363BC"/>
    <w:rsid w:val="0023642B"/>
    <w:rsid w:val="00236630"/>
    <w:rsid w:val="002370B9"/>
    <w:rsid w:val="00237345"/>
    <w:rsid w:val="00237926"/>
    <w:rsid w:val="00237945"/>
    <w:rsid w:val="00237D7A"/>
    <w:rsid w:val="002400C5"/>
    <w:rsid w:val="002406C5"/>
    <w:rsid w:val="00240E1F"/>
    <w:rsid w:val="00240FDE"/>
    <w:rsid w:val="00241957"/>
    <w:rsid w:val="00243261"/>
    <w:rsid w:val="00243412"/>
    <w:rsid w:val="00243431"/>
    <w:rsid w:val="002436F6"/>
    <w:rsid w:val="002438CB"/>
    <w:rsid w:val="00244EA3"/>
    <w:rsid w:val="002455A5"/>
    <w:rsid w:val="00245793"/>
    <w:rsid w:val="00245A01"/>
    <w:rsid w:val="00245DFC"/>
    <w:rsid w:val="002462DF"/>
    <w:rsid w:val="002469F4"/>
    <w:rsid w:val="00247668"/>
    <w:rsid w:val="00250006"/>
    <w:rsid w:val="002501AE"/>
    <w:rsid w:val="00251B8C"/>
    <w:rsid w:val="00251CE2"/>
    <w:rsid w:val="002521FC"/>
    <w:rsid w:val="0025221E"/>
    <w:rsid w:val="0025233A"/>
    <w:rsid w:val="00252D4E"/>
    <w:rsid w:val="00252D5F"/>
    <w:rsid w:val="00253880"/>
    <w:rsid w:val="00253F50"/>
    <w:rsid w:val="00255200"/>
    <w:rsid w:val="002554B6"/>
    <w:rsid w:val="00255E99"/>
    <w:rsid w:val="00256433"/>
    <w:rsid w:val="00256443"/>
    <w:rsid w:val="00256A19"/>
    <w:rsid w:val="00256A28"/>
    <w:rsid w:val="00257C67"/>
    <w:rsid w:val="00260547"/>
    <w:rsid w:val="002611A0"/>
    <w:rsid w:val="00261385"/>
    <w:rsid w:val="002613AD"/>
    <w:rsid w:val="00261B14"/>
    <w:rsid w:val="00261BFE"/>
    <w:rsid w:val="00261F00"/>
    <w:rsid w:val="00261F17"/>
    <w:rsid w:val="002627CE"/>
    <w:rsid w:val="002629E2"/>
    <w:rsid w:val="00262F82"/>
    <w:rsid w:val="00263115"/>
    <w:rsid w:val="002634AD"/>
    <w:rsid w:val="002636BD"/>
    <w:rsid w:val="0026382D"/>
    <w:rsid w:val="00263CA2"/>
    <w:rsid w:val="00263DD9"/>
    <w:rsid w:val="00263E51"/>
    <w:rsid w:val="00263F0A"/>
    <w:rsid w:val="0026410D"/>
    <w:rsid w:val="0026499E"/>
    <w:rsid w:val="002659CA"/>
    <w:rsid w:val="00265ABB"/>
    <w:rsid w:val="00266819"/>
    <w:rsid w:val="002707C9"/>
    <w:rsid w:val="0027092A"/>
    <w:rsid w:val="00270934"/>
    <w:rsid w:val="00270935"/>
    <w:rsid w:val="00270976"/>
    <w:rsid w:val="00270A6F"/>
    <w:rsid w:val="00270B36"/>
    <w:rsid w:val="00270D58"/>
    <w:rsid w:val="00270ECE"/>
    <w:rsid w:val="00270F1E"/>
    <w:rsid w:val="0027129E"/>
    <w:rsid w:val="00271657"/>
    <w:rsid w:val="00271675"/>
    <w:rsid w:val="00271FF6"/>
    <w:rsid w:val="00272BEE"/>
    <w:rsid w:val="002731C5"/>
    <w:rsid w:val="00273526"/>
    <w:rsid w:val="00273580"/>
    <w:rsid w:val="002737B5"/>
    <w:rsid w:val="00273C29"/>
    <w:rsid w:val="00273D65"/>
    <w:rsid w:val="0027411D"/>
    <w:rsid w:val="002750C2"/>
    <w:rsid w:val="0027534B"/>
    <w:rsid w:val="00275D54"/>
    <w:rsid w:val="00275DE2"/>
    <w:rsid w:val="00275F21"/>
    <w:rsid w:val="0027608A"/>
    <w:rsid w:val="00276D1B"/>
    <w:rsid w:val="002774AC"/>
    <w:rsid w:val="002775F3"/>
    <w:rsid w:val="00277C90"/>
    <w:rsid w:val="00280628"/>
    <w:rsid w:val="00280EC4"/>
    <w:rsid w:val="002813FE"/>
    <w:rsid w:val="002819A7"/>
    <w:rsid w:val="002824E5"/>
    <w:rsid w:val="00282E70"/>
    <w:rsid w:val="00283062"/>
    <w:rsid w:val="002833D9"/>
    <w:rsid w:val="0028382F"/>
    <w:rsid w:val="00283FB5"/>
    <w:rsid w:val="00284516"/>
    <w:rsid w:val="00284961"/>
    <w:rsid w:val="00284D30"/>
    <w:rsid w:val="00285078"/>
    <w:rsid w:val="00285622"/>
    <w:rsid w:val="00285826"/>
    <w:rsid w:val="00286179"/>
    <w:rsid w:val="0028632C"/>
    <w:rsid w:val="00286628"/>
    <w:rsid w:val="002873DC"/>
    <w:rsid w:val="00290987"/>
    <w:rsid w:val="00291329"/>
    <w:rsid w:val="002917DF"/>
    <w:rsid w:val="002917FE"/>
    <w:rsid w:val="00291B18"/>
    <w:rsid w:val="00291C73"/>
    <w:rsid w:val="00292AFF"/>
    <w:rsid w:val="00293AB5"/>
    <w:rsid w:val="0029413A"/>
    <w:rsid w:val="00294D5B"/>
    <w:rsid w:val="00295A31"/>
    <w:rsid w:val="002967E6"/>
    <w:rsid w:val="00296CE6"/>
    <w:rsid w:val="00296DA1"/>
    <w:rsid w:val="002977C1"/>
    <w:rsid w:val="002A00DB"/>
    <w:rsid w:val="002A0340"/>
    <w:rsid w:val="002A0653"/>
    <w:rsid w:val="002A0ADF"/>
    <w:rsid w:val="002A0D3A"/>
    <w:rsid w:val="002A0E9A"/>
    <w:rsid w:val="002A1752"/>
    <w:rsid w:val="002A1DFD"/>
    <w:rsid w:val="002A1FC2"/>
    <w:rsid w:val="002A23D7"/>
    <w:rsid w:val="002A250E"/>
    <w:rsid w:val="002A36DD"/>
    <w:rsid w:val="002A3A7B"/>
    <w:rsid w:val="002A46F9"/>
    <w:rsid w:val="002A4A1D"/>
    <w:rsid w:val="002A4B4E"/>
    <w:rsid w:val="002A54FE"/>
    <w:rsid w:val="002A619D"/>
    <w:rsid w:val="002A6365"/>
    <w:rsid w:val="002A6EC7"/>
    <w:rsid w:val="002A7802"/>
    <w:rsid w:val="002A79C5"/>
    <w:rsid w:val="002A7B12"/>
    <w:rsid w:val="002B063D"/>
    <w:rsid w:val="002B0BF2"/>
    <w:rsid w:val="002B154B"/>
    <w:rsid w:val="002B20C3"/>
    <w:rsid w:val="002B258B"/>
    <w:rsid w:val="002B284F"/>
    <w:rsid w:val="002B2FDF"/>
    <w:rsid w:val="002B33E0"/>
    <w:rsid w:val="002B36C6"/>
    <w:rsid w:val="002B385D"/>
    <w:rsid w:val="002B3ADB"/>
    <w:rsid w:val="002B4504"/>
    <w:rsid w:val="002B4648"/>
    <w:rsid w:val="002B572B"/>
    <w:rsid w:val="002B6747"/>
    <w:rsid w:val="002B7166"/>
    <w:rsid w:val="002B72A3"/>
    <w:rsid w:val="002B7E31"/>
    <w:rsid w:val="002B7FD6"/>
    <w:rsid w:val="002C032D"/>
    <w:rsid w:val="002C041A"/>
    <w:rsid w:val="002C0A3D"/>
    <w:rsid w:val="002C0E52"/>
    <w:rsid w:val="002C139C"/>
    <w:rsid w:val="002C14FF"/>
    <w:rsid w:val="002C1B20"/>
    <w:rsid w:val="002C23D5"/>
    <w:rsid w:val="002C2641"/>
    <w:rsid w:val="002C265B"/>
    <w:rsid w:val="002C2804"/>
    <w:rsid w:val="002C3448"/>
    <w:rsid w:val="002C411A"/>
    <w:rsid w:val="002C45E8"/>
    <w:rsid w:val="002C4B63"/>
    <w:rsid w:val="002C4DB3"/>
    <w:rsid w:val="002C4F22"/>
    <w:rsid w:val="002C5056"/>
    <w:rsid w:val="002C526B"/>
    <w:rsid w:val="002C60B3"/>
    <w:rsid w:val="002C6715"/>
    <w:rsid w:val="002C683D"/>
    <w:rsid w:val="002C6E98"/>
    <w:rsid w:val="002C6FA2"/>
    <w:rsid w:val="002C7A0B"/>
    <w:rsid w:val="002C7D49"/>
    <w:rsid w:val="002D02FF"/>
    <w:rsid w:val="002D03E3"/>
    <w:rsid w:val="002D0DDE"/>
    <w:rsid w:val="002D108B"/>
    <w:rsid w:val="002D18DD"/>
    <w:rsid w:val="002D1CAC"/>
    <w:rsid w:val="002D3411"/>
    <w:rsid w:val="002D3531"/>
    <w:rsid w:val="002D3943"/>
    <w:rsid w:val="002D3FD1"/>
    <w:rsid w:val="002D3FE8"/>
    <w:rsid w:val="002D4226"/>
    <w:rsid w:val="002D4323"/>
    <w:rsid w:val="002D4B27"/>
    <w:rsid w:val="002D4BB0"/>
    <w:rsid w:val="002D4EEE"/>
    <w:rsid w:val="002D503C"/>
    <w:rsid w:val="002D52DF"/>
    <w:rsid w:val="002D559D"/>
    <w:rsid w:val="002D5843"/>
    <w:rsid w:val="002D59DF"/>
    <w:rsid w:val="002D5A08"/>
    <w:rsid w:val="002D5EE0"/>
    <w:rsid w:val="002D6037"/>
    <w:rsid w:val="002D64C7"/>
    <w:rsid w:val="002D7000"/>
    <w:rsid w:val="002D75E1"/>
    <w:rsid w:val="002E1F11"/>
    <w:rsid w:val="002E1FC8"/>
    <w:rsid w:val="002E2C37"/>
    <w:rsid w:val="002E3D10"/>
    <w:rsid w:val="002E42E7"/>
    <w:rsid w:val="002E4BA9"/>
    <w:rsid w:val="002E6416"/>
    <w:rsid w:val="002E657F"/>
    <w:rsid w:val="002E65D5"/>
    <w:rsid w:val="002E6621"/>
    <w:rsid w:val="002E6CC7"/>
    <w:rsid w:val="002E704F"/>
    <w:rsid w:val="002E79D6"/>
    <w:rsid w:val="002F04BF"/>
    <w:rsid w:val="002F09B8"/>
    <w:rsid w:val="002F0C61"/>
    <w:rsid w:val="002F1213"/>
    <w:rsid w:val="002F1249"/>
    <w:rsid w:val="002F126B"/>
    <w:rsid w:val="002F2B66"/>
    <w:rsid w:val="002F381D"/>
    <w:rsid w:val="002F3D1D"/>
    <w:rsid w:val="002F3E44"/>
    <w:rsid w:val="002F3F7A"/>
    <w:rsid w:val="002F44E9"/>
    <w:rsid w:val="002F48E6"/>
    <w:rsid w:val="002F55F4"/>
    <w:rsid w:val="002F651E"/>
    <w:rsid w:val="002F6F79"/>
    <w:rsid w:val="002F6F9F"/>
    <w:rsid w:val="002F70F1"/>
    <w:rsid w:val="002F73C9"/>
    <w:rsid w:val="002F74E6"/>
    <w:rsid w:val="002F790F"/>
    <w:rsid w:val="002F79C8"/>
    <w:rsid w:val="002F7B98"/>
    <w:rsid w:val="002F7F7F"/>
    <w:rsid w:val="003003D9"/>
    <w:rsid w:val="003008F6"/>
    <w:rsid w:val="00300A72"/>
    <w:rsid w:val="00300A9B"/>
    <w:rsid w:val="00300B09"/>
    <w:rsid w:val="00301514"/>
    <w:rsid w:val="00301620"/>
    <w:rsid w:val="003018FA"/>
    <w:rsid w:val="00301CE7"/>
    <w:rsid w:val="00302105"/>
    <w:rsid w:val="00302C40"/>
    <w:rsid w:val="00303113"/>
    <w:rsid w:val="0030325A"/>
    <w:rsid w:val="00303296"/>
    <w:rsid w:val="0030526D"/>
    <w:rsid w:val="003057DC"/>
    <w:rsid w:val="00305A9E"/>
    <w:rsid w:val="00305DA8"/>
    <w:rsid w:val="003063FD"/>
    <w:rsid w:val="00306A00"/>
    <w:rsid w:val="00306D54"/>
    <w:rsid w:val="0031038D"/>
    <w:rsid w:val="00310583"/>
    <w:rsid w:val="0031085D"/>
    <w:rsid w:val="003108F8"/>
    <w:rsid w:val="00310A1A"/>
    <w:rsid w:val="00310C52"/>
    <w:rsid w:val="0031163A"/>
    <w:rsid w:val="00311EBD"/>
    <w:rsid w:val="00311F24"/>
    <w:rsid w:val="00311F8E"/>
    <w:rsid w:val="00312247"/>
    <w:rsid w:val="00312B49"/>
    <w:rsid w:val="0031347D"/>
    <w:rsid w:val="003134B7"/>
    <w:rsid w:val="003135B5"/>
    <w:rsid w:val="00313C76"/>
    <w:rsid w:val="00313CCC"/>
    <w:rsid w:val="003140E4"/>
    <w:rsid w:val="003144E1"/>
    <w:rsid w:val="00314619"/>
    <w:rsid w:val="00314D66"/>
    <w:rsid w:val="00315339"/>
    <w:rsid w:val="003155B3"/>
    <w:rsid w:val="003157D2"/>
    <w:rsid w:val="0031670E"/>
    <w:rsid w:val="003168AE"/>
    <w:rsid w:val="00316F95"/>
    <w:rsid w:val="003174E7"/>
    <w:rsid w:val="00320071"/>
    <w:rsid w:val="003201A6"/>
    <w:rsid w:val="00320540"/>
    <w:rsid w:val="003208E8"/>
    <w:rsid w:val="0032098A"/>
    <w:rsid w:val="003209CC"/>
    <w:rsid w:val="00321179"/>
    <w:rsid w:val="003220A2"/>
    <w:rsid w:val="003220C2"/>
    <w:rsid w:val="003222FA"/>
    <w:rsid w:val="003233BD"/>
    <w:rsid w:val="0032357D"/>
    <w:rsid w:val="003238DA"/>
    <w:rsid w:val="003239A9"/>
    <w:rsid w:val="00323B12"/>
    <w:rsid w:val="00324857"/>
    <w:rsid w:val="00324F72"/>
    <w:rsid w:val="00325A2C"/>
    <w:rsid w:val="00327039"/>
    <w:rsid w:val="00327CC3"/>
    <w:rsid w:val="00327D4C"/>
    <w:rsid w:val="00327E25"/>
    <w:rsid w:val="0033119D"/>
    <w:rsid w:val="003317F8"/>
    <w:rsid w:val="003318A9"/>
    <w:rsid w:val="00331C22"/>
    <w:rsid w:val="00331D9A"/>
    <w:rsid w:val="00331DEE"/>
    <w:rsid w:val="00332144"/>
    <w:rsid w:val="003329A8"/>
    <w:rsid w:val="00332A55"/>
    <w:rsid w:val="0033326A"/>
    <w:rsid w:val="003339C9"/>
    <w:rsid w:val="003349DB"/>
    <w:rsid w:val="00335339"/>
    <w:rsid w:val="003357EE"/>
    <w:rsid w:val="00335D05"/>
    <w:rsid w:val="00336293"/>
    <w:rsid w:val="00336607"/>
    <w:rsid w:val="00336E34"/>
    <w:rsid w:val="00337160"/>
    <w:rsid w:val="00337D1E"/>
    <w:rsid w:val="00340434"/>
    <w:rsid w:val="003405A4"/>
    <w:rsid w:val="00341B24"/>
    <w:rsid w:val="00342953"/>
    <w:rsid w:val="00342D63"/>
    <w:rsid w:val="0034335A"/>
    <w:rsid w:val="00343473"/>
    <w:rsid w:val="003435C6"/>
    <w:rsid w:val="00343890"/>
    <w:rsid w:val="00343C78"/>
    <w:rsid w:val="00343CBC"/>
    <w:rsid w:val="00343D67"/>
    <w:rsid w:val="00344A00"/>
    <w:rsid w:val="00345069"/>
    <w:rsid w:val="00345267"/>
    <w:rsid w:val="003454C0"/>
    <w:rsid w:val="003457A5"/>
    <w:rsid w:val="003462E2"/>
    <w:rsid w:val="00346EE8"/>
    <w:rsid w:val="0035056D"/>
    <w:rsid w:val="0035072E"/>
    <w:rsid w:val="00350A0E"/>
    <w:rsid w:val="00350CE7"/>
    <w:rsid w:val="003511F2"/>
    <w:rsid w:val="00351209"/>
    <w:rsid w:val="00351576"/>
    <w:rsid w:val="00351CA2"/>
    <w:rsid w:val="00351CD4"/>
    <w:rsid w:val="00351EFA"/>
    <w:rsid w:val="003520E8"/>
    <w:rsid w:val="003521AF"/>
    <w:rsid w:val="00352D85"/>
    <w:rsid w:val="00353480"/>
    <w:rsid w:val="00353A4E"/>
    <w:rsid w:val="00353BB3"/>
    <w:rsid w:val="00353ECC"/>
    <w:rsid w:val="0035506D"/>
    <w:rsid w:val="003552DA"/>
    <w:rsid w:val="00355968"/>
    <w:rsid w:val="0035623A"/>
    <w:rsid w:val="003565F2"/>
    <w:rsid w:val="00356902"/>
    <w:rsid w:val="00356A3F"/>
    <w:rsid w:val="00356D51"/>
    <w:rsid w:val="00357C85"/>
    <w:rsid w:val="00360021"/>
    <w:rsid w:val="00360409"/>
    <w:rsid w:val="00360A47"/>
    <w:rsid w:val="0036103B"/>
    <w:rsid w:val="0036106F"/>
    <w:rsid w:val="00361A09"/>
    <w:rsid w:val="003622D0"/>
    <w:rsid w:val="00362442"/>
    <w:rsid w:val="00363012"/>
    <w:rsid w:val="0036301A"/>
    <w:rsid w:val="0036557A"/>
    <w:rsid w:val="00365C66"/>
    <w:rsid w:val="00365C79"/>
    <w:rsid w:val="003663D9"/>
    <w:rsid w:val="0036657D"/>
    <w:rsid w:val="003668BB"/>
    <w:rsid w:val="00366E23"/>
    <w:rsid w:val="00366F8A"/>
    <w:rsid w:val="00367296"/>
    <w:rsid w:val="003676B6"/>
    <w:rsid w:val="00367FD6"/>
    <w:rsid w:val="00370930"/>
    <w:rsid w:val="00370F5B"/>
    <w:rsid w:val="00371BEE"/>
    <w:rsid w:val="00371E95"/>
    <w:rsid w:val="003720D1"/>
    <w:rsid w:val="003732EA"/>
    <w:rsid w:val="00373601"/>
    <w:rsid w:val="00374C69"/>
    <w:rsid w:val="003759F2"/>
    <w:rsid w:val="00375EC2"/>
    <w:rsid w:val="00376699"/>
    <w:rsid w:val="003769CB"/>
    <w:rsid w:val="00376FF9"/>
    <w:rsid w:val="003774DA"/>
    <w:rsid w:val="00377678"/>
    <w:rsid w:val="00377D65"/>
    <w:rsid w:val="00377EC5"/>
    <w:rsid w:val="0038028A"/>
    <w:rsid w:val="00380325"/>
    <w:rsid w:val="0038114A"/>
    <w:rsid w:val="00381D2D"/>
    <w:rsid w:val="00381E8D"/>
    <w:rsid w:val="00382006"/>
    <w:rsid w:val="00382082"/>
    <w:rsid w:val="00382193"/>
    <w:rsid w:val="00383242"/>
    <w:rsid w:val="00383387"/>
    <w:rsid w:val="00383521"/>
    <w:rsid w:val="00383AD7"/>
    <w:rsid w:val="00383E5F"/>
    <w:rsid w:val="00384123"/>
    <w:rsid w:val="00384A6C"/>
    <w:rsid w:val="003852A7"/>
    <w:rsid w:val="00385733"/>
    <w:rsid w:val="00385EE0"/>
    <w:rsid w:val="003866EC"/>
    <w:rsid w:val="003867B9"/>
    <w:rsid w:val="00386B94"/>
    <w:rsid w:val="003870E7"/>
    <w:rsid w:val="003873EC"/>
    <w:rsid w:val="0038765E"/>
    <w:rsid w:val="003900EF"/>
    <w:rsid w:val="00390141"/>
    <w:rsid w:val="00390647"/>
    <w:rsid w:val="00390A4D"/>
    <w:rsid w:val="00390CF6"/>
    <w:rsid w:val="00390D76"/>
    <w:rsid w:val="00390EBA"/>
    <w:rsid w:val="00391128"/>
    <w:rsid w:val="00391555"/>
    <w:rsid w:val="0039181B"/>
    <w:rsid w:val="00391C89"/>
    <w:rsid w:val="00391D57"/>
    <w:rsid w:val="00392064"/>
    <w:rsid w:val="00392946"/>
    <w:rsid w:val="003936B3"/>
    <w:rsid w:val="00393EF5"/>
    <w:rsid w:val="00394084"/>
    <w:rsid w:val="00394421"/>
    <w:rsid w:val="003947E8"/>
    <w:rsid w:val="00395081"/>
    <w:rsid w:val="00395141"/>
    <w:rsid w:val="003952D4"/>
    <w:rsid w:val="003954CA"/>
    <w:rsid w:val="00396610"/>
    <w:rsid w:val="00396A36"/>
    <w:rsid w:val="00396A97"/>
    <w:rsid w:val="00396B1E"/>
    <w:rsid w:val="00396E19"/>
    <w:rsid w:val="003979FE"/>
    <w:rsid w:val="003A00E5"/>
    <w:rsid w:val="003A0EEB"/>
    <w:rsid w:val="003A1951"/>
    <w:rsid w:val="003A1E21"/>
    <w:rsid w:val="003A2753"/>
    <w:rsid w:val="003A275B"/>
    <w:rsid w:val="003A3660"/>
    <w:rsid w:val="003A3EC1"/>
    <w:rsid w:val="003A436E"/>
    <w:rsid w:val="003A43ED"/>
    <w:rsid w:val="003A49F7"/>
    <w:rsid w:val="003A508B"/>
    <w:rsid w:val="003A52AE"/>
    <w:rsid w:val="003A54C7"/>
    <w:rsid w:val="003A57DD"/>
    <w:rsid w:val="003A5CFA"/>
    <w:rsid w:val="003A5DCE"/>
    <w:rsid w:val="003A68BE"/>
    <w:rsid w:val="003A697C"/>
    <w:rsid w:val="003A748A"/>
    <w:rsid w:val="003A785D"/>
    <w:rsid w:val="003A7CF9"/>
    <w:rsid w:val="003A7EA4"/>
    <w:rsid w:val="003A7EFE"/>
    <w:rsid w:val="003B0C85"/>
    <w:rsid w:val="003B11F2"/>
    <w:rsid w:val="003B16B0"/>
    <w:rsid w:val="003B274C"/>
    <w:rsid w:val="003B2AB4"/>
    <w:rsid w:val="003B2CF0"/>
    <w:rsid w:val="003B339E"/>
    <w:rsid w:val="003B3D32"/>
    <w:rsid w:val="003B3E92"/>
    <w:rsid w:val="003B412A"/>
    <w:rsid w:val="003B4EB7"/>
    <w:rsid w:val="003B5506"/>
    <w:rsid w:val="003B59C4"/>
    <w:rsid w:val="003B5A5B"/>
    <w:rsid w:val="003B60F2"/>
    <w:rsid w:val="003B6478"/>
    <w:rsid w:val="003B6F3B"/>
    <w:rsid w:val="003B7112"/>
    <w:rsid w:val="003B7A37"/>
    <w:rsid w:val="003C003B"/>
    <w:rsid w:val="003C0194"/>
    <w:rsid w:val="003C040C"/>
    <w:rsid w:val="003C0565"/>
    <w:rsid w:val="003C06D6"/>
    <w:rsid w:val="003C0706"/>
    <w:rsid w:val="003C0E0F"/>
    <w:rsid w:val="003C1B8B"/>
    <w:rsid w:val="003C2421"/>
    <w:rsid w:val="003C2E66"/>
    <w:rsid w:val="003C3656"/>
    <w:rsid w:val="003C39B4"/>
    <w:rsid w:val="003C3BC1"/>
    <w:rsid w:val="003C450E"/>
    <w:rsid w:val="003C463D"/>
    <w:rsid w:val="003C46C0"/>
    <w:rsid w:val="003C4AA2"/>
    <w:rsid w:val="003C5483"/>
    <w:rsid w:val="003C566E"/>
    <w:rsid w:val="003C5814"/>
    <w:rsid w:val="003C7457"/>
    <w:rsid w:val="003C77B2"/>
    <w:rsid w:val="003C77BD"/>
    <w:rsid w:val="003C7E59"/>
    <w:rsid w:val="003D0383"/>
    <w:rsid w:val="003D0386"/>
    <w:rsid w:val="003D04E3"/>
    <w:rsid w:val="003D0E81"/>
    <w:rsid w:val="003D0ECF"/>
    <w:rsid w:val="003D1A5C"/>
    <w:rsid w:val="003D1C88"/>
    <w:rsid w:val="003D2145"/>
    <w:rsid w:val="003D3317"/>
    <w:rsid w:val="003D3F22"/>
    <w:rsid w:val="003D3FCE"/>
    <w:rsid w:val="003D4741"/>
    <w:rsid w:val="003D525E"/>
    <w:rsid w:val="003D5341"/>
    <w:rsid w:val="003D5CAE"/>
    <w:rsid w:val="003D5CC5"/>
    <w:rsid w:val="003D5F5B"/>
    <w:rsid w:val="003D6098"/>
    <w:rsid w:val="003D6103"/>
    <w:rsid w:val="003D6526"/>
    <w:rsid w:val="003D674F"/>
    <w:rsid w:val="003D7147"/>
    <w:rsid w:val="003D7A1F"/>
    <w:rsid w:val="003E000C"/>
    <w:rsid w:val="003E00C8"/>
    <w:rsid w:val="003E03FD"/>
    <w:rsid w:val="003E0451"/>
    <w:rsid w:val="003E0B6B"/>
    <w:rsid w:val="003E151F"/>
    <w:rsid w:val="003E1750"/>
    <w:rsid w:val="003E1852"/>
    <w:rsid w:val="003E1946"/>
    <w:rsid w:val="003E2331"/>
    <w:rsid w:val="003E23EA"/>
    <w:rsid w:val="003E2624"/>
    <w:rsid w:val="003E26D6"/>
    <w:rsid w:val="003E314C"/>
    <w:rsid w:val="003E31B6"/>
    <w:rsid w:val="003E36E9"/>
    <w:rsid w:val="003E425F"/>
    <w:rsid w:val="003E44EF"/>
    <w:rsid w:val="003E46D5"/>
    <w:rsid w:val="003E4F67"/>
    <w:rsid w:val="003E5214"/>
    <w:rsid w:val="003E5751"/>
    <w:rsid w:val="003E5AC4"/>
    <w:rsid w:val="003E5BA4"/>
    <w:rsid w:val="003E67E4"/>
    <w:rsid w:val="003E6F56"/>
    <w:rsid w:val="003E7473"/>
    <w:rsid w:val="003E7A18"/>
    <w:rsid w:val="003E7CCD"/>
    <w:rsid w:val="003F04BF"/>
    <w:rsid w:val="003F0B12"/>
    <w:rsid w:val="003F11F1"/>
    <w:rsid w:val="003F24A2"/>
    <w:rsid w:val="003F2689"/>
    <w:rsid w:val="003F3331"/>
    <w:rsid w:val="003F37CB"/>
    <w:rsid w:val="003F3B82"/>
    <w:rsid w:val="003F46C1"/>
    <w:rsid w:val="003F481C"/>
    <w:rsid w:val="003F48CD"/>
    <w:rsid w:val="003F50E6"/>
    <w:rsid w:val="003F51B3"/>
    <w:rsid w:val="003F56F5"/>
    <w:rsid w:val="003F57A1"/>
    <w:rsid w:val="003F5A67"/>
    <w:rsid w:val="003F5B92"/>
    <w:rsid w:val="003F5D5B"/>
    <w:rsid w:val="003F5FBA"/>
    <w:rsid w:val="003F64EC"/>
    <w:rsid w:val="003F69B9"/>
    <w:rsid w:val="003F6BE5"/>
    <w:rsid w:val="003F6D22"/>
    <w:rsid w:val="003F7234"/>
    <w:rsid w:val="003F72D3"/>
    <w:rsid w:val="003F77AF"/>
    <w:rsid w:val="004003A1"/>
    <w:rsid w:val="00400404"/>
    <w:rsid w:val="00400D93"/>
    <w:rsid w:val="0040131E"/>
    <w:rsid w:val="0040197F"/>
    <w:rsid w:val="004019A6"/>
    <w:rsid w:val="00402601"/>
    <w:rsid w:val="00402D59"/>
    <w:rsid w:val="00402EFC"/>
    <w:rsid w:val="004036C8"/>
    <w:rsid w:val="0040391E"/>
    <w:rsid w:val="00403AED"/>
    <w:rsid w:val="00403B01"/>
    <w:rsid w:val="004045BC"/>
    <w:rsid w:val="00404A82"/>
    <w:rsid w:val="00404DDB"/>
    <w:rsid w:val="0040506B"/>
    <w:rsid w:val="0040574E"/>
    <w:rsid w:val="00405DEB"/>
    <w:rsid w:val="004061C8"/>
    <w:rsid w:val="004066D8"/>
    <w:rsid w:val="00407036"/>
    <w:rsid w:val="0040757A"/>
    <w:rsid w:val="00410399"/>
    <w:rsid w:val="00410C08"/>
    <w:rsid w:val="00410C59"/>
    <w:rsid w:val="00411124"/>
    <w:rsid w:val="00411A7D"/>
    <w:rsid w:val="00411B19"/>
    <w:rsid w:val="00412182"/>
    <w:rsid w:val="004121B5"/>
    <w:rsid w:val="004125B8"/>
    <w:rsid w:val="00412A00"/>
    <w:rsid w:val="00412D17"/>
    <w:rsid w:val="00412ECF"/>
    <w:rsid w:val="0041310D"/>
    <w:rsid w:val="004136A5"/>
    <w:rsid w:val="004137CA"/>
    <w:rsid w:val="004144D6"/>
    <w:rsid w:val="00414CC4"/>
    <w:rsid w:val="00415F80"/>
    <w:rsid w:val="00416658"/>
    <w:rsid w:val="00416CE2"/>
    <w:rsid w:val="00416D10"/>
    <w:rsid w:val="004173F2"/>
    <w:rsid w:val="0041761C"/>
    <w:rsid w:val="004178C2"/>
    <w:rsid w:val="00417CA0"/>
    <w:rsid w:val="00417E8E"/>
    <w:rsid w:val="00420364"/>
    <w:rsid w:val="004205EF"/>
    <w:rsid w:val="0042066C"/>
    <w:rsid w:val="00421332"/>
    <w:rsid w:val="004222DC"/>
    <w:rsid w:val="004227C9"/>
    <w:rsid w:val="00422AC8"/>
    <w:rsid w:val="00422BF4"/>
    <w:rsid w:val="00423045"/>
    <w:rsid w:val="004235AC"/>
    <w:rsid w:val="0042398F"/>
    <w:rsid w:val="00423B1C"/>
    <w:rsid w:val="00423CA0"/>
    <w:rsid w:val="00424038"/>
    <w:rsid w:val="004242D8"/>
    <w:rsid w:val="00424630"/>
    <w:rsid w:val="00425337"/>
    <w:rsid w:val="00425492"/>
    <w:rsid w:val="004259ED"/>
    <w:rsid w:val="00425ED9"/>
    <w:rsid w:val="004271CF"/>
    <w:rsid w:val="004276F0"/>
    <w:rsid w:val="00427DCA"/>
    <w:rsid w:val="00430A04"/>
    <w:rsid w:val="004314F3"/>
    <w:rsid w:val="00432001"/>
    <w:rsid w:val="00432137"/>
    <w:rsid w:val="00432167"/>
    <w:rsid w:val="00432D9B"/>
    <w:rsid w:val="00433BD6"/>
    <w:rsid w:val="00434B22"/>
    <w:rsid w:val="00434C20"/>
    <w:rsid w:val="0043512B"/>
    <w:rsid w:val="00435E0F"/>
    <w:rsid w:val="004363BA"/>
    <w:rsid w:val="004363F5"/>
    <w:rsid w:val="00436685"/>
    <w:rsid w:val="00436E6F"/>
    <w:rsid w:val="00437AC3"/>
    <w:rsid w:val="004405EC"/>
    <w:rsid w:val="00440A1C"/>
    <w:rsid w:val="00440F61"/>
    <w:rsid w:val="0044100B"/>
    <w:rsid w:val="00441DEE"/>
    <w:rsid w:val="00442BE8"/>
    <w:rsid w:val="00443148"/>
    <w:rsid w:val="004432AB"/>
    <w:rsid w:val="00443354"/>
    <w:rsid w:val="00443B25"/>
    <w:rsid w:val="00443B2D"/>
    <w:rsid w:val="0044449F"/>
    <w:rsid w:val="00444A2E"/>
    <w:rsid w:val="00444F1B"/>
    <w:rsid w:val="004452BA"/>
    <w:rsid w:val="00445696"/>
    <w:rsid w:val="00445EEB"/>
    <w:rsid w:val="00446515"/>
    <w:rsid w:val="00446545"/>
    <w:rsid w:val="00446B86"/>
    <w:rsid w:val="00447156"/>
    <w:rsid w:val="00447F37"/>
    <w:rsid w:val="00450784"/>
    <w:rsid w:val="00450823"/>
    <w:rsid w:val="00450A57"/>
    <w:rsid w:val="004512E9"/>
    <w:rsid w:val="00451310"/>
    <w:rsid w:val="004513F1"/>
    <w:rsid w:val="004518AA"/>
    <w:rsid w:val="00451AEC"/>
    <w:rsid w:val="00451F30"/>
    <w:rsid w:val="0045240E"/>
    <w:rsid w:val="00452F90"/>
    <w:rsid w:val="0045302F"/>
    <w:rsid w:val="0045311A"/>
    <w:rsid w:val="00453531"/>
    <w:rsid w:val="00454057"/>
    <w:rsid w:val="00454355"/>
    <w:rsid w:val="004544D3"/>
    <w:rsid w:val="004546EB"/>
    <w:rsid w:val="00454BBA"/>
    <w:rsid w:val="00454E21"/>
    <w:rsid w:val="00456687"/>
    <w:rsid w:val="004569E9"/>
    <w:rsid w:val="00456C26"/>
    <w:rsid w:val="00456CDC"/>
    <w:rsid w:val="00456E3F"/>
    <w:rsid w:val="00457273"/>
    <w:rsid w:val="00457413"/>
    <w:rsid w:val="00457A49"/>
    <w:rsid w:val="00457C43"/>
    <w:rsid w:val="00460113"/>
    <w:rsid w:val="00460172"/>
    <w:rsid w:val="004603B8"/>
    <w:rsid w:val="0046088D"/>
    <w:rsid w:val="00460E45"/>
    <w:rsid w:val="004614E9"/>
    <w:rsid w:val="00461870"/>
    <w:rsid w:val="00461921"/>
    <w:rsid w:val="004627EB"/>
    <w:rsid w:val="00462B6D"/>
    <w:rsid w:val="00462BF3"/>
    <w:rsid w:val="004636B2"/>
    <w:rsid w:val="00463D75"/>
    <w:rsid w:val="00464563"/>
    <w:rsid w:val="00464794"/>
    <w:rsid w:val="00464A53"/>
    <w:rsid w:val="00464D17"/>
    <w:rsid w:val="00465949"/>
    <w:rsid w:val="0046650A"/>
    <w:rsid w:val="00466FBE"/>
    <w:rsid w:val="00467113"/>
    <w:rsid w:val="00467510"/>
    <w:rsid w:val="00467617"/>
    <w:rsid w:val="00467866"/>
    <w:rsid w:val="00467F7D"/>
    <w:rsid w:val="00470159"/>
    <w:rsid w:val="00470292"/>
    <w:rsid w:val="00470767"/>
    <w:rsid w:val="0047081C"/>
    <w:rsid w:val="00470B0E"/>
    <w:rsid w:val="0047185D"/>
    <w:rsid w:val="0047193A"/>
    <w:rsid w:val="004719D9"/>
    <w:rsid w:val="00471DF7"/>
    <w:rsid w:val="00471FB0"/>
    <w:rsid w:val="00472067"/>
    <w:rsid w:val="00472366"/>
    <w:rsid w:val="0047255B"/>
    <w:rsid w:val="00473159"/>
    <w:rsid w:val="00474CE1"/>
    <w:rsid w:val="00475067"/>
    <w:rsid w:val="004750A6"/>
    <w:rsid w:val="0047533C"/>
    <w:rsid w:val="00475AAE"/>
    <w:rsid w:val="00475B0E"/>
    <w:rsid w:val="00475CDA"/>
    <w:rsid w:val="00475ED3"/>
    <w:rsid w:val="0047648F"/>
    <w:rsid w:val="00477CC8"/>
    <w:rsid w:val="00480C07"/>
    <w:rsid w:val="004815C3"/>
    <w:rsid w:val="004817C2"/>
    <w:rsid w:val="00481974"/>
    <w:rsid w:val="00481E20"/>
    <w:rsid w:val="004826CA"/>
    <w:rsid w:val="004829E4"/>
    <w:rsid w:val="00482A8B"/>
    <w:rsid w:val="00482C97"/>
    <w:rsid w:val="00483199"/>
    <w:rsid w:val="00483556"/>
    <w:rsid w:val="004835C0"/>
    <w:rsid w:val="0048395A"/>
    <w:rsid w:val="00483C63"/>
    <w:rsid w:val="00483D18"/>
    <w:rsid w:val="004851ED"/>
    <w:rsid w:val="00485C7F"/>
    <w:rsid w:val="00485E4B"/>
    <w:rsid w:val="004860D0"/>
    <w:rsid w:val="0048626B"/>
    <w:rsid w:val="004862B2"/>
    <w:rsid w:val="00486421"/>
    <w:rsid w:val="00486C3F"/>
    <w:rsid w:val="0049042D"/>
    <w:rsid w:val="00491482"/>
    <w:rsid w:val="004922E9"/>
    <w:rsid w:val="004924C2"/>
    <w:rsid w:val="00492B30"/>
    <w:rsid w:val="0049445A"/>
    <w:rsid w:val="004957BA"/>
    <w:rsid w:val="00495E2B"/>
    <w:rsid w:val="00495E59"/>
    <w:rsid w:val="004962B7"/>
    <w:rsid w:val="0049668B"/>
    <w:rsid w:val="00496B36"/>
    <w:rsid w:val="00496B56"/>
    <w:rsid w:val="00496D2C"/>
    <w:rsid w:val="00496FAB"/>
    <w:rsid w:val="0049712C"/>
    <w:rsid w:val="00497ED8"/>
    <w:rsid w:val="004A0415"/>
    <w:rsid w:val="004A09A8"/>
    <w:rsid w:val="004A0ABF"/>
    <w:rsid w:val="004A0BC4"/>
    <w:rsid w:val="004A0D0F"/>
    <w:rsid w:val="004A0F40"/>
    <w:rsid w:val="004A0FB9"/>
    <w:rsid w:val="004A1469"/>
    <w:rsid w:val="004A1A59"/>
    <w:rsid w:val="004A29AB"/>
    <w:rsid w:val="004A2ADA"/>
    <w:rsid w:val="004A3082"/>
    <w:rsid w:val="004A384A"/>
    <w:rsid w:val="004A3E20"/>
    <w:rsid w:val="004A3F9C"/>
    <w:rsid w:val="004A4159"/>
    <w:rsid w:val="004A432E"/>
    <w:rsid w:val="004A496A"/>
    <w:rsid w:val="004A57C5"/>
    <w:rsid w:val="004A5C0B"/>
    <w:rsid w:val="004A5EB5"/>
    <w:rsid w:val="004A6E82"/>
    <w:rsid w:val="004A7025"/>
    <w:rsid w:val="004A72AA"/>
    <w:rsid w:val="004A73F4"/>
    <w:rsid w:val="004A749D"/>
    <w:rsid w:val="004A7615"/>
    <w:rsid w:val="004A7988"/>
    <w:rsid w:val="004B0347"/>
    <w:rsid w:val="004B06F9"/>
    <w:rsid w:val="004B08E3"/>
    <w:rsid w:val="004B096D"/>
    <w:rsid w:val="004B09E2"/>
    <w:rsid w:val="004B0C5E"/>
    <w:rsid w:val="004B0D75"/>
    <w:rsid w:val="004B1601"/>
    <w:rsid w:val="004B178B"/>
    <w:rsid w:val="004B27B0"/>
    <w:rsid w:val="004B2E12"/>
    <w:rsid w:val="004B383C"/>
    <w:rsid w:val="004B3F7D"/>
    <w:rsid w:val="004B4B0A"/>
    <w:rsid w:val="004B55C3"/>
    <w:rsid w:val="004B5676"/>
    <w:rsid w:val="004B5725"/>
    <w:rsid w:val="004B5C6F"/>
    <w:rsid w:val="004B66E5"/>
    <w:rsid w:val="004B6751"/>
    <w:rsid w:val="004B694E"/>
    <w:rsid w:val="004B6D95"/>
    <w:rsid w:val="004B6E86"/>
    <w:rsid w:val="004B7C39"/>
    <w:rsid w:val="004B7FB3"/>
    <w:rsid w:val="004C01F1"/>
    <w:rsid w:val="004C028B"/>
    <w:rsid w:val="004C057B"/>
    <w:rsid w:val="004C06B5"/>
    <w:rsid w:val="004C0C07"/>
    <w:rsid w:val="004C0E4B"/>
    <w:rsid w:val="004C1190"/>
    <w:rsid w:val="004C1D86"/>
    <w:rsid w:val="004C22C7"/>
    <w:rsid w:val="004C274D"/>
    <w:rsid w:val="004C335D"/>
    <w:rsid w:val="004C34A5"/>
    <w:rsid w:val="004C3DD8"/>
    <w:rsid w:val="004C4162"/>
    <w:rsid w:val="004C4234"/>
    <w:rsid w:val="004C4285"/>
    <w:rsid w:val="004C449C"/>
    <w:rsid w:val="004C5057"/>
    <w:rsid w:val="004C572A"/>
    <w:rsid w:val="004C589E"/>
    <w:rsid w:val="004C6038"/>
    <w:rsid w:val="004C6D3A"/>
    <w:rsid w:val="004C764E"/>
    <w:rsid w:val="004C7FBA"/>
    <w:rsid w:val="004D032B"/>
    <w:rsid w:val="004D048C"/>
    <w:rsid w:val="004D0C2B"/>
    <w:rsid w:val="004D0EB6"/>
    <w:rsid w:val="004D1155"/>
    <w:rsid w:val="004D1631"/>
    <w:rsid w:val="004D18B2"/>
    <w:rsid w:val="004D197C"/>
    <w:rsid w:val="004D2231"/>
    <w:rsid w:val="004D2A75"/>
    <w:rsid w:val="004D2A97"/>
    <w:rsid w:val="004D2AF9"/>
    <w:rsid w:val="004D3392"/>
    <w:rsid w:val="004D3617"/>
    <w:rsid w:val="004D371A"/>
    <w:rsid w:val="004D42A1"/>
    <w:rsid w:val="004D43CA"/>
    <w:rsid w:val="004D4470"/>
    <w:rsid w:val="004D45BF"/>
    <w:rsid w:val="004D4730"/>
    <w:rsid w:val="004D47E4"/>
    <w:rsid w:val="004D484D"/>
    <w:rsid w:val="004D5187"/>
    <w:rsid w:val="004D52DF"/>
    <w:rsid w:val="004D52E3"/>
    <w:rsid w:val="004D5517"/>
    <w:rsid w:val="004D58C5"/>
    <w:rsid w:val="004D5C99"/>
    <w:rsid w:val="004D5F33"/>
    <w:rsid w:val="004D7236"/>
    <w:rsid w:val="004D751F"/>
    <w:rsid w:val="004D7753"/>
    <w:rsid w:val="004D7BE0"/>
    <w:rsid w:val="004D7C3F"/>
    <w:rsid w:val="004E09E0"/>
    <w:rsid w:val="004E0A8B"/>
    <w:rsid w:val="004E0DD1"/>
    <w:rsid w:val="004E151E"/>
    <w:rsid w:val="004E1DAD"/>
    <w:rsid w:val="004E1FDF"/>
    <w:rsid w:val="004E2738"/>
    <w:rsid w:val="004E29AA"/>
    <w:rsid w:val="004E2B0F"/>
    <w:rsid w:val="004E324B"/>
    <w:rsid w:val="004E3569"/>
    <w:rsid w:val="004E416D"/>
    <w:rsid w:val="004E46A0"/>
    <w:rsid w:val="004E4FED"/>
    <w:rsid w:val="004E5070"/>
    <w:rsid w:val="004E535D"/>
    <w:rsid w:val="004E5A80"/>
    <w:rsid w:val="004E649F"/>
    <w:rsid w:val="004E6A76"/>
    <w:rsid w:val="004E6AF0"/>
    <w:rsid w:val="004E762D"/>
    <w:rsid w:val="004E7995"/>
    <w:rsid w:val="004E7B55"/>
    <w:rsid w:val="004F0085"/>
    <w:rsid w:val="004F0177"/>
    <w:rsid w:val="004F0466"/>
    <w:rsid w:val="004F0874"/>
    <w:rsid w:val="004F0919"/>
    <w:rsid w:val="004F0C6E"/>
    <w:rsid w:val="004F0EBE"/>
    <w:rsid w:val="004F1724"/>
    <w:rsid w:val="004F37C4"/>
    <w:rsid w:val="004F3BF1"/>
    <w:rsid w:val="004F3E0D"/>
    <w:rsid w:val="004F4901"/>
    <w:rsid w:val="004F4C2B"/>
    <w:rsid w:val="004F5521"/>
    <w:rsid w:val="004F5688"/>
    <w:rsid w:val="004F5919"/>
    <w:rsid w:val="004F6108"/>
    <w:rsid w:val="004F663F"/>
    <w:rsid w:val="004F74DE"/>
    <w:rsid w:val="004F7845"/>
    <w:rsid w:val="004F7CF9"/>
    <w:rsid w:val="00500218"/>
    <w:rsid w:val="0050081A"/>
    <w:rsid w:val="00500DD4"/>
    <w:rsid w:val="00501597"/>
    <w:rsid w:val="00501C5B"/>
    <w:rsid w:val="00501F04"/>
    <w:rsid w:val="005026D9"/>
    <w:rsid w:val="0050316F"/>
    <w:rsid w:val="005047FA"/>
    <w:rsid w:val="00504BC9"/>
    <w:rsid w:val="00504F41"/>
    <w:rsid w:val="0050508A"/>
    <w:rsid w:val="0050524A"/>
    <w:rsid w:val="00505F87"/>
    <w:rsid w:val="0050677C"/>
    <w:rsid w:val="00506A29"/>
    <w:rsid w:val="0050702D"/>
    <w:rsid w:val="0050754C"/>
    <w:rsid w:val="00507A70"/>
    <w:rsid w:val="00507EE4"/>
    <w:rsid w:val="00507FB3"/>
    <w:rsid w:val="005104CD"/>
    <w:rsid w:val="00510A07"/>
    <w:rsid w:val="00510BE5"/>
    <w:rsid w:val="00511AEA"/>
    <w:rsid w:val="005121C1"/>
    <w:rsid w:val="005129E6"/>
    <w:rsid w:val="00512A52"/>
    <w:rsid w:val="00512C2B"/>
    <w:rsid w:val="00512FE2"/>
    <w:rsid w:val="005131AB"/>
    <w:rsid w:val="00513444"/>
    <w:rsid w:val="00513D43"/>
    <w:rsid w:val="00514027"/>
    <w:rsid w:val="00514536"/>
    <w:rsid w:val="00514926"/>
    <w:rsid w:val="005149E4"/>
    <w:rsid w:val="00514D78"/>
    <w:rsid w:val="005150DB"/>
    <w:rsid w:val="005153B9"/>
    <w:rsid w:val="00515A0B"/>
    <w:rsid w:val="0051688D"/>
    <w:rsid w:val="00516B79"/>
    <w:rsid w:val="0051706C"/>
    <w:rsid w:val="00517612"/>
    <w:rsid w:val="00520539"/>
    <w:rsid w:val="005208BE"/>
    <w:rsid w:val="00520F22"/>
    <w:rsid w:val="00520F27"/>
    <w:rsid w:val="005213AC"/>
    <w:rsid w:val="0052171B"/>
    <w:rsid w:val="0052194B"/>
    <w:rsid w:val="005229D5"/>
    <w:rsid w:val="00523410"/>
    <w:rsid w:val="005236D5"/>
    <w:rsid w:val="005241A0"/>
    <w:rsid w:val="00524383"/>
    <w:rsid w:val="00524DB8"/>
    <w:rsid w:val="00524E76"/>
    <w:rsid w:val="0052537D"/>
    <w:rsid w:val="005253FE"/>
    <w:rsid w:val="00525AAC"/>
    <w:rsid w:val="00525B3F"/>
    <w:rsid w:val="00525B94"/>
    <w:rsid w:val="00526A5A"/>
    <w:rsid w:val="005271A8"/>
    <w:rsid w:val="005272C1"/>
    <w:rsid w:val="00527451"/>
    <w:rsid w:val="005277F3"/>
    <w:rsid w:val="00527D7A"/>
    <w:rsid w:val="005303D7"/>
    <w:rsid w:val="00530E72"/>
    <w:rsid w:val="00531506"/>
    <w:rsid w:val="0053248B"/>
    <w:rsid w:val="0053295D"/>
    <w:rsid w:val="00533512"/>
    <w:rsid w:val="00533AB6"/>
    <w:rsid w:val="0053426E"/>
    <w:rsid w:val="00534418"/>
    <w:rsid w:val="00534D53"/>
    <w:rsid w:val="0053504D"/>
    <w:rsid w:val="005353CF"/>
    <w:rsid w:val="00535CDB"/>
    <w:rsid w:val="005360F8"/>
    <w:rsid w:val="00536144"/>
    <w:rsid w:val="005364C0"/>
    <w:rsid w:val="005366DB"/>
    <w:rsid w:val="00536F7E"/>
    <w:rsid w:val="0053700A"/>
    <w:rsid w:val="0053701E"/>
    <w:rsid w:val="0053719C"/>
    <w:rsid w:val="0053759D"/>
    <w:rsid w:val="00537B54"/>
    <w:rsid w:val="00537D51"/>
    <w:rsid w:val="00540219"/>
    <w:rsid w:val="00541136"/>
    <w:rsid w:val="0054193C"/>
    <w:rsid w:val="00541A0B"/>
    <w:rsid w:val="00541BFF"/>
    <w:rsid w:val="00542038"/>
    <w:rsid w:val="00542558"/>
    <w:rsid w:val="00542F1A"/>
    <w:rsid w:val="00543730"/>
    <w:rsid w:val="0054394E"/>
    <w:rsid w:val="00543985"/>
    <w:rsid w:val="00543EAD"/>
    <w:rsid w:val="0054422B"/>
    <w:rsid w:val="0054447B"/>
    <w:rsid w:val="005448DA"/>
    <w:rsid w:val="005450DC"/>
    <w:rsid w:val="005451BD"/>
    <w:rsid w:val="00545216"/>
    <w:rsid w:val="00545542"/>
    <w:rsid w:val="005466B5"/>
    <w:rsid w:val="005467E6"/>
    <w:rsid w:val="00547164"/>
    <w:rsid w:val="00547453"/>
    <w:rsid w:val="00547959"/>
    <w:rsid w:val="0055083E"/>
    <w:rsid w:val="00550EC9"/>
    <w:rsid w:val="005510A1"/>
    <w:rsid w:val="00551394"/>
    <w:rsid w:val="00551750"/>
    <w:rsid w:val="00551A33"/>
    <w:rsid w:val="0055230B"/>
    <w:rsid w:val="00552DDF"/>
    <w:rsid w:val="00553EC2"/>
    <w:rsid w:val="0055403D"/>
    <w:rsid w:val="00554279"/>
    <w:rsid w:val="00554F3B"/>
    <w:rsid w:val="00555128"/>
    <w:rsid w:val="00555222"/>
    <w:rsid w:val="0055538C"/>
    <w:rsid w:val="00555551"/>
    <w:rsid w:val="005558E8"/>
    <w:rsid w:val="0055597F"/>
    <w:rsid w:val="00555B66"/>
    <w:rsid w:val="00555E03"/>
    <w:rsid w:val="005562E7"/>
    <w:rsid w:val="005565E1"/>
    <w:rsid w:val="005574E0"/>
    <w:rsid w:val="00557DEF"/>
    <w:rsid w:val="00560CE7"/>
    <w:rsid w:val="00560E9B"/>
    <w:rsid w:val="005617D8"/>
    <w:rsid w:val="00561DB2"/>
    <w:rsid w:val="00561DD9"/>
    <w:rsid w:val="005624B3"/>
    <w:rsid w:val="00562A8D"/>
    <w:rsid w:val="00563168"/>
    <w:rsid w:val="005634B4"/>
    <w:rsid w:val="0056412D"/>
    <w:rsid w:val="00564B18"/>
    <w:rsid w:val="00564ED2"/>
    <w:rsid w:val="00565436"/>
    <w:rsid w:val="00565E71"/>
    <w:rsid w:val="005665F9"/>
    <w:rsid w:val="00567509"/>
    <w:rsid w:val="005678C5"/>
    <w:rsid w:val="00567AEC"/>
    <w:rsid w:val="00570B50"/>
    <w:rsid w:val="00570B83"/>
    <w:rsid w:val="00571664"/>
    <w:rsid w:val="005720E8"/>
    <w:rsid w:val="00572845"/>
    <w:rsid w:val="00572F92"/>
    <w:rsid w:val="005734DA"/>
    <w:rsid w:val="005738CB"/>
    <w:rsid w:val="005740C7"/>
    <w:rsid w:val="005741D8"/>
    <w:rsid w:val="005743B9"/>
    <w:rsid w:val="005747F4"/>
    <w:rsid w:val="00574CC9"/>
    <w:rsid w:val="00575E4B"/>
    <w:rsid w:val="00575EF1"/>
    <w:rsid w:val="005762D8"/>
    <w:rsid w:val="005767CD"/>
    <w:rsid w:val="00576E55"/>
    <w:rsid w:val="00577097"/>
    <w:rsid w:val="005776C1"/>
    <w:rsid w:val="0058006E"/>
    <w:rsid w:val="005801A6"/>
    <w:rsid w:val="0058078C"/>
    <w:rsid w:val="00581440"/>
    <w:rsid w:val="00581D0A"/>
    <w:rsid w:val="005822A7"/>
    <w:rsid w:val="005827CE"/>
    <w:rsid w:val="0058351E"/>
    <w:rsid w:val="00583BF8"/>
    <w:rsid w:val="00583F7D"/>
    <w:rsid w:val="00584BB3"/>
    <w:rsid w:val="0058543C"/>
    <w:rsid w:val="005855D2"/>
    <w:rsid w:val="00586354"/>
    <w:rsid w:val="005863CE"/>
    <w:rsid w:val="0058653F"/>
    <w:rsid w:val="00587546"/>
    <w:rsid w:val="00587897"/>
    <w:rsid w:val="005879D0"/>
    <w:rsid w:val="00590185"/>
    <w:rsid w:val="00590362"/>
    <w:rsid w:val="00590C72"/>
    <w:rsid w:val="00591D6E"/>
    <w:rsid w:val="00592842"/>
    <w:rsid w:val="0059285A"/>
    <w:rsid w:val="00592D0E"/>
    <w:rsid w:val="00593222"/>
    <w:rsid w:val="0059360B"/>
    <w:rsid w:val="00593662"/>
    <w:rsid w:val="00593CE6"/>
    <w:rsid w:val="00593E3F"/>
    <w:rsid w:val="00593E8F"/>
    <w:rsid w:val="00593F02"/>
    <w:rsid w:val="00594666"/>
    <w:rsid w:val="00594925"/>
    <w:rsid w:val="005952F9"/>
    <w:rsid w:val="00595B5F"/>
    <w:rsid w:val="00595EF1"/>
    <w:rsid w:val="00596778"/>
    <w:rsid w:val="00596D1D"/>
    <w:rsid w:val="00596F5E"/>
    <w:rsid w:val="005971A8"/>
    <w:rsid w:val="0059722D"/>
    <w:rsid w:val="00597B1A"/>
    <w:rsid w:val="00597CB2"/>
    <w:rsid w:val="005A05EC"/>
    <w:rsid w:val="005A083F"/>
    <w:rsid w:val="005A1225"/>
    <w:rsid w:val="005A14D9"/>
    <w:rsid w:val="005A1569"/>
    <w:rsid w:val="005A18F0"/>
    <w:rsid w:val="005A1F01"/>
    <w:rsid w:val="005A2684"/>
    <w:rsid w:val="005A2AC7"/>
    <w:rsid w:val="005A2C55"/>
    <w:rsid w:val="005A3D96"/>
    <w:rsid w:val="005A42AA"/>
    <w:rsid w:val="005A4811"/>
    <w:rsid w:val="005A4EB6"/>
    <w:rsid w:val="005A546B"/>
    <w:rsid w:val="005A570B"/>
    <w:rsid w:val="005A5FDD"/>
    <w:rsid w:val="005A64C3"/>
    <w:rsid w:val="005A652B"/>
    <w:rsid w:val="005A658F"/>
    <w:rsid w:val="005A6DA3"/>
    <w:rsid w:val="005A78CD"/>
    <w:rsid w:val="005A7DA4"/>
    <w:rsid w:val="005B01D6"/>
    <w:rsid w:val="005B03C4"/>
    <w:rsid w:val="005B0EC8"/>
    <w:rsid w:val="005B15D9"/>
    <w:rsid w:val="005B188B"/>
    <w:rsid w:val="005B1DA1"/>
    <w:rsid w:val="005B2BD2"/>
    <w:rsid w:val="005B2C7F"/>
    <w:rsid w:val="005B3796"/>
    <w:rsid w:val="005B3C41"/>
    <w:rsid w:val="005B3CB9"/>
    <w:rsid w:val="005B46BD"/>
    <w:rsid w:val="005B5CE6"/>
    <w:rsid w:val="005B619B"/>
    <w:rsid w:val="005B69A5"/>
    <w:rsid w:val="005B6A2E"/>
    <w:rsid w:val="005B6BE0"/>
    <w:rsid w:val="005B6C1C"/>
    <w:rsid w:val="005B6CF1"/>
    <w:rsid w:val="005B759D"/>
    <w:rsid w:val="005B7603"/>
    <w:rsid w:val="005C0C7E"/>
    <w:rsid w:val="005C0E0D"/>
    <w:rsid w:val="005C1317"/>
    <w:rsid w:val="005C1949"/>
    <w:rsid w:val="005C2108"/>
    <w:rsid w:val="005C2849"/>
    <w:rsid w:val="005C2AAB"/>
    <w:rsid w:val="005C2ABA"/>
    <w:rsid w:val="005C3483"/>
    <w:rsid w:val="005C35DB"/>
    <w:rsid w:val="005C371A"/>
    <w:rsid w:val="005C375D"/>
    <w:rsid w:val="005C4349"/>
    <w:rsid w:val="005C4431"/>
    <w:rsid w:val="005C45BC"/>
    <w:rsid w:val="005C48D4"/>
    <w:rsid w:val="005C4B06"/>
    <w:rsid w:val="005C4FE5"/>
    <w:rsid w:val="005C5816"/>
    <w:rsid w:val="005C6449"/>
    <w:rsid w:val="005C77C4"/>
    <w:rsid w:val="005C77F9"/>
    <w:rsid w:val="005C7D8B"/>
    <w:rsid w:val="005D00BF"/>
    <w:rsid w:val="005D0146"/>
    <w:rsid w:val="005D0A7B"/>
    <w:rsid w:val="005D0E38"/>
    <w:rsid w:val="005D13BD"/>
    <w:rsid w:val="005D18A1"/>
    <w:rsid w:val="005D1D7B"/>
    <w:rsid w:val="005D20BA"/>
    <w:rsid w:val="005D2ADD"/>
    <w:rsid w:val="005D2B2F"/>
    <w:rsid w:val="005D2B7B"/>
    <w:rsid w:val="005D2E4E"/>
    <w:rsid w:val="005D30E6"/>
    <w:rsid w:val="005D38AC"/>
    <w:rsid w:val="005D38D7"/>
    <w:rsid w:val="005D3961"/>
    <w:rsid w:val="005D3BE8"/>
    <w:rsid w:val="005D3CD0"/>
    <w:rsid w:val="005D453A"/>
    <w:rsid w:val="005D50D0"/>
    <w:rsid w:val="005D5BFC"/>
    <w:rsid w:val="005D6967"/>
    <w:rsid w:val="005D6C73"/>
    <w:rsid w:val="005D7243"/>
    <w:rsid w:val="005D73B0"/>
    <w:rsid w:val="005D7525"/>
    <w:rsid w:val="005D7842"/>
    <w:rsid w:val="005D7A12"/>
    <w:rsid w:val="005D7DD0"/>
    <w:rsid w:val="005E019C"/>
    <w:rsid w:val="005E0B6A"/>
    <w:rsid w:val="005E167B"/>
    <w:rsid w:val="005E178A"/>
    <w:rsid w:val="005E191F"/>
    <w:rsid w:val="005E1B11"/>
    <w:rsid w:val="005E22EC"/>
    <w:rsid w:val="005E23C0"/>
    <w:rsid w:val="005E27A1"/>
    <w:rsid w:val="005E34AE"/>
    <w:rsid w:val="005E3922"/>
    <w:rsid w:val="005E3D51"/>
    <w:rsid w:val="005E42CC"/>
    <w:rsid w:val="005E454C"/>
    <w:rsid w:val="005E4EE8"/>
    <w:rsid w:val="005E4F6B"/>
    <w:rsid w:val="005E511E"/>
    <w:rsid w:val="005E521C"/>
    <w:rsid w:val="005E5B86"/>
    <w:rsid w:val="005E6307"/>
    <w:rsid w:val="005E68A2"/>
    <w:rsid w:val="005E74CE"/>
    <w:rsid w:val="005E7704"/>
    <w:rsid w:val="005E7743"/>
    <w:rsid w:val="005E79BB"/>
    <w:rsid w:val="005F0697"/>
    <w:rsid w:val="005F0CA1"/>
    <w:rsid w:val="005F0CD3"/>
    <w:rsid w:val="005F0F8A"/>
    <w:rsid w:val="005F1223"/>
    <w:rsid w:val="005F176E"/>
    <w:rsid w:val="005F1965"/>
    <w:rsid w:val="005F1EF2"/>
    <w:rsid w:val="005F2137"/>
    <w:rsid w:val="005F2245"/>
    <w:rsid w:val="005F24AB"/>
    <w:rsid w:val="005F2A17"/>
    <w:rsid w:val="005F3121"/>
    <w:rsid w:val="005F32F7"/>
    <w:rsid w:val="005F36F5"/>
    <w:rsid w:val="005F371E"/>
    <w:rsid w:val="005F39A6"/>
    <w:rsid w:val="005F3B56"/>
    <w:rsid w:val="005F4D90"/>
    <w:rsid w:val="005F5A26"/>
    <w:rsid w:val="005F646D"/>
    <w:rsid w:val="005F7190"/>
    <w:rsid w:val="005F7965"/>
    <w:rsid w:val="005F7C6E"/>
    <w:rsid w:val="0060055A"/>
    <w:rsid w:val="006015D0"/>
    <w:rsid w:val="00601C86"/>
    <w:rsid w:val="00601DCB"/>
    <w:rsid w:val="00601E7E"/>
    <w:rsid w:val="006023D8"/>
    <w:rsid w:val="00602728"/>
    <w:rsid w:val="00602B87"/>
    <w:rsid w:val="006030BF"/>
    <w:rsid w:val="0060312E"/>
    <w:rsid w:val="00603336"/>
    <w:rsid w:val="00603431"/>
    <w:rsid w:val="00604492"/>
    <w:rsid w:val="006046B4"/>
    <w:rsid w:val="00604D55"/>
    <w:rsid w:val="006053B2"/>
    <w:rsid w:val="00605C3B"/>
    <w:rsid w:val="00605CE5"/>
    <w:rsid w:val="00606082"/>
    <w:rsid w:val="006062B0"/>
    <w:rsid w:val="00606A3A"/>
    <w:rsid w:val="00606C23"/>
    <w:rsid w:val="00606F21"/>
    <w:rsid w:val="00607088"/>
    <w:rsid w:val="00607373"/>
    <w:rsid w:val="0060739E"/>
    <w:rsid w:val="0060788F"/>
    <w:rsid w:val="00607DFD"/>
    <w:rsid w:val="00610515"/>
    <w:rsid w:val="006110E7"/>
    <w:rsid w:val="006118DC"/>
    <w:rsid w:val="00611A48"/>
    <w:rsid w:val="00612A6A"/>
    <w:rsid w:val="00612EDD"/>
    <w:rsid w:val="00612FDA"/>
    <w:rsid w:val="00614524"/>
    <w:rsid w:val="00614B5C"/>
    <w:rsid w:val="00614F4E"/>
    <w:rsid w:val="0061589D"/>
    <w:rsid w:val="0061598A"/>
    <w:rsid w:val="00616170"/>
    <w:rsid w:val="0061645F"/>
    <w:rsid w:val="006164DC"/>
    <w:rsid w:val="006168E1"/>
    <w:rsid w:val="006169D2"/>
    <w:rsid w:val="00616E34"/>
    <w:rsid w:val="0061754F"/>
    <w:rsid w:val="00617783"/>
    <w:rsid w:val="006177DA"/>
    <w:rsid w:val="0061792A"/>
    <w:rsid w:val="00617A00"/>
    <w:rsid w:val="0062057B"/>
    <w:rsid w:val="006209F9"/>
    <w:rsid w:val="00620EF0"/>
    <w:rsid w:val="0062137F"/>
    <w:rsid w:val="00621CC4"/>
    <w:rsid w:val="0062245B"/>
    <w:rsid w:val="00622A50"/>
    <w:rsid w:val="00622F21"/>
    <w:rsid w:val="00623046"/>
    <w:rsid w:val="00623715"/>
    <w:rsid w:val="00623F98"/>
    <w:rsid w:val="006240BD"/>
    <w:rsid w:val="00624499"/>
    <w:rsid w:val="00624D18"/>
    <w:rsid w:val="006257A3"/>
    <w:rsid w:val="00625BB1"/>
    <w:rsid w:val="006261DC"/>
    <w:rsid w:val="00626477"/>
    <w:rsid w:val="0062696F"/>
    <w:rsid w:val="00627C81"/>
    <w:rsid w:val="00627D88"/>
    <w:rsid w:val="006301EB"/>
    <w:rsid w:val="0063095D"/>
    <w:rsid w:val="00630FCA"/>
    <w:rsid w:val="00631784"/>
    <w:rsid w:val="0063181B"/>
    <w:rsid w:val="00631878"/>
    <w:rsid w:val="00631B09"/>
    <w:rsid w:val="00632B8C"/>
    <w:rsid w:val="0063337F"/>
    <w:rsid w:val="00633382"/>
    <w:rsid w:val="006335A2"/>
    <w:rsid w:val="006338CC"/>
    <w:rsid w:val="00633E54"/>
    <w:rsid w:val="00633F08"/>
    <w:rsid w:val="00634413"/>
    <w:rsid w:val="006348A8"/>
    <w:rsid w:val="0063595A"/>
    <w:rsid w:val="00635D4D"/>
    <w:rsid w:val="0063609D"/>
    <w:rsid w:val="00636449"/>
    <w:rsid w:val="00636ADC"/>
    <w:rsid w:val="0063702D"/>
    <w:rsid w:val="00637228"/>
    <w:rsid w:val="00637286"/>
    <w:rsid w:val="00637976"/>
    <w:rsid w:val="00637DB8"/>
    <w:rsid w:val="00637E48"/>
    <w:rsid w:val="00640E33"/>
    <w:rsid w:val="00640F1E"/>
    <w:rsid w:val="00641797"/>
    <w:rsid w:val="00642087"/>
    <w:rsid w:val="006428C6"/>
    <w:rsid w:val="00642F0E"/>
    <w:rsid w:val="00642FF2"/>
    <w:rsid w:val="006432BE"/>
    <w:rsid w:val="0064379E"/>
    <w:rsid w:val="00644016"/>
    <w:rsid w:val="0064421C"/>
    <w:rsid w:val="006446BE"/>
    <w:rsid w:val="00644B81"/>
    <w:rsid w:val="00645073"/>
    <w:rsid w:val="00645280"/>
    <w:rsid w:val="0064547A"/>
    <w:rsid w:val="0064576C"/>
    <w:rsid w:val="00645E99"/>
    <w:rsid w:val="00645F44"/>
    <w:rsid w:val="006469C9"/>
    <w:rsid w:val="00646C69"/>
    <w:rsid w:val="006477B5"/>
    <w:rsid w:val="0064780A"/>
    <w:rsid w:val="00647B86"/>
    <w:rsid w:val="00647E97"/>
    <w:rsid w:val="0065096D"/>
    <w:rsid w:val="00651FDE"/>
    <w:rsid w:val="00653173"/>
    <w:rsid w:val="006535D8"/>
    <w:rsid w:val="00653DE5"/>
    <w:rsid w:val="00654499"/>
    <w:rsid w:val="00654622"/>
    <w:rsid w:val="00654AC9"/>
    <w:rsid w:val="00654E31"/>
    <w:rsid w:val="00654FC7"/>
    <w:rsid w:val="0065524E"/>
    <w:rsid w:val="006556F9"/>
    <w:rsid w:val="006558A6"/>
    <w:rsid w:val="006559B8"/>
    <w:rsid w:val="00655AEC"/>
    <w:rsid w:val="006568FA"/>
    <w:rsid w:val="0065692B"/>
    <w:rsid w:val="00656EF2"/>
    <w:rsid w:val="00656F04"/>
    <w:rsid w:val="00657493"/>
    <w:rsid w:val="00657669"/>
    <w:rsid w:val="00657A02"/>
    <w:rsid w:val="00657BDA"/>
    <w:rsid w:val="00657C7A"/>
    <w:rsid w:val="00657E5E"/>
    <w:rsid w:val="0066086A"/>
    <w:rsid w:val="00660EC9"/>
    <w:rsid w:val="00661C60"/>
    <w:rsid w:val="006623D2"/>
    <w:rsid w:val="00662517"/>
    <w:rsid w:val="00662A90"/>
    <w:rsid w:val="00662E38"/>
    <w:rsid w:val="00662EEC"/>
    <w:rsid w:val="00663088"/>
    <w:rsid w:val="006632C7"/>
    <w:rsid w:val="0066393E"/>
    <w:rsid w:val="00663B78"/>
    <w:rsid w:val="006651AB"/>
    <w:rsid w:val="006657C1"/>
    <w:rsid w:val="00665A7E"/>
    <w:rsid w:val="00665FAF"/>
    <w:rsid w:val="006663BE"/>
    <w:rsid w:val="00666414"/>
    <w:rsid w:val="00666501"/>
    <w:rsid w:val="0066669B"/>
    <w:rsid w:val="006668DB"/>
    <w:rsid w:val="00666CD1"/>
    <w:rsid w:val="006677B6"/>
    <w:rsid w:val="00667A73"/>
    <w:rsid w:val="00667B70"/>
    <w:rsid w:val="00667EE2"/>
    <w:rsid w:val="00670367"/>
    <w:rsid w:val="006705F1"/>
    <w:rsid w:val="00670F23"/>
    <w:rsid w:val="006718F5"/>
    <w:rsid w:val="00671991"/>
    <w:rsid w:val="006724C8"/>
    <w:rsid w:val="00672650"/>
    <w:rsid w:val="00672BF1"/>
    <w:rsid w:val="00672FAB"/>
    <w:rsid w:val="00673524"/>
    <w:rsid w:val="00673C7A"/>
    <w:rsid w:val="00673F40"/>
    <w:rsid w:val="0067459C"/>
    <w:rsid w:val="006746F9"/>
    <w:rsid w:val="00675D06"/>
    <w:rsid w:val="00675E4D"/>
    <w:rsid w:val="00676B00"/>
    <w:rsid w:val="006779A4"/>
    <w:rsid w:val="00677A9D"/>
    <w:rsid w:val="00677DF5"/>
    <w:rsid w:val="00680474"/>
    <w:rsid w:val="0068096E"/>
    <w:rsid w:val="0068168C"/>
    <w:rsid w:val="00681C18"/>
    <w:rsid w:val="00681F11"/>
    <w:rsid w:val="00682709"/>
    <w:rsid w:val="006828EF"/>
    <w:rsid w:val="00682ACC"/>
    <w:rsid w:val="00682D63"/>
    <w:rsid w:val="00683BB9"/>
    <w:rsid w:val="00683DD4"/>
    <w:rsid w:val="00684158"/>
    <w:rsid w:val="00684485"/>
    <w:rsid w:val="0068458D"/>
    <w:rsid w:val="00684656"/>
    <w:rsid w:val="00684755"/>
    <w:rsid w:val="006851C2"/>
    <w:rsid w:val="00685975"/>
    <w:rsid w:val="00685F13"/>
    <w:rsid w:val="00687358"/>
    <w:rsid w:val="006878F0"/>
    <w:rsid w:val="006879D9"/>
    <w:rsid w:val="00687ACF"/>
    <w:rsid w:val="00687AE1"/>
    <w:rsid w:val="00687DDE"/>
    <w:rsid w:val="006902C6"/>
    <w:rsid w:val="0069098C"/>
    <w:rsid w:val="00690CB9"/>
    <w:rsid w:val="00690EDD"/>
    <w:rsid w:val="0069103F"/>
    <w:rsid w:val="0069177D"/>
    <w:rsid w:val="00691788"/>
    <w:rsid w:val="00691BAD"/>
    <w:rsid w:val="0069245B"/>
    <w:rsid w:val="00692670"/>
    <w:rsid w:val="006926FB"/>
    <w:rsid w:val="006929CE"/>
    <w:rsid w:val="006931C2"/>
    <w:rsid w:val="006931DB"/>
    <w:rsid w:val="00693D21"/>
    <w:rsid w:val="00693ED2"/>
    <w:rsid w:val="00694185"/>
    <w:rsid w:val="006942EF"/>
    <w:rsid w:val="0069452B"/>
    <w:rsid w:val="006949F9"/>
    <w:rsid w:val="00694F99"/>
    <w:rsid w:val="006950DA"/>
    <w:rsid w:val="00695428"/>
    <w:rsid w:val="006956D4"/>
    <w:rsid w:val="00695C4A"/>
    <w:rsid w:val="00695F8B"/>
    <w:rsid w:val="0069694C"/>
    <w:rsid w:val="00696F0E"/>
    <w:rsid w:val="00697145"/>
    <w:rsid w:val="006976E7"/>
    <w:rsid w:val="00697987"/>
    <w:rsid w:val="00697FF2"/>
    <w:rsid w:val="006A0130"/>
    <w:rsid w:val="006A0E08"/>
    <w:rsid w:val="006A105C"/>
    <w:rsid w:val="006A13ED"/>
    <w:rsid w:val="006A1D3B"/>
    <w:rsid w:val="006A227F"/>
    <w:rsid w:val="006A270D"/>
    <w:rsid w:val="006A334A"/>
    <w:rsid w:val="006A3D81"/>
    <w:rsid w:val="006A3FF3"/>
    <w:rsid w:val="006A45BA"/>
    <w:rsid w:val="006A460B"/>
    <w:rsid w:val="006A54D5"/>
    <w:rsid w:val="006A5851"/>
    <w:rsid w:val="006A58B5"/>
    <w:rsid w:val="006A5AB4"/>
    <w:rsid w:val="006A5FC1"/>
    <w:rsid w:val="006A6018"/>
    <w:rsid w:val="006A6F57"/>
    <w:rsid w:val="006A7DBD"/>
    <w:rsid w:val="006B08F4"/>
    <w:rsid w:val="006B0E75"/>
    <w:rsid w:val="006B0E96"/>
    <w:rsid w:val="006B151B"/>
    <w:rsid w:val="006B1B95"/>
    <w:rsid w:val="006B209A"/>
    <w:rsid w:val="006B237A"/>
    <w:rsid w:val="006B29C2"/>
    <w:rsid w:val="006B2B2A"/>
    <w:rsid w:val="006B3754"/>
    <w:rsid w:val="006B37BD"/>
    <w:rsid w:val="006B48A1"/>
    <w:rsid w:val="006B5686"/>
    <w:rsid w:val="006B628A"/>
    <w:rsid w:val="006B6611"/>
    <w:rsid w:val="006B6E7C"/>
    <w:rsid w:val="006B77C9"/>
    <w:rsid w:val="006B7FED"/>
    <w:rsid w:val="006C03A1"/>
    <w:rsid w:val="006C0804"/>
    <w:rsid w:val="006C0D0A"/>
    <w:rsid w:val="006C0ECD"/>
    <w:rsid w:val="006C1E79"/>
    <w:rsid w:val="006C2291"/>
    <w:rsid w:val="006C2A0B"/>
    <w:rsid w:val="006C2D1F"/>
    <w:rsid w:val="006C30E4"/>
    <w:rsid w:val="006C35C6"/>
    <w:rsid w:val="006C3AA1"/>
    <w:rsid w:val="006C3B98"/>
    <w:rsid w:val="006C3FA8"/>
    <w:rsid w:val="006C4552"/>
    <w:rsid w:val="006C55C9"/>
    <w:rsid w:val="006C58F2"/>
    <w:rsid w:val="006C6B82"/>
    <w:rsid w:val="006C7E54"/>
    <w:rsid w:val="006D2A73"/>
    <w:rsid w:val="006D2DB4"/>
    <w:rsid w:val="006D2F70"/>
    <w:rsid w:val="006D304A"/>
    <w:rsid w:val="006D3427"/>
    <w:rsid w:val="006D3811"/>
    <w:rsid w:val="006D430B"/>
    <w:rsid w:val="006D4355"/>
    <w:rsid w:val="006D44DE"/>
    <w:rsid w:val="006D4F20"/>
    <w:rsid w:val="006D4F6E"/>
    <w:rsid w:val="006D58D8"/>
    <w:rsid w:val="006D591F"/>
    <w:rsid w:val="006D5948"/>
    <w:rsid w:val="006D597E"/>
    <w:rsid w:val="006D59F0"/>
    <w:rsid w:val="006D5FC0"/>
    <w:rsid w:val="006D6581"/>
    <w:rsid w:val="006D664A"/>
    <w:rsid w:val="006D7090"/>
    <w:rsid w:val="006D7302"/>
    <w:rsid w:val="006D7742"/>
    <w:rsid w:val="006D78DF"/>
    <w:rsid w:val="006E05FA"/>
    <w:rsid w:val="006E0F40"/>
    <w:rsid w:val="006E10F1"/>
    <w:rsid w:val="006E154F"/>
    <w:rsid w:val="006E1577"/>
    <w:rsid w:val="006E168B"/>
    <w:rsid w:val="006E1DDD"/>
    <w:rsid w:val="006E24A8"/>
    <w:rsid w:val="006E2846"/>
    <w:rsid w:val="006E3C9E"/>
    <w:rsid w:val="006E3ECC"/>
    <w:rsid w:val="006E40C8"/>
    <w:rsid w:val="006E538A"/>
    <w:rsid w:val="006E6040"/>
    <w:rsid w:val="006E684B"/>
    <w:rsid w:val="006E72A9"/>
    <w:rsid w:val="006F088D"/>
    <w:rsid w:val="006F0905"/>
    <w:rsid w:val="006F09D3"/>
    <w:rsid w:val="006F14B2"/>
    <w:rsid w:val="006F1CEE"/>
    <w:rsid w:val="006F1D87"/>
    <w:rsid w:val="006F1DF0"/>
    <w:rsid w:val="006F23AA"/>
    <w:rsid w:val="006F24C2"/>
    <w:rsid w:val="006F2AAA"/>
    <w:rsid w:val="006F2B12"/>
    <w:rsid w:val="006F2C8B"/>
    <w:rsid w:val="006F3835"/>
    <w:rsid w:val="006F5CD9"/>
    <w:rsid w:val="006F5D26"/>
    <w:rsid w:val="006F666D"/>
    <w:rsid w:val="006F677C"/>
    <w:rsid w:val="006F6AAA"/>
    <w:rsid w:val="006F6C45"/>
    <w:rsid w:val="006F731C"/>
    <w:rsid w:val="006F7D8E"/>
    <w:rsid w:val="006F7FB7"/>
    <w:rsid w:val="007006F1"/>
    <w:rsid w:val="0070086A"/>
    <w:rsid w:val="007008A9"/>
    <w:rsid w:val="00700B26"/>
    <w:rsid w:val="00701841"/>
    <w:rsid w:val="00701E60"/>
    <w:rsid w:val="00701F51"/>
    <w:rsid w:val="00702592"/>
    <w:rsid w:val="00702DFE"/>
    <w:rsid w:val="00703582"/>
    <w:rsid w:val="0070398A"/>
    <w:rsid w:val="00703EBF"/>
    <w:rsid w:val="00703EF9"/>
    <w:rsid w:val="0070429D"/>
    <w:rsid w:val="00704704"/>
    <w:rsid w:val="00704AA0"/>
    <w:rsid w:val="00704BB9"/>
    <w:rsid w:val="00704E22"/>
    <w:rsid w:val="00705223"/>
    <w:rsid w:val="00706020"/>
    <w:rsid w:val="00706253"/>
    <w:rsid w:val="00706772"/>
    <w:rsid w:val="00706972"/>
    <w:rsid w:val="00706B16"/>
    <w:rsid w:val="00706F55"/>
    <w:rsid w:val="00707A27"/>
    <w:rsid w:val="00707CAC"/>
    <w:rsid w:val="00707F1E"/>
    <w:rsid w:val="0071045B"/>
    <w:rsid w:val="00710533"/>
    <w:rsid w:val="00710D79"/>
    <w:rsid w:val="0071144A"/>
    <w:rsid w:val="007114F7"/>
    <w:rsid w:val="007116D6"/>
    <w:rsid w:val="00711AC7"/>
    <w:rsid w:val="00711BED"/>
    <w:rsid w:val="00711F61"/>
    <w:rsid w:val="00711F6D"/>
    <w:rsid w:val="007128F2"/>
    <w:rsid w:val="007131D0"/>
    <w:rsid w:val="00713429"/>
    <w:rsid w:val="00713517"/>
    <w:rsid w:val="0071403B"/>
    <w:rsid w:val="0071429A"/>
    <w:rsid w:val="00714B2E"/>
    <w:rsid w:val="00714FB7"/>
    <w:rsid w:val="0071508C"/>
    <w:rsid w:val="007152AB"/>
    <w:rsid w:val="007156A5"/>
    <w:rsid w:val="00715801"/>
    <w:rsid w:val="0071629E"/>
    <w:rsid w:val="007162CD"/>
    <w:rsid w:val="007163C9"/>
    <w:rsid w:val="0071669F"/>
    <w:rsid w:val="0071690D"/>
    <w:rsid w:val="00716D67"/>
    <w:rsid w:val="00716E20"/>
    <w:rsid w:val="007170E5"/>
    <w:rsid w:val="007171A5"/>
    <w:rsid w:val="00717A3A"/>
    <w:rsid w:val="00717B2A"/>
    <w:rsid w:val="0072027D"/>
    <w:rsid w:val="007209DE"/>
    <w:rsid w:val="00720D66"/>
    <w:rsid w:val="00720EF4"/>
    <w:rsid w:val="00720F3F"/>
    <w:rsid w:val="007212FB"/>
    <w:rsid w:val="0072174B"/>
    <w:rsid w:val="00721815"/>
    <w:rsid w:val="0072185D"/>
    <w:rsid w:val="00721A1F"/>
    <w:rsid w:val="00721AAE"/>
    <w:rsid w:val="00722822"/>
    <w:rsid w:val="00722D96"/>
    <w:rsid w:val="00722F01"/>
    <w:rsid w:val="007234DC"/>
    <w:rsid w:val="007237E2"/>
    <w:rsid w:val="00723B66"/>
    <w:rsid w:val="00724062"/>
    <w:rsid w:val="0072456B"/>
    <w:rsid w:val="00724EEE"/>
    <w:rsid w:val="00725B93"/>
    <w:rsid w:val="0072653C"/>
    <w:rsid w:val="00727647"/>
    <w:rsid w:val="007277C5"/>
    <w:rsid w:val="0072789F"/>
    <w:rsid w:val="0072799B"/>
    <w:rsid w:val="00727BCD"/>
    <w:rsid w:val="00727D56"/>
    <w:rsid w:val="0073075D"/>
    <w:rsid w:val="00730E2C"/>
    <w:rsid w:val="00730F0D"/>
    <w:rsid w:val="00731310"/>
    <w:rsid w:val="00731516"/>
    <w:rsid w:val="00731A83"/>
    <w:rsid w:val="00731DFB"/>
    <w:rsid w:val="007325F3"/>
    <w:rsid w:val="007328B2"/>
    <w:rsid w:val="00732A08"/>
    <w:rsid w:val="00733556"/>
    <w:rsid w:val="007337F1"/>
    <w:rsid w:val="007339E7"/>
    <w:rsid w:val="00733CC9"/>
    <w:rsid w:val="00733F0D"/>
    <w:rsid w:val="00733F13"/>
    <w:rsid w:val="007341E3"/>
    <w:rsid w:val="00735083"/>
    <w:rsid w:val="00735088"/>
    <w:rsid w:val="00735268"/>
    <w:rsid w:val="00735A1E"/>
    <w:rsid w:val="007360DD"/>
    <w:rsid w:val="007362D1"/>
    <w:rsid w:val="007366A3"/>
    <w:rsid w:val="007369CE"/>
    <w:rsid w:val="0073724A"/>
    <w:rsid w:val="00737D1B"/>
    <w:rsid w:val="00737D28"/>
    <w:rsid w:val="007405EB"/>
    <w:rsid w:val="007409BA"/>
    <w:rsid w:val="00740F0A"/>
    <w:rsid w:val="007410CB"/>
    <w:rsid w:val="0074193F"/>
    <w:rsid w:val="007419E1"/>
    <w:rsid w:val="00741A9F"/>
    <w:rsid w:val="00741BB4"/>
    <w:rsid w:val="0074210F"/>
    <w:rsid w:val="0074269E"/>
    <w:rsid w:val="00742ABF"/>
    <w:rsid w:val="007437A4"/>
    <w:rsid w:val="00743AEC"/>
    <w:rsid w:val="007442C9"/>
    <w:rsid w:val="00744810"/>
    <w:rsid w:val="007448ED"/>
    <w:rsid w:val="0074540A"/>
    <w:rsid w:val="00746186"/>
    <w:rsid w:val="00746395"/>
    <w:rsid w:val="0074683D"/>
    <w:rsid w:val="00750115"/>
    <w:rsid w:val="00750315"/>
    <w:rsid w:val="00750556"/>
    <w:rsid w:val="0075109F"/>
    <w:rsid w:val="007511EE"/>
    <w:rsid w:val="00751993"/>
    <w:rsid w:val="00751B2A"/>
    <w:rsid w:val="00751E59"/>
    <w:rsid w:val="007523D0"/>
    <w:rsid w:val="007528EA"/>
    <w:rsid w:val="00753240"/>
    <w:rsid w:val="007532CB"/>
    <w:rsid w:val="007533F2"/>
    <w:rsid w:val="007536A8"/>
    <w:rsid w:val="007537F8"/>
    <w:rsid w:val="00753AA9"/>
    <w:rsid w:val="00754017"/>
    <w:rsid w:val="0075402B"/>
    <w:rsid w:val="00754624"/>
    <w:rsid w:val="00754849"/>
    <w:rsid w:val="00754D47"/>
    <w:rsid w:val="00754E2C"/>
    <w:rsid w:val="007555DE"/>
    <w:rsid w:val="007559BA"/>
    <w:rsid w:val="00756298"/>
    <w:rsid w:val="00756469"/>
    <w:rsid w:val="00756BF9"/>
    <w:rsid w:val="00756E3A"/>
    <w:rsid w:val="00757A13"/>
    <w:rsid w:val="007602BE"/>
    <w:rsid w:val="0076060B"/>
    <w:rsid w:val="00760BB1"/>
    <w:rsid w:val="00760F95"/>
    <w:rsid w:val="00760F9F"/>
    <w:rsid w:val="00761181"/>
    <w:rsid w:val="00761878"/>
    <w:rsid w:val="00762018"/>
    <w:rsid w:val="007624F3"/>
    <w:rsid w:val="00762E7F"/>
    <w:rsid w:val="00763379"/>
    <w:rsid w:val="00763619"/>
    <w:rsid w:val="007637B2"/>
    <w:rsid w:val="00763C8E"/>
    <w:rsid w:val="0076477E"/>
    <w:rsid w:val="00764BE8"/>
    <w:rsid w:val="00764FF8"/>
    <w:rsid w:val="00765758"/>
    <w:rsid w:val="007663B8"/>
    <w:rsid w:val="00766BBA"/>
    <w:rsid w:val="00767168"/>
    <w:rsid w:val="0076753B"/>
    <w:rsid w:val="00767CBF"/>
    <w:rsid w:val="0077192B"/>
    <w:rsid w:val="00771AE7"/>
    <w:rsid w:val="007720E5"/>
    <w:rsid w:val="007723AB"/>
    <w:rsid w:val="00772ABF"/>
    <w:rsid w:val="00772BB3"/>
    <w:rsid w:val="0077308E"/>
    <w:rsid w:val="0077357E"/>
    <w:rsid w:val="007740A8"/>
    <w:rsid w:val="00774374"/>
    <w:rsid w:val="007743BE"/>
    <w:rsid w:val="00774C5B"/>
    <w:rsid w:val="00774E61"/>
    <w:rsid w:val="00775610"/>
    <w:rsid w:val="00775911"/>
    <w:rsid w:val="00775A57"/>
    <w:rsid w:val="00775BFE"/>
    <w:rsid w:val="00775F05"/>
    <w:rsid w:val="00775F84"/>
    <w:rsid w:val="007769A7"/>
    <w:rsid w:val="00776C51"/>
    <w:rsid w:val="00776FC6"/>
    <w:rsid w:val="00777256"/>
    <w:rsid w:val="0077777D"/>
    <w:rsid w:val="00777C29"/>
    <w:rsid w:val="00777E76"/>
    <w:rsid w:val="00781A17"/>
    <w:rsid w:val="007821E3"/>
    <w:rsid w:val="0078220E"/>
    <w:rsid w:val="00783379"/>
    <w:rsid w:val="0078542E"/>
    <w:rsid w:val="00785C79"/>
    <w:rsid w:val="007866A4"/>
    <w:rsid w:val="00786A69"/>
    <w:rsid w:val="00786E82"/>
    <w:rsid w:val="007870F7"/>
    <w:rsid w:val="00787836"/>
    <w:rsid w:val="00787C77"/>
    <w:rsid w:val="007905C8"/>
    <w:rsid w:val="007908B7"/>
    <w:rsid w:val="00790F18"/>
    <w:rsid w:val="00791516"/>
    <w:rsid w:val="007920FB"/>
    <w:rsid w:val="00792A24"/>
    <w:rsid w:val="007931F3"/>
    <w:rsid w:val="00793651"/>
    <w:rsid w:val="00793687"/>
    <w:rsid w:val="007936FD"/>
    <w:rsid w:val="007939B4"/>
    <w:rsid w:val="00793A89"/>
    <w:rsid w:val="007945EB"/>
    <w:rsid w:val="00795017"/>
    <w:rsid w:val="007954EB"/>
    <w:rsid w:val="00796C8E"/>
    <w:rsid w:val="007978CF"/>
    <w:rsid w:val="00797AAC"/>
    <w:rsid w:val="00797AB4"/>
    <w:rsid w:val="00797B50"/>
    <w:rsid w:val="007A058C"/>
    <w:rsid w:val="007A0B83"/>
    <w:rsid w:val="007A0F2C"/>
    <w:rsid w:val="007A1055"/>
    <w:rsid w:val="007A186E"/>
    <w:rsid w:val="007A30D1"/>
    <w:rsid w:val="007A3116"/>
    <w:rsid w:val="007A4076"/>
    <w:rsid w:val="007A41DF"/>
    <w:rsid w:val="007A43BE"/>
    <w:rsid w:val="007A488A"/>
    <w:rsid w:val="007A57CD"/>
    <w:rsid w:val="007A58E7"/>
    <w:rsid w:val="007A5D07"/>
    <w:rsid w:val="007A6B71"/>
    <w:rsid w:val="007A7477"/>
    <w:rsid w:val="007A76BD"/>
    <w:rsid w:val="007A7975"/>
    <w:rsid w:val="007A7E61"/>
    <w:rsid w:val="007A7FEE"/>
    <w:rsid w:val="007B0AF8"/>
    <w:rsid w:val="007B0F38"/>
    <w:rsid w:val="007B127F"/>
    <w:rsid w:val="007B13E8"/>
    <w:rsid w:val="007B195C"/>
    <w:rsid w:val="007B1978"/>
    <w:rsid w:val="007B22E1"/>
    <w:rsid w:val="007B23EC"/>
    <w:rsid w:val="007B2717"/>
    <w:rsid w:val="007B2938"/>
    <w:rsid w:val="007B33B5"/>
    <w:rsid w:val="007B37D5"/>
    <w:rsid w:val="007B3D15"/>
    <w:rsid w:val="007B3EDB"/>
    <w:rsid w:val="007B40B5"/>
    <w:rsid w:val="007B413A"/>
    <w:rsid w:val="007B426F"/>
    <w:rsid w:val="007B4333"/>
    <w:rsid w:val="007B4672"/>
    <w:rsid w:val="007B4EC5"/>
    <w:rsid w:val="007B518C"/>
    <w:rsid w:val="007B534D"/>
    <w:rsid w:val="007B5EE8"/>
    <w:rsid w:val="007B613A"/>
    <w:rsid w:val="007B66CB"/>
    <w:rsid w:val="007B66D0"/>
    <w:rsid w:val="007B6B73"/>
    <w:rsid w:val="007B71C8"/>
    <w:rsid w:val="007B7296"/>
    <w:rsid w:val="007B79D5"/>
    <w:rsid w:val="007B7A2C"/>
    <w:rsid w:val="007C017D"/>
    <w:rsid w:val="007C1772"/>
    <w:rsid w:val="007C1929"/>
    <w:rsid w:val="007C206A"/>
    <w:rsid w:val="007C21A0"/>
    <w:rsid w:val="007C23A3"/>
    <w:rsid w:val="007C29C0"/>
    <w:rsid w:val="007C36EC"/>
    <w:rsid w:val="007C45DE"/>
    <w:rsid w:val="007C4997"/>
    <w:rsid w:val="007C49CB"/>
    <w:rsid w:val="007C4C6E"/>
    <w:rsid w:val="007C548B"/>
    <w:rsid w:val="007C5AE9"/>
    <w:rsid w:val="007C629D"/>
    <w:rsid w:val="007C6B11"/>
    <w:rsid w:val="007C7325"/>
    <w:rsid w:val="007C7ADE"/>
    <w:rsid w:val="007C7B27"/>
    <w:rsid w:val="007C7C39"/>
    <w:rsid w:val="007C7F94"/>
    <w:rsid w:val="007D00CA"/>
    <w:rsid w:val="007D0314"/>
    <w:rsid w:val="007D06EE"/>
    <w:rsid w:val="007D08CF"/>
    <w:rsid w:val="007D0C1B"/>
    <w:rsid w:val="007D107E"/>
    <w:rsid w:val="007D1AE1"/>
    <w:rsid w:val="007D1BC9"/>
    <w:rsid w:val="007D2577"/>
    <w:rsid w:val="007D2700"/>
    <w:rsid w:val="007D282E"/>
    <w:rsid w:val="007D29DB"/>
    <w:rsid w:val="007D2FC9"/>
    <w:rsid w:val="007D36BD"/>
    <w:rsid w:val="007D3800"/>
    <w:rsid w:val="007D3B73"/>
    <w:rsid w:val="007D3FAD"/>
    <w:rsid w:val="007D4145"/>
    <w:rsid w:val="007D445F"/>
    <w:rsid w:val="007D4AA2"/>
    <w:rsid w:val="007D4CBD"/>
    <w:rsid w:val="007D5573"/>
    <w:rsid w:val="007D588A"/>
    <w:rsid w:val="007D5F4D"/>
    <w:rsid w:val="007D64A6"/>
    <w:rsid w:val="007D66D6"/>
    <w:rsid w:val="007D697C"/>
    <w:rsid w:val="007D6DA6"/>
    <w:rsid w:val="007D6FA5"/>
    <w:rsid w:val="007D759C"/>
    <w:rsid w:val="007D7F93"/>
    <w:rsid w:val="007E0272"/>
    <w:rsid w:val="007E036A"/>
    <w:rsid w:val="007E1679"/>
    <w:rsid w:val="007E1D03"/>
    <w:rsid w:val="007E1D2B"/>
    <w:rsid w:val="007E1E2B"/>
    <w:rsid w:val="007E2E0E"/>
    <w:rsid w:val="007E2FE7"/>
    <w:rsid w:val="007E40D4"/>
    <w:rsid w:val="007E4633"/>
    <w:rsid w:val="007E52DB"/>
    <w:rsid w:val="007E5D5C"/>
    <w:rsid w:val="007E620F"/>
    <w:rsid w:val="007E66A0"/>
    <w:rsid w:val="007E67C3"/>
    <w:rsid w:val="007E6803"/>
    <w:rsid w:val="007E6B87"/>
    <w:rsid w:val="007E6F2C"/>
    <w:rsid w:val="007E7D2C"/>
    <w:rsid w:val="007E7D60"/>
    <w:rsid w:val="007F01D3"/>
    <w:rsid w:val="007F069D"/>
    <w:rsid w:val="007F0D1E"/>
    <w:rsid w:val="007F112A"/>
    <w:rsid w:val="007F169F"/>
    <w:rsid w:val="007F1E91"/>
    <w:rsid w:val="007F2159"/>
    <w:rsid w:val="007F21EA"/>
    <w:rsid w:val="007F2ED5"/>
    <w:rsid w:val="007F3130"/>
    <w:rsid w:val="007F3751"/>
    <w:rsid w:val="007F4F1B"/>
    <w:rsid w:val="007F4F36"/>
    <w:rsid w:val="007F50CB"/>
    <w:rsid w:val="007F5223"/>
    <w:rsid w:val="007F5FC8"/>
    <w:rsid w:val="007F6162"/>
    <w:rsid w:val="007F6560"/>
    <w:rsid w:val="007F6FB1"/>
    <w:rsid w:val="007F73AB"/>
    <w:rsid w:val="007F7511"/>
    <w:rsid w:val="007F7E90"/>
    <w:rsid w:val="008005DE"/>
    <w:rsid w:val="008025B2"/>
    <w:rsid w:val="0080276C"/>
    <w:rsid w:val="0080281A"/>
    <w:rsid w:val="00802C5C"/>
    <w:rsid w:val="00803ACD"/>
    <w:rsid w:val="00803FC5"/>
    <w:rsid w:val="00804066"/>
    <w:rsid w:val="0080422A"/>
    <w:rsid w:val="0080435A"/>
    <w:rsid w:val="00804A85"/>
    <w:rsid w:val="008052CC"/>
    <w:rsid w:val="008053AD"/>
    <w:rsid w:val="008055D1"/>
    <w:rsid w:val="00805B3C"/>
    <w:rsid w:val="008060D2"/>
    <w:rsid w:val="00806181"/>
    <w:rsid w:val="00806393"/>
    <w:rsid w:val="00806558"/>
    <w:rsid w:val="00806BD5"/>
    <w:rsid w:val="00806FB2"/>
    <w:rsid w:val="008073DB"/>
    <w:rsid w:val="00807564"/>
    <w:rsid w:val="008103E4"/>
    <w:rsid w:val="00810818"/>
    <w:rsid w:val="008108C0"/>
    <w:rsid w:val="00810A39"/>
    <w:rsid w:val="00810E1E"/>
    <w:rsid w:val="008116EF"/>
    <w:rsid w:val="00811EFC"/>
    <w:rsid w:val="0081205E"/>
    <w:rsid w:val="0081233A"/>
    <w:rsid w:val="00812477"/>
    <w:rsid w:val="00813092"/>
    <w:rsid w:val="0081464A"/>
    <w:rsid w:val="00814699"/>
    <w:rsid w:val="00815002"/>
    <w:rsid w:val="008154FF"/>
    <w:rsid w:val="0081587C"/>
    <w:rsid w:val="00816489"/>
    <w:rsid w:val="008164C9"/>
    <w:rsid w:val="00816D98"/>
    <w:rsid w:val="00817571"/>
    <w:rsid w:val="00817B11"/>
    <w:rsid w:val="008203FC"/>
    <w:rsid w:val="008209BC"/>
    <w:rsid w:val="0082187C"/>
    <w:rsid w:val="00821CB7"/>
    <w:rsid w:val="00822833"/>
    <w:rsid w:val="00822CB7"/>
    <w:rsid w:val="00823785"/>
    <w:rsid w:val="00823BE2"/>
    <w:rsid w:val="00823FAB"/>
    <w:rsid w:val="00824881"/>
    <w:rsid w:val="008249CA"/>
    <w:rsid w:val="00824A3B"/>
    <w:rsid w:val="0082507C"/>
    <w:rsid w:val="008252B8"/>
    <w:rsid w:val="00825B56"/>
    <w:rsid w:val="00825DCD"/>
    <w:rsid w:val="008260AD"/>
    <w:rsid w:val="008269C1"/>
    <w:rsid w:val="00826D3C"/>
    <w:rsid w:val="00826FD1"/>
    <w:rsid w:val="0082727D"/>
    <w:rsid w:val="00827452"/>
    <w:rsid w:val="008275D4"/>
    <w:rsid w:val="00827A58"/>
    <w:rsid w:val="008302BE"/>
    <w:rsid w:val="00830A5E"/>
    <w:rsid w:val="00830B64"/>
    <w:rsid w:val="00830D65"/>
    <w:rsid w:val="00830D9B"/>
    <w:rsid w:val="00831D31"/>
    <w:rsid w:val="00831FCB"/>
    <w:rsid w:val="0083246C"/>
    <w:rsid w:val="0083278E"/>
    <w:rsid w:val="00832CCF"/>
    <w:rsid w:val="00832ED8"/>
    <w:rsid w:val="00833087"/>
    <w:rsid w:val="00833403"/>
    <w:rsid w:val="00833531"/>
    <w:rsid w:val="008337EB"/>
    <w:rsid w:val="0083381B"/>
    <w:rsid w:val="00833F4C"/>
    <w:rsid w:val="008342E9"/>
    <w:rsid w:val="0083492F"/>
    <w:rsid w:val="0083499A"/>
    <w:rsid w:val="008351E6"/>
    <w:rsid w:val="008351EB"/>
    <w:rsid w:val="008357FE"/>
    <w:rsid w:val="00835EC7"/>
    <w:rsid w:val="00836B6D"/>
    <w:rsid w:val="00836ECD"/>
    <w:rsid w:val="0083741A"/>
    <w:rsid w:val="008374A1"/>
    <w:rsid w:val="00837775"/>
    <w:rsid w:val="00837DF3"/>
    <w:rsid w:val="00840262"/>
    <w:rsid w:val="00840B5D"/>
    <w:rsid w:val="00840D07"/>
    <w:rsid w:val="00840D61"/>
    <w:rsid w:val="00840DA5"/>
    <w:rsid w:val="00840F75"/>
    <w:rsid w:val="0084190C"/>
    <w:rsid w:val="00841CB1"/>
    <w:rsid w:val="00841DA3"/>
    <w:rsid w:val="00841FAB"/>
    <w:rsid w:val="0084241F"/>
    <w:rsid w:val="00842FC5"/>
    <w:rsid w:val="0084370A"/>
    <w:rsid w:val="00843D2F"/>
    <w:rsid w:val="00844685"/>
    <w:rsid w:val="0084497E"/>
    <w:rsid w:val="00844993"/>
    <w:rsid w:val="00845282"/>
    <w:rsid w:val="00845497"/>
    <w:rsid w:val="008454C8"/>
    <w:rsid w:val="00845F03"/>
    <w:rsid w:val="008469AD"/>
    <w:rsid w:val="00846AF0"/>
    <w:rsid w:val="00846BAF"/>
    <w:rsid w:val="00846EF5"/>
    <w:rsid w:val="00847761"/>
    <w:rsid w:val="0085010B"/>
    <w:rsid w:val="00851749"/>
    <w:rsid w:val="00851AA2"/>
    <w:rsid w:val="00852CF4"/>
    <w:rsid w:val="00853B12"/>
    <w:rsid w:val="00853D32"/>
    <w:rsid w:val="00854299"/>
    <w:rsid w:val="00854489"/>
    <w:rsid w:val="00854899"/>
    <w:rsid w:val="00854962"/>
    <w:rsid w:val="00855A58"/>
    <w:rsid w:val="00855BC0"/>
    <w:rsid w:val="00855D4F"/>
    <w:rsid w:val="0085674B"/>
    <w:rsid w:val="008569F2"/>
    <w:rsid w:val="00856D8F"/>
    <w:rsid w:val="00857578"/>
    <w:rsid w:val="008604D2"/>
    <w:rsid w:val="00860B51"/>
    <w:rsid w:val="00861ACF"/>
    <w:rsid w:val="00861C12"/>
    <w:rsid w:val="00861EBE"/>
    <w:rsid w:val="00862012"/>
    <w:rsid w:val="0086242E"/>
    <w:rsid w:val="00862D28"/>
    <w:rsid w:val="008643E4"/>
    <w:rsid w:val="00864E97"/>
    <w:rsid w:val="00865349"/>
    <w:rsid w:val="008654F4"/>
    <w:rsid w:val="0086724F"/>
    <w:rsid w:val="00867737"/>
    <w:rsid w:val="00867EEA"/>
    <w:rsid w:val="00867FA9"/>
    <w:rsid w:val="0087076A"/>
    <w:rsid w:val="00871C12"/>
    <w:rsid w:val="00872A86"/>
    <w:rsid w:val="00872BFF"/>
    <w:rsid w:val="00872F8A"/>
    <w:rsid w:val="008733B5"/>
    <w:rsid w:val="008736E1"/>
    <w:rsid w:val="00873782"/>
    <w:rsid w:val="0087427B"/>
    <w:rsid w:val="0087440D"/>
    <w:rsid w:val="00874661"/>
    <w:rsid w:val="00875810"/>
    <w:rsid w:val="00875CD4"/>
    <w:rsid w:val="00875F17"/>
    <w:rsid w:val="008760EE"/>
    <w:rsid w:val="008766F1"/>
    <w:rsid w:val="00876EA6"/>
    <w:rsid w:val="008770F0"/>
    <w:rsid w:val="00877265"/>
    <w:rsid w:val="00880B14"/>
    <w:rsid w:val="00881054"/>
    <w:rsid w:val="0088135D"/>
    <w:rsid w:val="008814F7"/>
    <w:rsid w:val="0088160C"/>
    <w:rsid w:val="00881785"/>
    <w:rsid w:val="0088194F"/>
    <w:rsid w:val="0088200F"/>
    <w:rsid w:val="00882366"/>
    <w:rsid w:val="008828CE"/>
    <w:rsid w:val="00882B41"/>
    <w:rsid w:val="00883285"/>
    <w:rsid w:val="008836BA"/>
    <w:rsid w:val="008839D8"/>
    <w:rsid w:val="00883B16"/>
    <w:rsid w:val="00884B91"/>
    <w:rsid w:val="00884DB6"/>
    <w:rsid w:val="008850AC"/>
    <w:rsid w:val="00885250"/>
    <w:rsid w:val="0088551F"/>
    <w:rsid w:val="00885576"/>
    <w:rsid w:val="008855F1"/>
    <w:rsid w:val="008858A9"/>
    <w:rsid w:val="00885B54"/>
    <w:rsid w:val="00886C4F"/>
    <w:rsid w:val="0088722A"/>
    <w:rsid w:val="00887A3F"/>
    <w:rsid w:val="00891677"/>
    <w:rsid w:val="00891838"/>
    <w:rsid w:val="00892204"/>
    <w:rsid w:val="00892839"/>
    <w:rsid w:val="008929AE"/>
    <w:rsid w:val="00892F87"/>
    <w:rsid w:val="00893296"/>
    <w:rsid w:val="00893376"/>
    <w:rsid w:val="008934F2"/>
    <w:rsid w:val="00893634"/>
    <w:rsid w:val="008938B1"/>
    <w:rsid w:val="00893A5A"/>
    <w:rsid w:val="00893FCF"/>
    <w:rsid w:val="008943C1"/>
    <w:rsid w:val="008944EC"/>
    <w:rsid w:val="00894CDE"/>
    <w:rsid w:val="00895893"/>
    <w:rsid w:val="00895B9A"/>
    <w:rsid w:val="00896169"/>
    <w:rsid w:val="0089646D"/>
    <w:rsid w:val="008972C3"/>
    <w:rsid w:val="008A0C89"/>
    <w:rsid w:val="008A0F1F"/>
    <w:rsid w:val="008A0F30"/>
    <w:rsid w:val="008A0F6C"/>
    <w:rsid w:val="008A202A"/>
    <w:rsid w:val="008A21FD"/>
    <w:rsid w:val="008A32E9"/>
    <w:rsid w:val="008A370F"/>
    <w:rsid w:val="008A37CD"/>
    <w:rsid w:val="008A42F6"/>
    <w:rsid w:val="008A4333"/>
    <w:rsid w:val="008A45ED"/>
    <w:rsid w:val="008A46B1"/>
    <w:rsid w:val="008A4952"/>
    <w:rsid w:val="008A4D44"/>
    <w:rsid w:val="008A4DD3"/>
    <w:rsid w:val="008A53BE"/>
    <w:rsid w:val="008A5578"/>
    <w:rsid w:val="008A5787"/>
    <w:rsid w:val="008A61C9"/>
    <w:rsid w:val="008A63A7"/>
    <w:rsid w:val="008A6D2B"/>
    <w:rsid w:val="008A7FCE"/>
    <w:rsid w:val="008B01A3"/>
    <w:rsid w:val="008B06CD"/>
    <w:rsid w:val="008B0F33"/>
    <w:rsid w:val="008B0F83"/>
    <w:rsid w:val="008B110A"/>
    <w:rsid w:val="008B118D"/>
    <w:rsid w:val="008B136B"/>
    <w:rsid w:val="008B15C2"/>
    <w:rsid w:val="008B16BD"/>
    <w:rsid w:val="008B195C"/>
    <w:rsid w:val="008B3CEA"/>
    <w:rsid w:val="008B3E2C"/>
    <w:rsid w:val="008B477E"/>
    <w:rsid w:val="008B4B71"/>
    <w:rsid w:val="008B4F02"/>
    <w:rsid w:val="008B4F8D"/>
    <w:rsid w:val="008B62D7"/>
    <w:rsid w:val="008B6446"/>
    <w:rsid w:val="008B65DE"/>
    <w:rsid w:val="008B6F7A"/>
    <w:rsid w:val="008B74CC"/>
    <w:rsid w:val="008B766A"/>
    <w:rsid w:val="008B77BF"/>
    <w:rsid w:val="008B78CA"/>
    <w:rsid w:val="008C01AE"/>
    <w:rsid w:val="008C07E0"/>
    <w:rsid w:val="008C0896"/>
    <w:rsid w:val="008C1370"/>
    <w:rsid w:val="008C1398"/>
    <w:rsid w:val="008C13B9"/>
    <w:rsid w:val="008C1C09"/>
    <w:rsid w:val="008C1CB2"/>
    <w:rsid w:val="008C20EC"/>
    <w:rsid w:val="008C216E"/>
    <w:rsid w:val="008C217D"/>
    <w:rsid w:val="008C2627"/>
    <w:rsid w:val="008C2AD4"/>
    <w:rsid w:val="008C2BCF"/>
    <w:rsid w:val="008C2D62"/>
    <w:rsid w:val="008C2DCE"/>
    <w:rsid w:val="008C2FC3"/>
    <w:rsid w:val="008C30B3"/>
    <w:rsid w:val="008C351F"/>
    <w:rsid w:val="008C4737"/>
    <w:rsid w:val="008C4B7A"/>
    <w:rsid w:val="008C4D45"/>
    <w:rsid w:val="008C50B8"/>
    <w:rsid w:val="008C53AC"/>
    <w:rsid w:val="008C5AEC"/>
    <w:rsid w:val="008C5FF8"/>
    <w:rsid w:val="008C6612"/>
    <w:rsid w:val="008C6967"/>
    <w:rsid w:val="008C6B48"/>
    <w:rsid w:val="008C7A8A"/>
    <w:rsid w:val="008C7F4E"/>
    <w:rsid w:val="008D0982"/>
    <w:rsid w:val="008D0C80"/>
    <w:rsid w:val="008D0F48"/>
    <w:rsid w:val="008D1280"/>
    <w:rsid w:val="008D1682"/>
    <w:rsid w:val="008D1C85"/>
    <w:rsid w:val="008D21C0"/>
    <w:rsid w:val="008D2330"/>
    <w:rsid w:val="008D2A79"/>
    <w:rsid w:val="008D2D98"/>
    <w:rsid w:val="008D2D9B"/>
    <w:rsid w:val="008D30F4"/>
    <w:rsid w:val="008D39A8"/>
    <w:rsid w:val="008D436F"/>
    <w:rsid w:val="008D535A"/>
    <w:rsid w:val="008D726B"/>
    <w:rsid w:val="008D751C"/>
    <w:rsid w:val="008E0407"/>
    <w:rsid w:val="008E06A7"/>
    <w:rsid w:val="008E07DE"/>
    <w:rsid w:val="008E0977"/>
    <w:rsid w:val="008E0AD8"/>
    <w:rsid w:val="008E0D17"/>
    <w:rsid w:val="008E10E0"/>
    <w:rsid w:val="008E14DF"/>
    <w:rsid w:val="008E1BDB"/>
    <w:rsid w:val="008E1BF2"/>
    <w:rsid w:val="008E1EB5"/>
    <w:rsid w:val="008E24FD"/>
    <w:rsid w:val="008E2AB6"/>
    <w:rsid w:val="008E3055"/>
    <w:rsid w:val="008E31D9"/>
    <w:rsid w:val="008E3739"/>
    <w:rsid w:val="008E44FE"/>
    <w:rsid w:val="008E47D0"/>
    <w:rsid w:val="008E4E68"/>
    <w:rsid w:val="008E4EC0"/>
    <w:rsid w:val="008E5744"/>
    <w:rsid w:val="008E5C76"/>
    <w:rsid w:val="008E5D86"/>
    <w:rsid w:val="008E5F06"/>
    <w:rsid w:val="008E6B34"/>
    <w:rsid w:val="008E74F2"/>
    <w:rsid w:val="008E7526"/>
    <w:rsid w:val="008E7B6F"/>
    <w:rsid w:val="008E7E73"/>
    <w:rsid w:val="008F08B2"/>
    <w:rsid w:val="008F1812"/>
    <w:rsid w:val="008F2486"/>
    <w:rsid w:val="008F2BE8"/>
    <w:rsid w:val="008F2C10"/>
    <w:rsid w:val="008F3997"/>
    <w:rsid w:val="008F3A75"/>
    <w:rsid w:val="008F3E09"/>
    <w:rsid w:val="008F409B"/>
    <w:rsid w:val="008F42D0"/>
    <w:rsid w:val="008F4655"/>
    <w:rsid w:val="008F48DA"/>
    <w:rsid w:val="008F5143"/>
    <w:rsid w:val="008F5493"/>
    <w:rsid w:val="008F55AA"/>
    <w:rsid w:val="008F5C9D"/>
    <w:rsid w:val="008F67BE"/>
    <w:rsid w:val="008F6912"/>
    <w:rsid w:val="008F695C"/>
    <w:rsid w:val="008F6AB3"/>
    <w:rsid w:val="008F6AFB"/>
    <w:rsid w:val="008F6BB5"/>
    <w:rsid w:val="008F71A3"/>
    <w:rsid w:val="008F7DED"/>
    <w:rsid w:val="009002FD"/>
    <w:rsid w:val="0090067C"/>
    <w:rsid w:val="0090091D"/>
    <w:rsid w:val="00900BB5"/>
    <w:rsid w:val="00900DCA"/>
    <w:rsid w:val="00900E95"/>
    <w:rsid w:val="00901C8C"/>
    <w:rsid w:val="009021D5"/>
    <w:rsid w:val="00902800"/>
    <w:rsid w:val="009030F4"/>
    <w:rsid w:val="00903C58"/>
    <w:rsid w:val="00903F1D"/>
    <w:rsid w:val="0090402B"/>
    <w:rsid w:val="00904403"/>
    <w:rsid w:val="0090467A"/>
    <w:rsid w:val="00904786"/>
    <w:rsid w:val="00904F92"/>
    <w:rsid w:val="00904F9B"/>
    <w:rsid w:val="009050C4"/>
    <w:rsid w:val="00905169"/>
    <w:rsid w:val="009056C8"/>
    <w:rsid w:val="00905A13"/>
    <w:rsid w:val="00905B8B"/>
    <w:rsid w:val="00907099"/>
    <w:rsid w:val="0090758D"/>
    <w:rsid w:val="009078AE"/>
    <w:rsid w:val="00910326"/>
    <w:rsid w:val="0091059A"/>
    <w:rsid w:val="009106FF"/>
    <w:rsid w:val="009110FF"/>
    <w:rsid w:val="00911391"/>
    <w:rsid w:val="00911A6F"/>
    <w:rsid w:val="009136B2"/>
    <w:rsid w:val="009137E9"/>
    <w:rsid w:val="00913C4A"/>
    <w:rsid w:val="00914067"/>
    <w:rsid w:val="0091425B"/>
    <w:rsid w:val="009144D3"/>
    <w:rsid w:val="00915028"/>
    <w:rsid w:val="0091532F"/>
    <w:rsid w:val="00916069"/>
    <w:rsid w:val="00916894"/>
    <w:rsid w:val="00916A13"/>
    <w:rsid w:val="00917C5C"/>
    <w:rsid w:val="00917E3E"/>
    <w:rsid w:val="00920363"/>
    <w:rsid w:val="009203F9"/>
    <w:rsid w:val="009212B7"/>
    <w:rsid w:val="00921573"/>
    <w:rsid w:val="009219A7"/>
    <w:rsid w:val="00921D47"/>
    <w:rsid w:val="00921E0B"/>
    <w:rsid w:val="00921E99"/>
    <w:rsid w:val="00921EB8"/>
    <w:rsid w:val="00922064"/>
    <w:rsid w:val="009221DA"/>
    <w:rsid w:val="00922549"/>
    <w:rsid w:val="00922A4B"/>
    <w:rsid w:val="00922A77"/>
    <w:rsid w:val="009236A6"/>
    <w:rsid w:val="00924AD2"/>
    <w:rsid w:val="00924E71"/>
    <w:rsid w:val="00924F71"/>
    <w:rsid w:val="00925251"/>
    <w:rsid w:val="00926B66"/>
    <w:rsid w:val="00926EB3"/>
    <w:rsid w:val="0092719D"/>
    <w:rsid w:val="00927249"/>
    <w:rsid w:val="009275C2"/>
    <w:rsid w:val="00927EB6"/>
    <w:rsid w:val="00927EF1"/>
    <w:rsid w:val="00930519"/>
    <w:rsid w:val="009317FB"/>
    <w:rsid w:val="009321C6"/>
    <w:rsid w:val="0093287F"/>
    <w:rsid w:val="00932AA8"/>
    <w:rsid w:val="00932CFC"/>
    <w:rsid w:val="00932D46"/>
    <w:rsid w:val="00932F2D"/>
    <w:rsid w:val="00933A9F"/>
    <w:rsid w:val="00934202"/>
    <w:rsid w:val="0093458C"/>
    <w:rsid w:val="00935302"/>
    <w:rsid w:val="0093558F"/>
    <w:rsid w:val="00935A5B"/>
    <w:rsid w:val="00935AA1"/>
    <w:rsid w:val="0093606B"/>
    <w:rsid w:val="00936B5B"/>
    <w:rsid w:val="00936E04"/>
    <w:rsid w:val="00937C88"/>
    <w:rsid w:val="00937CD2"/>
    <w:rsid w:val="00937DB3"/>
    <w:rsid w:val="00940227"/>
    <w:rsid w:val="0094024B"/>
    <w:rsid w:val="00940299"/>
    <w:rsid w:val="00940462"/>
    <w:rsid w:val="00940573"/>
    <w:rsid w:val="00941A6A"/>
    <w:rsid w:val="00941AF8"/>
    <w:rsid w:val="00941E29"/>
    <w:rsid w:val="0094213B"/>
    <w:rsid w:val="009423EC"/>
    <w:rsid w:val="009424E6"/>
    <w:rsid w:val="009428DA"/>
    <w:rsid w:val="00942CED"/>
    <w:rsid w:val="009437AF"/>
    <w:rsid w:val="009438AF"/>
    <w:rsid w:val="00943A27"/>
    <w:rsid w:val="00944396"/>
    <w:rsid w:val="0094455F"/>
    <w:rsid w:val="009447E6"/>
    <w:rsid w:val="00944AD7"/>
    <w:rsid w:val="00944B0A"/>
    <w:rsid w:val="0094567E"/>
    <w:rsid w:val="00946408"/>
    <w:rsid w:val="00946CFB"/>
    <w:rsid w:val="00946EE5"/>
    <w:rsid w:val="0094726B"/>
    <w:rsid w:val="009500D2"/>
    <w:rsid w:val="0095082A"/>
    <w:rsid w:val="00950878"/>
    <w:rsid w:val="00950CD7"/>
    <w:rsid w:val="00950CEB"/>
    <w:rsid w:val="00950E03"/>
    <w:rsid w:val="009516F1"/>
    <w:rsid w:val="00951744"/>
    <w:rsid w:val="009528E5"/>
    <w:rsid w:val="009534EB"/>
    <w:rsid w:val="00953706"/>
    <w:rsid w:val="009548F2"/>
    <w:rsid w:val="00955B1C"/>
    <w:rsid w:val="00955B71"/>
    <w:rsid w:val="00955E47"/>
    <w:rsid w:val="00956305"/>
    <w:rsid w:val="00956E82"/>
    <w:rsid w:val="00956F13"/>
    <w:rsid w:val="00957223"/>
    <w:rsid w:val="00957251"/>
    <w:rsid w:val="00957789"/>
    <w:rsid w:val="009600D2"/>
    <w:rsid w:val="00961302"/>
    <w:rsid w:val="009622EA"/>
    <w:rsid w:val="00962E51"/>
    <w:rsid w:val="0096303C"/>
    <w:rsid w:val="009634D3"/>
    <w:rsid w:val="00963B3A"/>
    <w:rsid w:val="00964068"/>
    <w:rsid w:val="00964B71"/>
    <w:rsid w:val="0096525F"/>
    <w:rsid w:val="0096560E"/>
    <w:rsid w:val="009656E1"/>
    <w:rsid w:val="0096617B"/>
    <w:rsid w:val="009667A5"/>
    <w:rsid w:val="0097088C"/>
    <w:rsid w:val="00971065"/>
    <w:rsid w:val="009712F9"/>
    <w:rsid w:val="009713EC"/>
    <w:rsid w:val="009714A4"/>
    <w:rsid w:val="00972960"/>
    <w:rsid w:val="00972C1D"/>
    <w:rsid w:val="0097325C"/>
    <w:rsid w:val="00973A1E"/>
    <w:rsid w:val="00974741"/>
    <w:rsid w:val="00974D1D"/>
    <w:rsid w:val="00974DCC"/>
    <w:rsid w:val="00974F56"/>
    <w:rsid w:val="009750C0"/>
    <w:rsid w:val="0097568B"/>
    <w:rsid w:val="00975701"/>
    <w:rsid w:val="009757A4"/>
    <w:rsid w:val="00975A78"/>
    <w:rsid w:val="009761B2"/>
    <w:rsid w:val="0098044C"/>
    <w:rsid w:val="00980637"/>
    <w:rsid w:val="0098087E"/>
    <w:rsid w:val="00980936"/>
    <w:rsid w:val="00980A28"/>
    <w:rsid w:val="009815AE"/>
    <w:rsid w:val="00981C35"/>
    <w:rsid w:val="00982C92"/>
    <w:rsid w:val="00983F3F"/>
    <w:rsid w:val="0098420E"/>
    <w:rsid w:val="0098497B"/>
    <w:rsid w:val="00984EB1"/>
    <w:rsid w:val="00985928"/>
    <w:rsid w:val="00986144"/>
    <w:rsid w:val="009867BE"/>
    <w:rsid w:val="00986A61"/>
    <w:rsid w:val="00986C8C"/>
    <w:rsid w:val="00986CB3"/>
    <w:rsid w:val="009871C0"/>
    <w:rsid w:val="0099085F"/>
    <w:rsid w:val="009909CA"/>
    <w:rsid w:val="00990A5D"/>
    <w:rsid w:val="009912C6"/>
    <w:rsid w:val="00991337"/>
    <w:rsid w:val="00991FB9"/>
    <w:rsid w:val="009921E9"/>
    <w:rsid w:val="00992CA1"/>
    <w:rsid w:val="00992D5E"/>
    <w:rsid w:val="009932B7"/>
    <w:rsid w:val="00993C7C"/>
    <w:rsid w:val="00993D4F"/>
    <w:rsid w:val="00994783"/>
    <w:rsid w:val="009949B9"/>
    <w:rsid w:val="0099523F"/>
    <w:rsid w:val="00995F39"/>
    <w:rsid w:val="0099611D"/>
    <w:rsid w:val="00996399"/>
    <w:rsid w:val="009965EB"/>
    <w:rsid w:val="00997042"/>
    <w:rsid w:val="00997163"/>
    <w:rsid w:val="00997770"/>
    <w:rsid w:val="009A0D75"/>
    <w:rsid w:val="009A12AB"/>
    <w:rsid w:val="009A1369"/>
    <w:rsid w:val="009A1725"/>
    <w:rsid w:val="009A24E8"/>
    <w:rsid w:val="009A2858"/>
    <w:rsid w:val="009A2A46"/>
    <w:rsid w:val="009A406B"/>
    <w:rsid w:val="009A414E"/>
    <w:rsid w:val="009A49FD"/>
    <w:rsid w:val="009A4FC3"/>
    <w:rsid w:val="009A53F5"/>
    <w:rsid w:val="009A56C5"/>
    <w:rsid w:val="009A6C11"/>
    <w:rsid w:val="009A6C8D"/>
    <w:rsid w:val="009A6D89"/>
    <w:rsid w:val="009A7428"/>
    <w:rsid w:val="009A7659"/>
    <w:rsid w:val="009A7E4F"/>
    <w:rsid w:val="009B0039"/>
    <w:rsid w:val="009B0356"/>
    <w:rsid w:val="009B05F3"/>
    <w:rsid w:val="009B1173"/>
    <w:rsid w:val="009B1749"/>
    <w:rsid w:val="009B18E4"/>
    <w:rsid w:val="009B25CB"/>
    <w:rsid w:val="009B2E17"/>
    <w:rsid w:val="009B2ED6"/>
    <w:rsid w:val="009B3609"/>
    <w:rsid w:val="009B3632"/>
    <w:rsid w:val="009B373D"/>
    <w:rsid w:val="009B3B0E"/>
    <w:rsid w:val="009B3ED2"/>
    <w:rsid w:val="009B4561"/>
    <w:rsid w:val="009B4E7E"/>
    <w:rsid w:val="009B52B7"/>
    <w:rsid w:val="009B593F"/>
    <w:rsid w:val="009B5AFF"/>
    <w:rsid w:val="009B5B6A"/>
    <w:rsid w:val="009B5BF8"/>
    <w:rsid w:val="009B616C"/>
    <w:rsid w:val="009B6805"/>
    <w:rsid w:val="009B680A"/>
    <w:rsid w:val="009B69A5"/>
    <w:rsid w:val="009B7449"/>
    <w:rsid w:val="009B74F9"/>
    <w:rsid w:val="009B7B2B"/>
    <w:rsid w:val="009B7C51"/>
    <w:rsid w:val="009B7E4B"/>
    <w:rsid w:val="009B7FEF"/>
    <w:rsid w:val="009C00AA"/>
    <w:rsid w:val="009C0133"/>
    <w:rsid w:val="009C0951"/>
    <w:rsid w:val="009C0CB0"/>
    <w:rsid w:val="009C1839"/>
    <w:rsid w:val="009C2BC4"/>
    <w:rsid w:val="009C2C52"/>
    <w:rsid w:val="009C2EFF"/>
    <w:rsid w:val="009C3181"/>
    <w:rsid w:val="009C32EF"/>
    <w:rsid w:val="009C3640"/>
    <w:rsid w:val="009C3E2D"/>
    <w:rsid w:val="009C42F8"/>
    <w:rsid w:val="009C4C1E"/>
    <w:rsid w:val="009C5069"/>
    <w:rsid w:val="009C5C94"/>
    <w:rsid w:val="009C5D69"/>
    <w:rsid w:val="009C615B"/>
    <w:rsid w:val="009C6792"/>
    <w:rsid w:val="009C6877"/>
    <w:rsid w:val="009C6E85"/>
    <w:rsid w:val="009C7595"/>
    <w:rsid w:val="009C782B"/>
    <w:rsid w:val="009C78E9"/>
    <w:rsid w:val="009C7C9F"/>
    <w:rsid w:val="009D08EC"/>
    <w:rsid w:val="009D0A4D"/>
    <w:rsid w:val="009D0CB8"/>
    <w:rsid w:val="009D0D4E"/>
    <w:rsid w:val="009D1048"/>
    <w:rsid w:val="009D1566"/>
    <w:rsid w:val="009D188A"/>
    <w:rsid w:val="009D1C4F"/>
    <w:rsid w:val="009D307A"/>
    <w:rsid w:val="009D3452"/>
    <w:rsid w:val="009D3CB6"/>
    <w:rsid w:val="009D42A1"/>
    <w:rsid w:val="009D47B7"/>
    <w:rsid w:val="009D5331"/>
    <w:rsid w:val="009D59F6"/>
    <w:rsid w:val="009D5C28"/>
    <w:rsid w:val="009D5F2B"/>
    <w:rsid w:val="009D61D9"/>
    <w:rsid w:val="009D63F5"/>
    <w:rsid w:val="009D7089"/>
    <w:rsid w:val="009D7731"/>
    <w:rsid w:val="009D7B25"/>
    <w:rsid w:val="009D7F2C"/>
    <w:rsid w:val="009E0159"/>
    <w:rsid w:val="009E1403"/>
    <w:rsid w:val="009E1735"/>
    <w:rsid w:val="009E263E"/>
    <w:rsid w:val="009E2A2E"/>
    <w:rsid w:val="009E3092"/>
    <w:rsid w:val="009E3757"/>
    <w:rsid w:val="009E3A17"/>
    <w:rsid w:val="009E4612"/>
    <w:rsid w:val="009E4967"/>
    <w:rsid w:val="009E4C0D"/>
    <w:rsid w:val="009E4F97"/>
    <w:rsid w:val="009E50A8"/>
    <w:rsid w:val="009E55C8"/>
    <w:rsid w:val="009E56EE"/>
    <w:rsid w:val="009E595E"/>
    <w:rsid w:val="009E5DDF"/>
    <w:rsid w:val="009E62F8"/>
    <w:rsid w:val="009E6845"/>
    <w:rsid w:val="009E6BC3"/>
    <w:rsid w:val="009E6DA7"/>
    <w:rsid w:val="009E70E3"/>
    <w:rsid w:val="009E7F8C"/>
    <w:rsid w:val="009F03E9"/>
    <w:rsid w:val="009F0B48"/>
    <w:rsid w:val="009F1427"/>
    <w:rsid w:val="009F1FF4"/>
    <w:rsid w:val="009F203B"/>
    <w:rsid w:val="009F2B37"/>
    <w:rsid w:val="009F2D83"/>
    <w:rsid w:val="009F2D85"/>
    <w:rsid w:val="009F3458"/>
    <w:rsid w:val="009F34F7"/>
    <w:rsid w:val="009F366E"/>
    <w:rsid w:val="009F377F"/>
    <w:rsid w:val="009F3CEA"/>
    <w:rsid w:val="009F3E6E"/>
    <w:rsid w:val="009F430F"/>
    <w:rsid w:val="009F4406"/>
    <w:rsid w:val="009F473D"/>
    <w:rsid w:val="009F47BF"/>
    <w:rsid w:val="009F4BC3"/>
    <w:rsid w:val="009F5072"/>
    <w:rsid w:val="009F50CC"/>
    <w:rsid w:val="009F53B2"/>
    <w:rsid w:val="009F55C9"/>
    <w:rsid w:val="009F561F"/>
    <w:rsid w:val="009F625E"/>
    <w:rsid w:val="009F6684"/>
    <w:rsid w:val="009F686A"/>
    <w:rsid w:val="009F6A7E"/>
    <w:rsid w:val="009F70B9"/>
    <w:rsid w:val="009F71BB"/>
    <w:rsid w:val="009F771C"/>
    <w:rsid w:val="009F77B0"/>
    <w:rsid w:val="009F7844"/>
    <w:rsid w:val="00A00C2B"/>
    <w:rsid w:val="00A0152B"/>
    <w:rsid w:val="00A0180F"/>
    <w:rsid w:val="00A02279"/>
    <w:rsid w:val="00A02497"/>
    <w:rsid w:val="00A02D3C"/>
    <w:rsid w:val="00A02E50"/>
    <w:rsid w:val="00A03365"/>
    <w:rsid w:val="00A035DF"/>
    <w:rsid w:val="00A03732"/>
    <w:rsid w:val="00A042FC"/>
    <w:rsid w:val="00A0470D"/>
    <w:rsid w:val="00A04C95"/>
    <w:rsid w:val="00A05163"/>
    <w:rsid w:val="00A06762"/>
    <w:rsid w:val="00A06D11"/>
    <w:rsid w:val="00A0710B"/>
    <w:rsid w:val="00A0774F"/>
    <w:rsid w:val="00A07BD9"/>
    <w:rsid w:val="00A07D1A"/>
    <w:rsid w:val="00A1000C"/>
    <w:rsid w:val="00A1038E"/>
    <w:rsid w:val="00A104A3"/>
    <w:rsid w:val="00A106B9"/>
    <w:rsid w:val="00A1072D"/>
    <w:rsid w:val="00A11250"/>
    <w:rsid w:val="00A1142C"/>
    <w:rsid w:val="00A11CB1"/>
    <w:rsid w:val="00A11CE6"/>
    <w:rsid w:val="00A121E9"/>
    <w:rsid w:val="00A123AC"/>
    <w:rsid w:val="00A12C99"/>
    <w:rsid w:val="00A12DBF"/>
    <w:rsid w:val="00A13606"/>
    <w:rsid w:val="00A13656"/>
    <w:rsid w:val="00A13861"/>
    <w:rsid w:val="00A1561D"/>
    <w:rsid w:val="00A15CE9"/>
    <w:rsid w:val="00A16744"/>
    <w:rsid w:val="00A16E80"/>
    <w:rsid w:val="00A16F8A"/>
    <w:rsid w:val="00A17031"/>
    <w:rsid w:val="00A176E2"/>
    <w:rsid w:val="00A17D47"/>
    <w:rsid w:val="00A17FD0"/>
    <w:rsid w:val="00A203F3"/>
    <w:rsid w:val="00A20613"/>
    <w:rsid w:val="00A20BB6"/>
    <w:rsid w:val="00A20DC8"/>
    <w:rsid w:val="00A219CC"/>
    <w:rsid w:val="00A2227C"/>
    <w:rsid w:val="00A22329"/>
    <w:rsid w:val="00A22440"/>
    <w:rsid w:val="00A22484"/>
    <w:rsid w:val="00A2276B"/>
    <w:rsid w:val="00A22931"/>
    <w:rsid w:val="00A237FD"/>
    <w:rsid w:val="00A23837"/>
    <w:rsid w:val="00A25135"/>
    <w:rsid w:val="00A25D19"/>
    <w:rsid w:val="00A25DD7"/>
    <w:rsid w:val="00A260E8"/>
    <w:rsid w:val="00A26664"/>
    <w:rsid w:val="00A268BC"/>
    <w:rsid w:val="00A271EF"/>
    <w:rsid w:val="00A27CF2"/>
    <w:rsid w:val="00A30004"/>
    <w:rsid w:val="00A30129"/>
    <w:rsid w:val="00A305D0"/>
    <w:rsid w:val="00A30973"/>
    <w:rsid w:val="00A30AD9"/>
    <w:rsid w:val="00A3102E"/>
    <w:rsid w:val="00A31993"/>
    <w:rsid w:val="00A32088"/>
    <w:rsid w:val="00A32829"/>
    <w:rsid w:val="00A32B30"/>
    <w:rsid w:val="00A32BFA"/>
    <w:rsid w:val="00A33C2B"/>
    <w:rsid w:val="00A34315"/>
    <w:rsid w:val="00A34ED5"/>
    <w:rsid w:val="00A35E53"/>
    <w:rsid w:val="00A36238"/>
    <w:rsid w:val="00A36638"/>
    <w:rsid w:val="00A36936"/>
    <w:rsid w:val="00A36A1E"/>
    <w:rsid w:val="00A3741B"/>
    <w:rsid w:val="00A37441"/>
    <w:rsid w:val="00A41171"/>
    <w:rsid w:val="00A423B4"/>
    <w:rsid w:val="00A4242B"/>
    <w:rsid w:val="00A42E8D"/>
    <w:rsid w:val="00A43485"/>
    <w:rsid w:val="00A43B3D"/>
    <w:rsid w:val="00A43B94"/>
    <w:rsid w:val="00A44E8E"/>
    <w:rsid w:val="00A45CB0"/>
    <w:rsid w:val="00A46256"/>
    <w:rsid w:val="00A46400"/>
    <w:rsid w:val="00A46C60"/>
    <w:rsid w:val="00A46CEA"/>
    <w:rsid w:val="00A46E88"/>
    <w:rsid w:val="00A471B5"/>
    <w:rsid w:val="00A4747F"/>
    <w:rsid w:val="00A478B6"/>
    <w:rsid w:val="00A47AB0"/>
    <w:rsid w:val="00A47D6F"/>
    <w:rsid w:val="00A502AA"/>
    <w:rsid w:val="00A50ADE"/>
    <w:rsid w:val="00A518E6"/>
    <w:rsid w:val="00A51B27"/>
    <w:rsid w:val="00A52ECA"/>
    <w:rsid w:val="00A53011"/>
    <w:rsid w:val="00A534F4"/>
    <w:rsid w:val="00A5360B"/>
    <w:rsid w:val="00A54144"/>
    <w:rsid w:val="00A54673"/>
    <w:rsid w:val="00A54684"/>
    <w:rsid w:val="00A54C4D"/>
    <w:rsid w:val="00A54C68"/>
    <w:rsid w:val="00A54E27"/>
    <w:rsid w:val="00A54ED4"/>
    <w:rsid w:val="00A553E3"/>
    <w:rsid w:val="00A5548D"/>
    <w:rsid w:val="00A55534"/>
    <w:rsid w:val="00A55BA3"/>
    <w:rsid w:val="00A56E58"/>
    <w:rsid w:val="00A56F39"/>
    <w:rsid w:val="00A57275"/>
    <w:rsid w:val="00A579AF"/>
    <w:rsid w:val="00A57BC9"/>
    <w:rsid w:val="00A57C36"/>
    <w:rsid w:val="00A57F2B"/>
    <w:rsid w:val="00A60031"/>
    <w:rsid w:val="00A6034C"/>
    <w:rsid w:val="00A608FF"/>
    <w:rsid w:val="00A6093A"/>
    <w:rsid w:val="00A6149F"/>
    <w:rsid w:val="00A61B64"/>
    <w:rsid w:val="00A6217F"/>
    <w:rsid w:val="00A62C32"/>
    <w:rsid w:val="00A62C49"/>
    <w:rsid w:val="00A62CC1"/>
    <w:rsid w:val="00A632E9"/>
    <w:rsid w:val="00A63C59"/>
    <w:rsid w:val="00A63F59"/>
    <w:rsid w:val="00A647DF"/>
    <w:rsid w:val="00A647EE"/>
    <w:rsid w:val="00A651B5"/>
    <w:rsid w:val="00A6541B"/>
    <w:rsid w:val="00A654ED"/>
    <w:rsid w:val="00A65841"/>
    <w:rsid w:val="00A658BC"/>
    <w:rsid w:val="00A65E9F"/>
    <w:rsid w:val="00A66EE5"/>
    <w:rsid w:val="00A67348"/>
    <w:rsid w:val="00A677B4"/>
    <w:rsid w:val="00A67C4C"/>
    <w:rsid w:val="00A7031C"/>
    <w:rsid w:val="00A70EB5"/>
    <w:rsid w:val="00A7164A"/>
    <w:rsid w:val="00A7183C"/>
    <w:rsid w:val="00A7195F"/>
    <w:rsid w:val="00A71B8F"/>
    <w:rsid w:val="00A71C2F"/>
    <w:rsid w:val="00A71C42"/>
    <w:rsid w:val="00A71C52"/>
    <w:rsid w:val="00A71FB0"/>
    <w:rsid w:val="00A72395"/>
    <w:rsid w:val="00A72994"/>
    <w:rsid w:val="00A734FB"/>
    <w:rsid w:val="00A74634"/>
    <w:rsid w:val="00A746F2"/>
    <w:rsid w:val="00A74A49"/>
    <w:rsid w:val="00A74AA7"/>
    <w:rsid w:val="00A74AEF"/>
    <w:rsid w:val="00A74F3D"/>
    <w:rsid w:val="00A75CD6"/>
    <w:rsid w:val="00A7692D"/>
    <w:rsid w:val="00A76C62"/>
    <w:rsid w:val="00A76EFF"/>
    <w:rsid w:val="00A773A3"/>
    <w:rsid w:val="00A77796"/>
    <w:rsid w:val="00A77BAA"/>
    <w:rsid w:val="00A8004E"/>
    <w:rsid w:val="00A80995"/>
    <w:rsid w:val="00A80C12"/>
    <w:rsid w:val="00A811C5"/>
    <w:rsid w:val="00A8225C"/>
    <w:rsid w:val="00A824DA"/>
    <w:rsid w:val="00A82828"/>
    <w:rsid w:val="00A8308B"/>
    <w:rsid w:val="00A834BF"/>
    <w:rsid w:val="00A835D0"/>
    <w:rsid w:val="00A83C47"/>
    <w:rsid w:val="00A83D1D"/>
    <w:rsid w:val="00A83E74"/>
    <w:rsid w:val="00A84D11"/>
    <w:rsid w:val="00A84D67"/>
    <w:rsid w:val="00A8621B"/>
    <w:rsid w:val="00A86A32"/>
    <w:rsid w:val="00A86FF6"/>
    <w:rsid w:val="00A8783A"/>
    <w:rsid w:val="00A87D7A"/>
    <w:rsid w:val="00A87E55"/>
    <w:rsid w:val="00A90AEF"/>
    <w:rsid w:val="00A91463"/>
    <w:rsid w:val="00A91936"/>
    <w:rsid w:val="00A91FF2"/>
    <w:rsid w:val="00A928DE"/>
    <w:rsid w:val="00A92B19"/>
    <w:rsid w:val="00A92EFC"/>
    <w:rsid w:val="00A9316F"/>
    <w:rsid w:val="00A93661"/>
    <w:rsid w:val="00A938FF"/>
    <w:rsid w:val="00A93CFC"/>
    <w:rsid w:val="00A93DC2"/>
    <w:rsid w:val="00A94195"/>
    <w:rsid w:val="00A94504"/>
    <w:rsid w:val="00A94510"/>
    <w:rsid w:val="00A94581"/>
    <w:rsid w:val="00A9496E"/>
    <w:rsid w:val="00A94FCE"/>
    <w:rsid w:val="00A9518C"/>
    <w:rsid w:val="00A95398"/>
    <w:rsid w:val="00A95495"/>
    <w:rsid w:val="00A97048"/>
    <w:rsid w:val="00A9793D"/>
    <w:rsid w:val="00A97A21"/>
    <w:rsid w:val="00A97D63"/>
    <w:rsid w:val="00AA041F"/>
    <w:rsid w:val="00AA1F8B"/>
    <w:rsid w:val="00AA23D7"/>
    <w:rsid w:val="00AA2634"/>
    <w:rsid w:val="00AA3444"/>
    <w:rsid w:val="00AA3A08"/>
    <w:rsid w:val="00AA3A9E"/>
    <w:rsid w:val="00AA3EEC"/>
    <w:rsid w:val="00AA4452"/>
    <w:rsid w:val="00AA45A0"/>
    <w:rsid w:val="00AA4902"/>
    <w:rsid w:val="00AA51A9"/>
    <w:rsid w:val="00AA576F"/>
    <w:rsid w:val="00AA5797"/>
    <w:rsid w:val="00AA5F13"/>
    <w:rsid w:val="00AA6549"/>
    <w:rsid w:val="00AA67D8"/>
    <w:rsid w:val="00AA6DA7"/>
    <w:rsid w:val="00AA6EE5"/>
    <w:rsid w:val="00AA72C2"/>
    <w:rsid w:val="00AA75D2"/>
    <w:rsid w:val="00AB0039"/>
    <w:rsid w:val="00AB0388"/>
    <w:rsid w:val="00AB0F8B"/>
    <w:rsid w:val="00AB105A"/>
    <w:rsid w:val="00AB12E7"/>
    <w:rsid w:val="00AB14BA"/>
    <w:rsid w:val="00AB170F"/>
    <w:rsid w:val="00AB2B4D"/>
    <w:rsid w:val="00AB2F78"/>
    <w:rsid w:val="00AB30D6"/>
    <w:rsid w:val="00AB327D"/>
    <w:rsid w:val="00AB332E"/>
    <w:rsid w:val="00AB33E5"/>
    <w:rsid w:val="00AB4150"/>
    <w:rsid w:val="00AB4265"/>
    <w:rsid w:val="00AB45CE"/>
    <w:rsid w:val="00AB4EC7"/>
    <w:rsid w:val="00AB4F7A"/>
    <w:rsid w:val="00AB510E"/>
    <w:rsid w:val="00AB5655"/>
    <w:rsid w:val="00AB5710"/>
    <w:rsid w:val="00AB656E"/>
    <w:rsid w:val="00AB67DB"/>
    <w:rsid w:val="00AB68E5"/>
    <w:rsid w:val="00AB6E54"/>
    <w:rsid w:val="00AB70C1"/>
    <w:rsid w:val="00AC03B0"/>
    <w:rsid w:val="00AC0687"/>
    <w:rsid w:val="00AC0B95"/>
    <w:rsid w:val="00AC1E93"/>
    <w:rsid w:val="00AC1F33"/>
    <w:rsid w:val="00AC288B"/>
    <w:rsid w:val="00AC3190"/>
    <w:rsid w:val="00AC3503"/>
    <w:rsid w:val="00AC3721"/>
    <w:rsid w:val="00AC385B"/>
    <w:rsid w:val="00AC3B39"/>
    <w:rsid w:val="00AC3F50"/>
    <w:rsid w:val="00AC48C9"/>
    <w:rsid w:val="00AC497D"/>
    <w:rsid w:val="00AC4D38"/>
    <w:rsid w:val="00AC5073"/>
    <w:rsid w:val="00AC5341"/>
    <w:rsid w:val="00AC56DC"/>
    <w:rsid w:val="00AC57F5"/>
    <w:rsid w:val="00AC5836"/>
    <w:rsid w:val="00AC640D"/>
    <w:rsid w:val="00AC695A"/>
    <w:rsid w:val="00AD055A"/>
    <w:rsid w:val="00AD067A"/>
    <w:rsid w:val="00AD14E7"/>
    <w:rsid w:val="00AD1695"/>
    <w:rsid w:val="00AD16D5"/>
    <w:rsid w:val="00AD1701"/>
    <w:rsid w:val="00AD2211"/>
    <w:rsid w:val="00AD229C"/>
    <w:rsid w:val="00AD2AF7"/>
    <w:rsid w:val="00AD2C22"/>
    <w:rsid w:val="00AD324E"/>
    <w:rsid w:val="00AD32C8"/>
    <w:rsid w:val="00AD3D82"/>
    <w:rsid w:val="00AD4364"/>
    <w:rsid w:val="00AD455E"/>
    <w:rsid w:val="00AD4C1C"/>
    <w:rsid w:val="00AD569F"/>
    <w:rsid w:val="00AD5C3F"/>
    <w:rsid w:val="00AD67B5"/>
    <w:rsid w:val="00AD6A21"/>
    <w:rsid w:val="00AD7159"/>
    <w:rsid w:val="00AD79E5"/>
    <w:rsid w:val="00AD7D8E"/>
    <w:rsid w:val="00AE0609"/>
    <w:rsid w:val="00AE0AD0"/>
    <w:rsid w:val="00AE0BEA"/>
    <w:rsid w:val="00AE190F"/>
    <w:rsid w:val="00AE1E71"/>
    <w:rsid w:val="00AE2263"/>
    <w:rsid w:val="00AE248D"/>
    <w:rsid w:val="00AE322C"/>
    <w:rsid w:val="00AE33DB"/>
    <w:rsid w:val="00AE35FF"/>
    <w:rsid w:val="00AE3C5D"/>
    <w:rsid w:val="00AE3D81"/>
    <w:rsid w:val="00AE4149"/>
    <w:rsid w:val="00AE428C"/>
    <w:rsid w:val="00AE43D0"/>
    <w:rsid w:val="00AE4713"/>
    <w:rsid w:val="00AE47A4"/>
    <w:rsid w:val="00AE47D6"/>
    <w:rsid w:val="00AE4933"/>
    <w:rsid w:val="00AE5268"/>
    <w:rsid w:val="00AE5452"/>
    <w:rsid w:val="00AE5EFF"/>
    <w:rsid w:val="00AE6A9A"/>
    <w:rsid w:val="00AE6DFB"/>
    <w:rsid w:val="00AE7101"/>
    <w:rsid w:val="00AE7499"/>
    <w:rsid w:val="00AE79C2"/>
    <w:rsid w:val="00AE7D06"/>
    <w:rsid w:val="00AE7DB6"/>
    <w:rsid w:val="00AF005B"/>
    <w:rsid w:val="00AF0377"/>
    <w:rsid w:val="00AF0639"/>
    <w:rsid w:val="00AF0AF8"/>
    <w:rsid w:val="00AF11C8"/>
    <w:rsid w:val="00AF18E4"/>
    <w:rsid w:val="00AF1BBF"/>
    <w:rsid w:val="00AF2714"/>
    <w:rsid w:val="00AF28A1"/>
    <w:rsid w:val="00AF2FD5"/>
    <w:rsid w:val="00AF3951"/>
    <w:rsid w:val="00AF3BD6"/>
    <w:rsid w:val="00AF486A"/>
    <w:rsid w:val="00AF4A44"/>
    <w:rsid w:val="00AF4E59"/>
    <w:rsid w:val="00AF528A"/>
    <w:rsid w:val="00AF5B85"/>
    <w:rsid w:val="00AF5CAF"/>
    <w:rsid w:val="00AF61BC"/>
    <w:rsid w:val="00AF6413"/>
    <w:rsid w:val="00AF6E3B"/>
    <w:rsid w:val="00AF7A74"/>
    <w:rsid w:val="00AF7B5B"/>
    <w:rsid w:val="00AF7CFC"/>
    <w:rsid w:val="00AF7FE7"/>
    <w:rsid w:val="00B004A4"/>
    <w:rsid w:val="00B0061D"/>
    <w:rsid w:val="00B00D6D"/>
    <w:rsid w:val="00B01062"/>
    <w:rsid w:val="00B01140"/>
    <w:rsid w:val="00B011CC"/>
    <w:rsid w:val="00B01485"/>
    <w:rsid w:val="00B014F7"/>
    <w:rsid w:val="00B015ED"/>
    <w:rsid w:val="00B01729"/>
    <w:rsid w:val="00B02650"/>
    <w:rsid w:val="00B02BFF"/>
    <w:rsid w:val="00B032AB"/>
    <w:rsid w:val="00B036CE"/>
    <w:rsid w:val="00B036F7"/>
    <w:rsid w:val="00B04003"/>
    <w:rsid w:val="00B049C9"/>
    <w:rsid w:val="00B05956"/>
    <w:rsid w:val="00B060C0"/>
    <w:rsid w:val="00B06299"/>
    <w:rsid w:val="00B066A6"/>
    <w:rsid w:val="00B06E24"/>
    <w:rsid w:val="00B06FE0"/>
    <w:rsid w:val="00B071E8"/>
    <w:rsid w:val="00B074CC"/>
    <w:rsid w:val="00B103AF"/>
    <w:rsid w:val="00B10C08"/>
    <w:rsid w:val="00B10E18"/>
    <w:rsid w:val="00B115E1"/>
    <w:rsid w:val="00B116FF"/>
    <w:rsid w:val="00B11779"/>
    <w:rsid w:val="00B11812"/>
    <w:rsid w:val="00B12177"/>
    <w:rsid w:val="00B12756"/>
    <w:rsid w:val="00B12B40"/>
    <w:rsid w:val="00B130DB"/>
    <w:rsid w:val="00B135E2"/>
    <w:rsid w:val="00B13796"/>
    <w:rsid w:val="00B13CE5"/>
    <w:rsid w:val="00B1483C"/>
    <w:rsid w:val="00B14A69"/>
    <w:rsid w:val="00B14ACA"/>
    <w:rsid w:val="00B1544A"/>
    <w:rsid w:val="00B15D85"/>
    <w:rsid w:val="00B15E1D"/>
    <w:rsid w:val="00B16415"/>
    <w:rsid w:val="00B169B6"/>
    <w:rsid w:val="00B16CF9"/>
    <w:rsid w:val="00B17471"/>
    <w:rsid w:val="00B1769D"/>
    <w:rsid w:val="00B17B82"/>
    <w:rsid w:val="00B17BDE"/>
    <w:rsid w:val="00B20009"/>
    <w:rsid w:val="00B20055"/>
    <w:rsid w:val="00B20F4C"/>
    <w:rsid w:val="00B20FA0"/>
    <w:rsid w:val="00B210AB"/>
    <w:rsid w:val="00B212E4"/>
    <w:rsid w:val="00B21995"/>
    <w:rsid w:val="00B21E57"/>
    <w:rsid w:val="00B22166"/>
    <w:rsid w:val="00B221CD"/>
    <w:rsid w:val="00B22237"/>
    <w:rsid w:val="00B2275C"/>
    <w:rsid w:val="00B2303F"/>
    <w:rsid w:val="00B231C5"/>
    <w:rsid w:val="00B23652"/>
    <w:rsid w:val="00B23B11"/>
    <w:rsid w:val="00B23F43"/>
    <w:rsid w:val="00B24342"/>
    <w:rsid w:val="00B248B2"/>
    <w:rsid w:val="00B24B70"/>
    <w:rsid w:val="00B25FCB"/>
    <w:rsid w:val="00B260F0"/>
    <w:rsid w:val="00B276D1"/>
    <w:rsid w:val="00B27DCB"/>
    <w:rsid w:val="00B27F06"/>
    <w:rsid w:val="00B30635"/>
    <w:rsid w:val="00B30AF1"/>
    <w:rsid w:val="00B30AF5"/>
    <w:rsid w:val="00B31686"/>
    <w:rsid w:val="00B317CF"/>
    <w:rsid w:val="00B31D46"/>
    <w:rsid w:val="00B3202A"/>
    <w:rsid w:val="00B32362"/>
    <w:rsid w:val="00B326A3"/>
    <w:rsid w:val="00B32DD7"/>
    <w:rsid w:val="00B32FA0"/>
    <w:rsid w:val="00B33284"/>
    <w:rsid w:val="00B334FF"/>
    <w:rsid w:val="00B3379B"/>
    <w:rsid w:val="00B3399F"/>
    <w:rsid w:val="00B33C0C"/>
    <w:rsid w:val="00B3406D"/>
    <w:rsid w:val="00B345C4"/>
    <w:rsid w:val="00B353D2"/>
    <w:rsid w:val="00B35CE2"/>
    <w:rsid w:val="00B3607E"/>
    <w:rsid w:val="00B36593"/>
    <w:rsid w:val="00B36B32"/>
    <w:rsid w:val="00B36EE1"/>
    <w:rsid w:val="00B40357"/>
    <w:rsid w:val="00B40854"/>
    <w:rsid w:val="00B40B5F"/>
    <w:rsid w:val="00B412AA"/>
    <w:rsid w:val="00B41308"/>
    <w:rsid w:val="00B41832"/>
    <w:rsid w:val="00B4184E"/>
    <w:rsid w:val="00B41917"/>
    <w:rsid w:val="00B4203F"/>
    <w:rsid w:val="00B42C26"/>
    <w:rsid w:val="00B42D21"/>
    <w:rsid w:val="00B42DA5"/>
    <w:rsid w:val="00B4343F"/>
    <w:rsid w:val="00B43784"/>
    <w:rsid w:val="00B43864"/>
    <w:rsid w:val="00B43B33"/>
    <w:rsid w:val="00B43C26"/>
    <w:rsid w:val="00B45BAB"/>
    <w:rsid w:val="00B45CA9"/>
    <w:rsid w:val="00B47405"/>
    <w:rsid w:val="00B4798A"/>
    <w:rsid w:val="00B47B6B"/>
    <w:rsid w:val="00B503EB"/>
    <w:rsid w:val="00B5046B"/>
    <w:rsid w:val="00B504DC"/>
    <w:rsid w:val="00B5078E"/>
    <w:rsid w:val="00B507B1"/>
    <w:rsid w:val="00B5099F"/>
    <w:rsid w:val="00B5125F"/>
    <w:rsid w:val="00B51574"/>
    <w:rsid w:val="00B5290D"/>
    <w:rsid w:val="00B52E38"/>
    <w:rsid w:val="00B532C7"/>
    <w:rsid w:val="00B5347D"/>
    <w:rsid w:val="00B53504"/>
    <w:rsid w:val="00B5362A"/>
    <w:rsid w:val="00B53AAD"/>
    <w:rsid w:val="00B55133"/>
    <w:rsid w:val="00B55889"/>
    <w:rsid w:val="00B55EAA"/>
    <w:rsid w:val="00B55EFB"/>
    <w:rsid w:val="00B560BA"/>
    <w:rsid w:val="00B57522"/>
    <w:rsid w:val="00B6014E"/>
    <w:rsid w:val="00B60C6B"/>
    <w:rsid w:val="00B61589"/>
    <w:rsid w:val="00B618C1"/>
    <w:rsid w:val="00B61917"/>
    <w:rsid w:val="00B61A68"/>
    <w:rsid w:val="00B61A74"/>
    <w:rsid w:val="00B61D02"/>
    <w:rsid w:val="00B61D30"/>
    <w:rsid w:val="00B6243A"/>
    <w:rsid w:val="00B62B51"/>
    <w:rsid w:val="00B63C64"/>
    <w:rsid w:val="00B648C4"/>
    <w:rsid w:val="00B64F5F"/>
    <w:rsid w:val="00B65712"/>
    <w:rsid w:val="00B65767"/>
    <w:rsid w:val="00B65A5F"/>
    <w:rsid w:val="00B665F4"/>
    <w:rsid w:val="00B66B7F"/>
    <w:rsid w:val="00B6730A"/>
    <w:rsid w:val="00B67523"/>
    <w:rsid w:val="00B677C7"/>
    <w:rsid w:val="00B706C5"/>
    <w:rsid w:val="00B70854"/>
    <w:rsid w:val="00B708EF"/>
    <w:rsid w:val="00B715EF"/>
    <w:rsid w:val="00B7190A"/>
    <w:rsid w:val="00B73825"/>
    <w:rsid w:val="00B73A29"/>
    <w:rsid w:val="00B74353"/>
    <w:rsid w:val="00B74460"/>
    <w:rsid w:val="00B744A6"/>
    <w:rsid w:val="00B749DC"/>
    <w:rsid w:val="00B74B15"/>
    <w:rsid w:val="00B75682"/>
    <w:rsid w:val="00B75E8F"/>
    <w:rsid w:val="00B76C10"/>
    <w:rsid w:val="00B7703F"/>
    <w:rsid w:val="00B77618"/>
    <w:rsid w:val="00B77950"/>
    <w:rsid w:val="00B77BB0"/>
    <w:rsid w:val="00B804CB"/>
    <w:rsid w:val="00B8057C"/>
    <w:rsid w:val="00B80AD2"/>
    <w:rsid w:val="00B80C96"/>
    <w:rsid w:val="00B8195C"/>
    <w:rsid w:val="00B82A51"/>
    <w:rsid w:val="00B82CAA"/>
    <w:rsid w:val="00B82DAE"/>
    <w:rsid w:val="00B833B5"/>
    <w:rsid w:val="00B837FB"/>
    <w:rsid w:val="00B83F2B"/>
    <w:rsid w:val="00B84182"/>
    <w:rsid w:val="00B8471D"/>
    <w:rsid w:val="00B84772"/>
    <w:rsid w:val="00B8502C"/>
    <w:rsid w:val="00B854DB"/>
    <w:rsid w:val="00B85B20"/>
    <w:rsid w:val="00B85D7B"/>
    <w:rsid w:val="00B85DB7"/>
    <w:rsid w:val="00B861AB"/>
    <w:rsid w:val="00B865B6"/>
    <w:rsid w:val="00B8678D"/>
    <w:rsid w:val="00B87485"/>
    <w:rsid w:val="00B87A47"/>
    <w:rsid w:val="00B87F19"/>
    <w:rsid w:val="00B905DF"/>
    <w:rsid w:val="00B90867"/>
    <w:rsid w:val="00B908C0"/>
    <w:rsid w:val="00B90C00"/>
    <w:rsid w:val="00B90CC2"/>
    <w:rsid w:val="00B91B26"/>
    <w:rsid w:val="00B92030"/>
    <w:rsid w:val="00B9216C"/>
    <w:rsid w:val="00B92357"/>
    <w:rsid w:val="00B92593"/>
    <w:rsid w:val="00B93267"/>
    <w:rsid w:val="00B93CAC"/>
    <w:rsid w:val="00B93FD1"/>
    <w:rsid w:val="00B9472F"/>
    <w:rsid w:val="00B94E11"/>
    <w:rsid w:val="00B94E57"/>
    <w:rsid w:val="00B953E2"/>
    <w:rsid w:val="00B954B3"/>
    <w:rsid w:val="00B95938"/>
    <w:rsid w:val="00B95D8A"/>
    <w:rsid w:val="00B9674F"/>
    <w:rsid w:val="00B96F15"/>
    <w:rsid w:val="00B97AFE"/>
    <w:rsid w:val="00B97F27"/>
    <w:rsid w:val="00BA02BF"/>
    <w:rsid w:val="00BA0419"/>
    <w:rsid w:val="00BA0968"/>
    <w:rsid w:val="00BA0DBA"/>
    <w:rsid w:val="00BA1694"/>
    <w:rsid w:val="00BA179A"/>
    <w:rsid w:val="00BA1836"/>
    <w:rsid w:val="00BA1AAC"/>
    <w:rsid w:val="00BA1C12"/>
    <w:rsid w:val="00BA2918"/>
    <w:rsid w:val="00BA31BE"/>
    <w:rsid w:val="00BA3626"/>
    <w:rsid w:val="00BA37CE"/>
    <w:rsid w:val="00BA3FCD"/>
    <w:rsid w:val="00BA4A8E"/>
    <w:rsid w:val="00BA4DBB"/>
    <w:rsid w:val="00BA4E32"/>
    <w:rsid w:val="00BA51D6"/>
    <w:rsid w:val="00BA550B"/>
    <w:rsid w:val="00BA574F"/>
    <w:rsid w:val="00BA5D10"/>
    <w:rsid w:val="00BA67DB"/>
    <w:rsid w:val="00BA6A13"/>
    <w:rsid w:val="00BA789E"/>
    <w:rsid w:val="00BA7D9A"/>
    <w:rsid w:val="00BB0337"/>
    <w:rsid w:val="00BB047E"/>
    <w:rsid w:val="00BB0507"/>
    <w:rsid w:val="00BB059B"/>
    <w:rsid w:val="00BB0865"/>
    <w:rsid w:val="00BB0B27"/>
    <w:rsid w:val="00BB0D8C"/>
    <w:rsid w:val="00BB1286"/>
    <w:rsid w:val="00BB15A8"/>
    <w:rsid w:val="00BB2233"/>
    <w:rsid w:val="00BB2300"/>
    <w:rsid w:val="00BB2B92"/>
    <w:rsid w:val="00BB3686"/>
    <w:rsid w:val="00BB3820"/>
    <w:rsid w:val="00BB3B74"/>
    <w:rsid w:val="00BB3CDD"/>
    <w:rsid w:val="00BB42F9"/>
    <w:rsid w:val="00BB4713"/>
    <w:rsid w:val="00BB59E9"/>
    <w:rsid w:val="00BB5A5D"/>
    <w:rsid w:val="00BB5B9E"/>
    <w:rsid w:val="00BB61DD"/>
    <w:rsid w:val="00BB67D5"/>
    <w:rsid w:val="00BB6889"/>
    <w:rsid w:val="00BB6B17"/>
    <w:rsid w:val="00BB72D1"/>
    <w:rsid w:val="00BB7C84"/>
    <w:rsid w:val="00BC020A"/>
    <w:rsid w:val="00BC0B50"/>
    <w:rsid w:val="00BC0BF2"/>
    <w:rsid w:val="00BC13A7"/>
    <w:rsid w:val="00BC1827"/>
    <w:rsid w:val="00BC22D4"/>
    <w:rsid w:val="00BC241A"/>
    <w:rsid w:val="00BC2B2E"/>
    <w:rsid w:val="00BC2E2B"/>
    <w:rsid w:val="00BC374F"/>
    <w:rsid w:val="00BC3812"/>
    <w:rsid w:val="00BC39CC"/>
    <w:rsid w:val="00BC3A62"/>
    <w:rsid w:val="00BC3E3B"/>
    <w:rsid w:val="00BC41E4"/>
    <w:rsid w:val="00BC43BB"/>
    <w:rsid w:val="00BC44D8"/>
    <w:rsid w:val="00BC4563"/>
    <w:rsid w:val="00BC4754"/>
    <w:rsid w:val="00BC4905"/>
    <w:rsid w:val="00BC4A77"/>
    <w:rsid w:val="00BC50BE"/>
    <w:rsid w:val="00BC511D"/>
    <w:rsid w:val="00BC5522"/>
    <w:rsid w:val="00BC6B96"/>
    <w:rsid w:val="00BC6BCD"/>
    <w:rsid w:val="00BC72F1"/>
    <w:rsid w:val="00BC7746"/>
    <w:rsid w:val="00BC78D7"/>
    <w:rsid w:val="00BC799A"/>
    <w:rsid w:val="00BD08FD"/>
    <w:rsid w:val="00BD0DAB"/>
    <w:rsid w:val="00BD0DB2"/>
    <w:rsid w:val="00BD0FE6"/>
    <w:rsid w:val="00BD1842"/>
    <w:rsid w:val="00BD1CFF"/>
    <w:rsid w:val="00BD2010"/>
    <w:rsid w:val="00BD20C3"/>
    <w:rsid w:val="00BD330D"/>
    <w:rsid w:val="00BD34FE"/>
    <w:rsid w:val="00BD3529"/>
    <w:rsid w:val="00BD3B46"/>
    <w:rsid w:val="00BD3DEC"/>
    <w:rsid w:val="00BD3F11"/>
    <w:rsid w:val="00BD4332"/>
    <w:rsid w:val="00BD44D6"/>
    <w:rsid w:val="00BD452A"/>
    <w:rsid w:val="00BD4B53"/>
    <w:rsid w:val="00BD4E8E"/>
    <w:rsid w:val="00BD4FB4"/>
    <w:rsid w:val="00BD5349"/>
    <w:rsid w:val="00BD5D19"/>
    <w:rsid w:val="00BD63F2"/>
    <w:rsid w:val="00BD7BDE"/>
    <w:rsid w:val="00BD7C12"/>
    <w:rsid w:val="00BE099D"/>
    <w:rsid w:val="00BE0D0D"/>
    <w:rsid w:val="00BE0F1F"/>
    <w:rsid w:val="00BE1219"/>
    <w:rsid w:val="00BE192D"/>
    <w:rsid w:val="00BE1949"/>
    <w:rsid w:val="00BE1F6E"/>
    <w:rsid w:val="00BE22B5"/>
    <w:rsid w:val="00BE235F"/>
    <w:rsid w:val="00BE2916"/>
    <w:rsid w:val="00BE2D80"/>
    <w:rsid w:val="00BE3CB2"/>
    <w:rsid w:val="00BE4227"/>
    <w:rsid w:val="00BE4234"/>
    <w:rsid w:val="00BE4537"/>
    <w:rsid w:val="00BE5219"/>
    <w:rsid w:val="00BE5CF1"/>
    <w:rsid w:val="00BE6130"/>
    <w:rsid w:val="00BE6309"/>
    <w:rsid w:val="00BE6E87"/>
    <w:rsid w:val="00BE73D9"/>
    <w:rsid w:val="00BE7C06"/>
    <w:rsid w:val="00BE7EF0"/>
    <w:rsid w:val="00BF0835"/>
    <w:rsid w:val="00BF094F"/>
    <w:rsid w:val="00BF0BD4"/>
    <w:rsid w:val="00BF0C06"/>
    <w:rsid w:val="00BF1472"/>
    <w:rsid w:val="00BF22E9"/>
    <w:rsid w:val="00BF2602"/>
    <w:rsid w:val="00BF32E6"/>
    <w:rsid w:val="00BF3A17"/>
    <w:rsid w:val="00BF4546"/>
    <w:rsid w:val="00BF5CC4"/>
    <w:rsid w:val="00BF635F"/>
    <w:rsid w:val="00BF6457"/>
    <w:rsid w:val="00BF6AE9"/>
    <w:rsid w:val="00BF6AF3"/>
    <w:rsid w:val="00BF6BF3"/>
    <w:rsid w:val="00BF71B8"/>
    <w:rsid w:val="00BF72D6"/>
    <w:rsid w:val="00BF75B9"/>
    <w:rsid w:val="00BF7938"/>
    <w:rsid w:val="00BF7943"/>
    <w:rsid w:val="00BF7DA7"/>
    <w:rsid w:val="00C00E82"/>
    <w:rsid w:val="00C01654"/>
    <w:rsid w:val="00C01C4A"/>
    <w:rsid w:val="00C01E29"/>
    <w:rsid w:val="00C024B6"/>
    <w:rsid w:val="00C043DF"/>
    <w:rsid w:val="00C0464B"/>
    <w:rsid w:val="00C056FD"/>
    <w:rsid w:val="00C06233"/>
    <w:rsid w:val="00C06EA6"/>
    <w:rsid w:val="00C079E2"/>
    <w:rsid w:val="00C1056C"/>
    <w:rsid w:val="00C1104E"/>
    <w:rsid w:val="00C117B2"/>
    <w:rsid w:val="00C11DEE"/>
    <w:rsid w:val="00C11E57"/>
    <w:rsid w:val="00C12AE6"/>
    <w:rsid w:val="00C1318A"/>
    <w:rsid w:val="00C13ADE"/>
    <w:rsid w:val="00C150D0"/>
    <w:rsid w:val="00C1523A"/>
    <w:rsid w:val="00C1546D"/>
    <w:rsid w:val="00C155F5"/>
    <w:rsid w:val="00C164BC"/>
    <w:rsid w:val="00C1656C"/>
    <w:rsid w:val="00C16767"/>
    <w:rsid w:val="00C16C27"/>
    <w:rsid w:val="00C1774B"/>
    <w:rsid w:val="00C177C8"/>
    <w:rsid w:val="00C17872"/>
    <w:rsid w:val="00C17ED3"/>
    <w:rsid w:val="00C2026F"/>
    <w:rsid w:val="00C203CB"/>
    <w:rsid w:val="00C204E9"/>
    <w:rsid w:val="00C204F5"/>
    <w:rsid w:val="00C20CE3"/>
    <w:rsid w:val="00C20FC0"/>
    <w:rsid w:val="00C20FD4"/>
    <w:rsid w:val="00C213C7"/>
    <w:rsid w:val="00C215E3"/>
    <w:rsid w:val="00C2210C"/>
    <w:rsid w:val="00C23229"/>
    <w:rsid w:val="00C24076"/>
    <w:rsid w:val="00C2426D"/>
    <w:rsid w:val="00C2443F"/>
    <w:rsid w:val="00C2503B"/>
    <w:rsid w:val="00C25FF4"/>
    <w:rsid w:val="00C263ED"/>
    <w:rsid w:val="00C2699C"/>
    <w:rsid w:val="00C26F74"/>
    <w:rsid w:val="00C279E1"/>
    <w:rsid w:val="00C27D15"/>
    <w:rsid w:val="00C306D6"/>
    <w:rsid w:val="00C31284"/>
    <w:rsid w:val="00C312A5"/>
    <w:rsid w:val="00C31491"/>
    <w:rsid w:val="00C31551"/>
    <w:rsid w:val="00C32327"/>
    <w:rsid w:val="00C32378"/>
    <w:rsid w:val="00C328D9"/>
    <w:rsid w:val="00C32913"/>
    <w:rsid w:val="00C32958"/>
    <w:rsid w:val="00C32C08"/>
    <w:rsid w:val="00C32DEF"/>
    <w:rsid w:val="00C347A7"/>
    <w:rsid w:val="00C34F29"/>
    <w:rsid w:val="00C35298"/>
    <w:rsid w:val="00C3554F"/>
    <w:rsid w:val="00C356FF"/>
    <w:rsid w:val="00C35845"/>
    <w:rsid w:val="00C36B48"/>
    <w:rsid w:val="00C36EF4"/>
    <w:rsid w:val="00C37783"/>
    <w:rsid w:val="00C37AAD"/>
    <w:rsid w:val="00C37F25"/>
    <w:rsid w:val="00C40435"/>
    <w:rsid w:val="00C40CF1"/>
    <w:rsid w:val="00C41552"/>
    <w:rsid w:val="00C41FD8"/>
    <w:rsid w:val="00C423B9"/>
    <w:rsid w:val="00C42447"/>
    <w:rsid w:val="00C4267D"/>
    <w:rsid w:val="00C42A6B"/>
    <w:rsid w:val="00C42C0F"/>
    <w:rsid w:val="00C4339B"/>
    <w:rsid w:val="00C435BB"/>
    <w:rsid w:val="00C43F0A"/>
    <w:rsid w:val="00C43F46"/>
    <w:rsid w:val="00C443FE"/>
    <w:rsid w:val="00C44505"/>
    <w:rsid w:val="00C4474D"/>
    <w:rsid w:val="00C45434"/>
    <w:rsid w:val="00C455B1"/>
    <w:rsid w:val="00C4588E"/>
    <w:rsid w:val="00C466AA"/>
    <w:rsid w:val="00C47016"/>
    <w:rsid w:val="00C470C9"/>
    <w:rsid w:val="00C4710D"/>
    <w:rsid w:val="00C474AA"/>
    <w:rsid w:val="00C477AF"/>
    <w:rsid w:val="00C47B5B"/>
    <w:rsid w:val="00C50189"/>
    <w:rsid w:val="00C5081F"/>
    <w:rsid w:val="00C50855"/>
    <w:rsid w:val="00C5097F"/>
    <w:rsid w:val="00C50CD6"/>
    <w:rsid w:val="00C51E23"/>
    <w:rsid w:val="00C51FDD"/>
    <w:rsid w:val="00C530F8"/>
    <w:rsid w:val="00C53394"/>
    <w:rsid w:val="00C541EC"/>
    <w:rsid w:val="00C54FDE"/>
    <w:rsid w:val="00C5522B"/>
    <w:rsid w:val="00C5580D"/>
    <w:rsid w:val="00C55C38"/>
    <w:rsid w:val="00C55E0E"/>
    <w:rsid w:val="00C567C7"/>
    <w:rsid w:val="00C5738A"/>
    <w:rsid w:val="00C57AAA"/>
    <w:rsid w:val="00C57DA5"/>
    <w:rsid w:val="00C57E39"/>
    <w:rsid w:val="00C60088"/>
    <w:rsid w:val="00C603DF"/>
    <w:rsid w:val="00C614D4"/>
    <w:rsid w:val="00C6194A"/>
    <w:rsid w:val="00C61E4B"/>
    <w:rsid w:val="00C62058"/>
    <w:rsid w:val="00C633C8"/>
    <w:rsid w:val="00C63CD1"/>
    <w:rsid w:val="00C646AE"/>
    <w:rsid w:val="00C64EB2"/>
    <w:rsid w:val="00C64F66"/>
    <w:rsid w:val="00C6530E"/>
    <w:rsid w:val="00C662D1"/>
    <w:rsid w:val="00C66A94"/>
    <w:rsid w:val="00C66AB4"/>
    <w:rsid w:val="00C67737"/>
    <w:rsid w:val="00C67865"/>
    <w:rsid w:val="00C67B4F"/>
    <w:rsid w:val="00C70CE4"/>
    <w:rsid w:val="00C7178A"/>
    <w:rsid w:val="00C71A56"/>
    <w:rsid w:val="00C71DD1"/>
    <w:rsid w:val="00C7261B"/>
    <w:rsid w:val="00C72703"/>
    <w:rsid w:val="00C72A1A"/>
    <w:rsid w:val="00C72B08"/>
    <w:rsid w:val="00C733E2"/>
    <w:rsid w:val="00C7359F"/>
    <w:rsid w:val="00C736DA"/>
    <w:rsid w:val="00C737C5"/>
    <w:rsid w:val="00C73C1F"/>
    <w:rsid w:val="00C73EA8"/>
    <w:rsid w:val="00C7484E"/>
    <w:rsid w:val="00C7492A"/>
    <w:rsid w:val="00C74C26"/>
    <w:rsid w:val="00C74F92"/>
    <w:rsid w:val="00C74F95"/>
    <w:rsid w:val="00C75796"/>
    <w:rsid w:val="00C75874"/>
    <w:rsid w:val="00C76239"/>
    <w:rsid w:val="00C7655C"/>
    <w:rsid w:val="00C767BC"/>
    <w:rsid w:val="00C76BEF"/>
    <w:rsid w:val="00C76D36"/>
    <w:rsid w:val="00C77095"/>
    <w:rsid w:val="00C77841"/>
    <w:rsid w:val="00C80960"/>
    <w:rsid w:val="00C809AA"/>
    <w:rsid w:val="00C80A05"/>
    <w:rsid w:val="00C81232"/>
    <w:rsid w:val="00C81A81"/>
    <w:rsid w:val="00C81C7C"/>
    <w:rsid w:val="00C82116"/>
    <w:rsid w:val="00C82184"/>
    <w:rsid w:val="00C82238"/>
    <w:rsid w:val="00C82255"/>
    <w:rsid w:val="00C82BA6"/>
    <w:rsid w:val="00C8376B"/>
    <w:rsid w:val="00C83A40"/>
    <w:rsid w:val="00C83F76"/>
    <w:rsid w:val="00C8414C"/>
    <w:rsid w:val="00C8443F"/>
    <w:rsid w:val="00C844B1"/>
    <w:rsid w:val="00C84747"/>
    <w:rsid w:val="00C850B4"/>
    <w:rsid w:val="00C8574C"/>
    <w:rsid w:val="00C858A4"/>
    <w:rsid w:val="00C85D69"/>
    <w:rsid w:val="00C85E04"/>
    <w:rsid w:val="00C85FEB"/>
    <w:rsid w:val="00C86FB3"/>
    <w:rsid w:val="00C87061"/>
    <w:rsid w:val="00C87471"/>
    <w:rsid w:val="00C87F57"/>
    <w:rsid w:val="00C9002A"/>
    <w:rsid w:val="00C900B3"/>
    <w:rsid w:val="00C90228"/>
    <w:rsid w:val="00C90B51"/>
    <w:rsid w:val="00C921D0"/>
    <w:rsid w:val="00C9224F"/>
    <w:rsid w:val="00C92AEE"/>
    <w:rsid w:val="00C92F2F"/>
    <w:rsid w:val="00C93085"/>
    <w:rsid w:val="00C9328D"/>
    <w:rsid w:val="00C9353B"/>
    <w:rsid w:val="00C93D4C"/>
    <w:rsid w:val="00C93D77"/>
    <w:rsid w:val="00C93DBC"/>
    <w:rsid w:val="00C93DC8"/>
    <w:rsid w:val="00C93F45"/>
    <w:rsid w:val="00C944A8"/>
    <w:rsid w:val="00C9457A"/>
    <w:rsid w:val="00C947E9"/>
    <w:rsid w:val="00C94BAB"/>
    <w:rsid w:val="00C9583B"/>
    <w:rsid w:val="00C96451"/>
    <w:rsid w:val="00C96E6B"/>
    <w:rsid w:val="00C96F86"/>
    <w:rsid w:val="00C97511"/>
    <w:rsid w:val="00C9764D"/>
    <w:rsid w:val="00C97B5D"/>
    <w:rsid w:val="00C97F46"/>
    <w:rsid w:val="00CA02BF"/>
    <w:rsid w:val="00CA045C"/>
    <w:rsid w:val="00CA05ED"/>
    <w:rsid w:val="00CA070B"/>
    <w:rsid w:val="00CA0EEB"/>
    <w:rsid w:val="00CA1567"/>
    <w:rsid w:val="00CA1F75"/>
    <w:rsid w:val="00CA227F"/>
    <w:rsid w:val="00CA2397"/>
    <w:rsid w:val="00CA24B2"/>
    <w:rsid w:val="00CA29CE"/>
    <w:rsid w:val="00CA2A1B"/>
    <w:rsid w:val="00CA302D"/>
    <w:rsid w:val="00CA32CA"/>
    <w:rsid w:val="00CA3496"/>
    <w:rsid w:val="00CA359C"/>
    <w:rsid w:val="00CA3606"/>
    <w:rsid w:val="00CA3857"/>
    <w:rsid w:val="00CA3859"/>
    <w:rsid w:val="00CA40B9"/>
    <w:rsid w:val="00CA40CC"/>
    <w:rsid w:val="00CA4429"/>
    <w:rsid w:val="00CA562D"/>
    <w:rsid w:val="00CA6CBA"/>
    <w:rsid w:val="00CA6F1D"/>
    <w:rsid w:val="00CA7597"/>
    <w:rsid w:val="00CA77E4"/>
    <w:rsid w:val="00CA7CA9"/>
    <w:rsid w:val="00CB0429"/>
    <w:rsid w:val="00CB0804"/>
    <w:rsid w:val="00CB0818"/>
    <w:rsid w:val="00CB0B06"/>
    <w:rsid w:val="00CB0D4B"/>
    <w:rsid w:val="00CB0FB1"/>
    <w:rsid w:val="00CB11A5"/>
    <w:rsid w:val="00CB1725"/>
    <w:rsid w:val="00CB2CB9"/>
    <w:rsid w:val="00CB2CD8"/>
    <w:rsid w:val="00CB2CEB"/>
    <w:rsid w:val="00CB380B"/>
    <w:rsid w:val="00CB5247"/>
    <w:rsid w:val="00CB5447"/>
    <w:rsid w:val="00CB583B"/>
    <w:rsid w:val="00CB5FD6"/>
    <w:rsid w:val="00CB6FBA"/>
    <w:rsid w:val="00CB7174"/>
    <w:rsid w:val="00CB71D6"/>
    <w:rsid w:val="00CB749D"/>
    <w:rsid w:val="00CB74CF"/>
    <w:rsid w:val="00CB75E6"/>
    <w:rsid w:val="00CB762E"/>
    <w:rsid w:val="00CB7B01"/>
    <w:rsid w:val="00CB7C4F"/>
    <w:rsid w:val="00CB7D6C"/>
    <w:rsid w:val="00CC059D"/>
    <w:rsid w:val="00CC0B0F"/>
    <w:rsid w:val="00CC122F"/>
    <w:rsid w:val="00CC23F2"/>
    <w:rsid w:val="00CC2A96"/>
    <w:rsid w:val="00CC2C4E"/>
    <w:rsid w:val="00CC4818"/>
    <w:rsid w:val="00CC4ED0"/>
    <w:rsid w:val="00CC5499"/>
    <w:rsid w:val="00CC5563"/>
    <w:rsid w:val="00CC5565"/>
    <w:rsid w:val="00CC55E4"/>
    <w:rsid w:val="00CC5652"/>
    <w:rsid w:val="00CC57B0"/>
    <w:rsid w:val="00CC5F06"/>
    <w:rsid w:val="00CC63A6"/>
    <w:rsid w:val="00CC656C"/>
    <w:rsid w:val="00CC66DB"/>
    <w:rsid w:val="00CC66F9"/>
    <w:rsid w:val="00CC70EE"/>
    <w:rsid w:val="00CC7250"/>
    <w:rsid w:val="00CC7386"/>
    <w:rsid w:val="00CC7885"/>
    <w:rsid w:val="00CC7F9C"/>
    <w:rsid w:val="00CD0EA8"/>
    <w:rsid w:val="00CD10D7"/>
    <w:rsid w:val="00CD1BC2"/>
    <w:rsid w:val="00CD1C33"/>
    <w:rsid w:val="00CD2355"/>
    <w:rsid w:val="00CD2797"/>
    <w:rsid w:val="00CD27C1"/>
    <w:rsid w:val="00CD298A"/>
    <w:rsid w:val="00CD2ABF"/>
    <w:rsid w:val="00CD339D"/>
    <w:rsid w:val="00CD46B4"/>
    <w:rsid w:val="00CD4A33"/>
    <w:rsid w:val="00CD4E76"/>
    <w:rsid w:val="00CD50E4"/>
    <w:rsid w:val="00CD56A0"/>
    <w:rsid w:val="00CD69C6"/>
    <w:rsid w:val="00CD6BCF"/>
    <w:rsid w:val="00CD6CD3"/>
    <w:rsid w:val="00CD7000"/>
    <w:rsid w:val="00CD7381"/>
    <w:rsid w:val="00CD7524"/>
    <w:rsid w:val="00CD776A"/>
    <w:rsid w:val="00CD77B3"/>
    <w:rsid w:val="00CD790F"/>
    <w:rsid w:val="00CE098A"/>
    <w:rsid w:val="00CE1152"/>
    <w:rsid w:val="00CE1468"/>
    <w:rsid w:val="00CE2815"/>
    <w:rsid w:val="00CE286E"/>
    <w:rsid w:val="00CE2DCE"/>
    <w:rsid w:val="00CE3166"/>
    <w:rsid w:val="00CE337E"/>
    <w:rsid w:val="00CE37BA"/>
    <w:rsid w:val="00CE38B7"/>
    <w:rsid w:val="00CE3A8C"/>
    <w:rsid w:val="00CE4797"/>
    <w:rsid w:val="00CE4A8F"/>
    <w:rsid w:val="00CE4D26"/>
    <w:rsid w:val="00CE518D"/>
    <w:rsid w:val="00CE53D8"/>
    <w:rsid w:val="00CE5A15"/>
    <w:rsid w:val="00CE5C2A"/>
    <w:rsid w:val="00CE5C78"/>
    <w:rsid w:val="00CE5FC0"/>
    <w:rsid w:val="00CE65CF"/>
    <w:rsid w:val="00CE6B98"/>
    <w:rsid w:val="00CE6BF9"/>
    <w:rsid w:val="00CE6CB9"/>
    <w:rsid w:val="00CE6D5D"/>
    <w:rsid w:val="00CE6DCD"/>
    <w:rsid w:val="00CE6E28"/>
    <w:rsid w:val="00CE6F29"/>
    <w:rsid w:val="00CE75E5"/>
    <w:rsid w:val="00CE7D0A"/>
    <w:rsid w:val="00CE7D72"/>
    <w:rsid w:val="00CF00B3"/>
    <w:rsid w:val="00CF01EF"/>
    <w:rsid w:val="00CF085F"/>
    <w:rsid w:val="00CF117F"/>
    <w:rsid w:val="00CF188B"/>
    <w:rsid w:val="00CF1998"/>
    <w:rsid w:val="00CF1D58"/>
    <w:rsid w:val="00CF269C"/>
    <w:rsid w:val="00CF295C"/>
    <w:rsid w:val="00CF2B72"/>
    <w:rsid w:val="00CF3063"/>
    <w:rsid w:val="00CF341D"/>
    <w:rsid w:val="00CF3420"/>
    <w:rsid w:val="00CF39E7"/>
    <w:rsid w:val="00CF3B1F"/>
    <w:rsid w:val="00CF4147"/>
    <w:rsid w:val="00CF483B"/>
    <w:rsid w:val="00CF5A20"/>
    <w:rsid w:val="00CF5A8C"/>
    <w:rsid w:val="00CF5EB2"/>
    <w:rsid w:val="00CF696C"/>
    <w:rsid w:val="00CF6CD3"/>
    <w:rsid w:val="00CF736C"/>
    <w:rsid w:val="00CF765B"/>
    <w:rsid w:val="00CF7828"/>
    <w:rsid w:val="00D0024B"/>
    <w:rsid w:val="00D00557"/>
    <w:rsid w:val="00D00739"/>
    <w:rsid w:val="00D00882"/>
    <w:rsid w:val="00D00F4D"/>
    <w:rsid w:val="00D01E7C"/>
    <w:rsid w:val="00D02121"/>
    <w:rsid w:val="00D02246"/>
    <w:rsid w:val="00D0235E"/>
    <w:rsid w:val="00D02A61"/>
    <w:rsid w:val="00D02E21"/>
    <w:rsid w:val="00D0331E"/>
    <w:rsid w:val="00D041A0"/>
    <w:rsid w:val="00D044FE"/>
    <w:rsid w:val="00D04A69"/>
    <w:rsid w:val="00D04E6D"/>
    <w:rsid w:val="00D05C94"/>
    <w:rsid w:val="00D0654F"/>
    <w:rsid w:val="00D068FD"/>
    <w:rsid w:val="00D06ACC"/>
    <w:rsid w:val="00D06B38"/>
    <w:rsid w:val="00D06BDD"/>
    <w:rsid w:val="00D071C0"/>
    <w:rsid w:val="00D071CD"/>
    <w:rsid w:val="00D079D8"/>
    <w:rsid w:val="00D07A20"/>
    <w:rsid w:val="00D07BFC"/>
    <w:rsid w:val="00D1059C"/>
    <w:rsid w:val="00D114EA"/>
    <w:rsid w:val="00D11999"/>
    <w:rsid w:val="00D119BD"/>
    <w:rsid w:val="00D1234F"/>
    <w:rsid w:val="00D1293A"/>
    <w:rsid w:val="00D13395"/>
    <w:rsid w:val="00D13440"/>
    <w:rsid w:val="00D13A70"/>
    <w:rsid w:val="00D13FF0"/>
    <w:rsid w:val="00D14C39"/>
    <w:rsid w:val="00D14EE5"/>
    <w:rsid w:val="00D15267"/>
    <w:rsid w:val="00D152A5"/>
    <w:rsid w:val="00D15523"/>
    <w:rsid w:val="00D155D1"/>
    <w:rsid w:val="00D16029"/>
    <w:rsid w:val="00D16424"/>
    <w:rsid w:val="00D16484"/>
    <w:rsid w:val="00D1659F"/>
    <w:rsid w:val="00D169BE"/>
    <w:rsid w:val="00D16A0F"/>
    <w:rsid w:val="00D176A7"/>
    <w:rsid w:val="00D20349"/>
    <w:rsid w:val="00D20544"/>
    <w:rsid w:val="00D209A1"/>
    <w:rsid w:val="00D20F48"/>
    <w:rsid w:val="00D21A31"/>
    <w:rsid w:val="00D21DDB"/>
    <w:rsid w:val="00D22392"/>
    <w:rsid w:val="00D22D3D"/>
    <w:rsid w:val="00D22EEF"/>
    <w:rsid w:val="00D23172"/>
    <w:rsid w:val="00D24697"/>
    <w:rsid w:val="00D2479F"/>
    <w:rsid w:val="00D25A1A"/>
    <w:rsid w:val="00D25FD9"/>
    <w:rsid w:val="00D26109"/>
    <w:rsid w:val="00D2629B"/>
    <w:rsid w:val="00D264AA"/>
    <w:rsid w:val="00D26553"/>
    <w:rsid w:val="00D266D6"/>
    <w:rsid w:val="00D26BF8"/>
    <w:rsid w:val="00D26FE1"/>
    <w:rsid w:val="00D274CE"/>
    <w:rsid w:val="00D279C4"/>
    <w:rsid w:val="00D30F7C"/>
    <w:rsid w:val="00D3130F"/>
    <w:rsid w:val="00D316FF"/>
    <w:rsid w:val="00D31EDA"/>
    <w:rsid w:val="00D33016"/>
    <w:rsid w:val="00D3343B"/>
    <w:rsid w:val="00D33A4A"/>
    <w:rsid w:val="00D34469"/>
    <w:rsid w:val="00D34E5B"/>
    <w:rsid w:val="00D34FEF"/>
    <w:rsid w:val="00D352A9"/>
    <w:rsid w:val="00D35525"/>
    <w:rsid w:val="00D35986"/>
    <w:rsid w:val="00D35D62"/>
    <w:rsid w:val="00D35E7D"/>
    <w:rsid w:val="00D362D3"/>
    <w:rsid w:val="00D3654F"/>
    <w:rsid w:val="00D36A74"/>
    <w:rsid w:val="00D372B2"/>
    <w:rsid w:val="00D3774A"/>
    <w:rsid w:val="00D37B40"/>
    <w:rsid w:val="00D37F69"/>
    <w:rsid w:val="00D402C8"/>
    <w:rsid w:val="00D40343"/>
    <w:rsid w:val="00D40446"/>
    <w:rsid w:val="00D40A75"/>
    <w:rsid w:val="00D40DB4"/>
    <w:rsid w:val="00D40E28"/>
    <w:rsid w:val="00D40ED9"/>
    <w:rsid w:val="00D41A93"/>
    <w:rsid w:val="00D41AAC"/>
    <w:rsid w:val="00D41F01"/>
    <w:rsid w:val="00D42FF8"/>
    <w:rsid w:val="00D43418"/>
    <w:rsid w:val="00D43E1F"/>
    <w:rsid w:val="00D43E83"/>
    <w:rsid w:val="00D441CB"/>
    <w:rsid w:val="00D44ABF"/>
    <w:rsid w:val="00D44DD9"/>
    <w:rsid w:val="00D44E95"/>
    <w:rsid w:val="00D4505B"/>
    <w:rsid w:val="00D45C17"/>
    <w:rsid w:val="00D45F2A"/>
    <w:rsid w:val="00D461D5"/>
    <w:rsid w:val="00D46B17"/>
    <w:rsid w:val="00D46EAD"/>
    <w:rsid w:val="00D47524"/>
    <w:rsid w:val="00D47AA3"/>
    <w:rsid w:val="00D47C2B"/>
    <w:rsid w:val="00D47DBD"/>
    <w:rsid w:val="00D5001B"/>
    <w:rsid w:val="00D502C0"/>
    <w:rsid w:val="00D5046D"/>
    <w:rsid w:val="00D50650"/>
    <w:rsid w:val="00D508C4"/>
    <w:rsid w:val="00D50995"/>
    <w:rsid w:val="00D51856"/>
    <w:rsid w:val="00D51B3E"/>
    <w:rsid w:val="00D52013"/>
    <w:rsid w:val="00D521B7"/>
    <w:rsid w:val="00D52222"/>
    <w:rsid w:val="00D52370"/>
    <w:rsid w:val="00D52C02"/>
    <w:rsid w:val="00D53311"/>
    <w:rsid w:val="00D53545"/>
    <w:rsid w:val="00D535B1"/>
    <w:rsid w:val="00D53A46"/>
    <w:rsid w:val="00D5476C"/>
    <w:rsid w:val="00D55215"/>
    <w:rsid w:val="00D5560A"/>
    <w:rsid w:val="00D556C2"/>
    <w:rsid w:val="00D55AAE"/>
    <w:rsid w:val="00D55F10"/>
    <w:rsid w:val="00D560F1"/>
    <w:rsid w:val="00D56A31"/>
    <w:rsid w:val="00D56AA7"/>
    <w:rsid w:val="00D571A4"/>
    <w:rsid w:val="00D5728A"/>
    <w:rsid w:val="00D57CE9"/>
    <w:rsid w:val="00D604F5"/>
    <w:rsid w:val="00D60D31"/>
    <w:rsid w:val="00D61215"/>
    <w:rsid w:val="00D619F5"/>
    <w:rsid w:val="00D61CD4"/>
    <w:rsid w:val="00D620D4"/>
    <w:rsid w:val="00D622C6"/>
    <w:rsid w:val="00D624AF"/>
    <w:rsid w:val="00D62538"/>
    <w:rsid w:val="00D62586"/>
    <w:rsid w:val="00D62A95"/>
    <w:rsid w:val="00D62B3D"/>
    <w:rsid w:val="00D62E5C"/>
    <w:rsid w:val="00D63206"/>
    <w:rsid w:val="00D638D2"/>
    <w:rsid w:val="00D63B6E"/>
    <w:rsid w:val="00D640F6"/>
    <w:rsid w:val="00D650CF"/>
    <w:rsid w:val="00D652C8"/>
    <w:rsid w:val="00D65319"/>
    <w:rsid w:val="00D66041"/>
    <w:rsid w:val="00D665E7"/>
    <w:rsid w:val="00D67295"/>
    <w:rsid w:val="00D67732"/>
    <w:rsid w:val="00D7012D"/>
    <w:rsid w:val="00D70520"/>
    <w:rsid w:val="00D70677"/>
    <w:rsid w:val="00D70A5F"/>
    <w:rsid w:val="00D713E0"/>
    <w:rsid w:val="00D714C5"/>
    <w:rsid w:val="00D71AA2"/>
    <w:rsid w:val="00D71AAE"/>
    <w:rsid w:val="00D71B5D"/>
    <w:rsid w:val="00D72334"/>
    <w:rsid w:val="00D7325A"/>
    <w:rsid w:val="00D73634"/>
    <w:rsid w:val="00D73C1C"/>
    <w:rsid w:val="00D74478"/>
    <w:rsid w:val="00D7527C"/>
    <w:rsid w:val="00D752E5"/>
    <w:rsid w:val="00D753C6"/>
    <w:rsid w:val="00D7560D"/>
    <w:rsid w:val="00D757E7"/>
    <w:rsid w:val="00D7680B"/>
    <w:rsid w:val="00D76D46"/>
    <w:rsid w:val="00D774D0"/>
    <w:rsid w:val="00D805EE"/>
    <w:rsid w:val="00D80C51"/>
    <w:rsid w:val="00D812F6"/>
    <w:rsid w:val="00D821C3"/>
    <w:rsid w:val="00D82200"/>
    <w:rsid w:val="00D826AC"/>
    <w:rsid w:val="00D82AE4"/>
    <w:rsid w:val="00D82CBA"/>
    <w:rsid w:val="00D82F0C"/>
    <w:rsid w:val="00D831E0"/>
    <w:rsid w:val="00D83542"/>
    <w:rsid w:val="00D845F3"/>
    <w:rsid w:val="00D85233"/>
    <w:rsid w:val="00D8527D"/>
    <w:rsid w:val="00D855B5"/>
    <w:rsid w:val="00D85C0D"/>
    <w:rsid w:val="00D86467"/>
    <w:rsid w:val="00D86B21"/>
    <w:rsid w:val="00D86BCA"/>
    <w:rsid w:val="00D872F8"/>
    <w:rsid w:val="00D8733C"/>
    <w:rsid w:val="00D878C3"/>
    <w:rsid w:val="00D90196"/>
    <w:rsid w:val="00D90733"/>
    <w:rsid w:val="00D9086C"/>
    <w:rsid w:val="00D90978"/>
    <w:rsid w:val="00D90A95"/>
    <w:rsid w:val="00D91D6B"/>
    <w:rsid w:val="00D91ECE"/>
    <w:rsid w:val="00D9221D"/>
    <w:rsid w:val="00D9234D"/>
    <w:rsid w:val="00D92996"/>
    <w:rsid w:val="00D92FDC"/>
    <w:rsid w:val="00D931B3"/>
    <w:rsid w:val="00D93548"/>
    <w:rsid w:val="00D93CBE"/>
    <w:rsid w:val="00D941DE"/>
    <w:rsid w:val="00D94861"/>
    <w:rsid w:val="00D94CEF"/>
    <w:rsid w:val="00D9524E"/>
    <w:rsid w:val="00D95D98"/>
    <w:rsid w:val="00D95DFD"/>
    <w:rsid w:val="00D962A5"/>
    <w:rsid w:val="00D9639F"/>
    <w:rsid w:val="00D96AD5"/>
    <w:rsid w:val="00D97223"/>
    <w:rsid w:val="00D97BC9"/>
    <w:rsid w:val="00D97E57"/>
    <w:rsid w:val="00D97EAB"/>
    <w:rsid w:val="00DA03C1"/>
    <w:rsid w:val="00DA06A5"/>
    <w:rsid w:val="00DA0FBE"/>
    <w:rsid w:val="00DA21A8"/>
    <w:rsid w:val="00DA29E8"/>
    <w:rsid w:val="00DA2BD4"/>
    <w:rsid w:val="00DA2EEC"/>
    <w:rsid w:val="00DA3D19"/>
    <w:rsid w:val="00DA5058"/>
    <w:rsid w:val="00DA5452"/>
    <w:rsid w:val="00DA5F09"/>
    <w:rsid w:val="00DA6514"/>
    <w:rsid w:val="00DA673F"/>
    <w:rsid w:val="00DA6C67"/>
    <w:rsid w:val="00DA6D23"/>
    <w:rsid w:val="00DA6E7F"/>
    <w:rsid w:val="00DA713D"/>
    <w:rsid w:val="00DA7BBE"/>
    <w:rsid w:val="00DB08F2"/>
    <w:rsid w:val="00DB0AC8"/>
    <w:rsid w:val="00DB0C59"/>
    <w:rsid w:val="00DB1BB5"/>
    <w:rsid w:val="00DB2369"/>
    <w:rsid w:val="00DB274D"/>
    <w:rsid w:val="00DB28B9"/>
    <w:rsid w:val="00DB317C"/>
    <w:rsid w:val="00DB3956"/>
    <w:rsid w:val="00DB3F90"/>
    <w:rsid w:val="00DB4179"/>
    <w:rsid w:val="00DB42A1"/>
    <w:rsid w:val="00DB432B"/>
    <w:rsid w:val="00DB4FBC"/>
    <w:rsid w:val="00DB5554"/>
    <w:rsid w:val="00DB5912"/>
    <w:rsid w:val="00DB6A98"/>
    <w:rsid w:val="00DB6C53"/>
    <w:rsid w:val="00DB76D1"/>
    <w:rsid w:val="00DB7A63"/>
    <w:rsid w:val="00DC0512"/>
    <w:rsid w:val="00DC0865"/>
    <w:rsid w:val="00DC0A3E"/>
    <w:rsid w:val="00DC0AF5"/>
    <w:rsid w:val="00DC1153"/>
    <w:rsid w:val="00DC1904"/>
    <w:rsid w:val="00DC1BBC"/>
    <w:rsid w:val="00DC1D97"/>
    <w:rsid w:val="00DC1E36"/>
    <w:rsid w:val="00DC1E46"/>
    <w:rsid w:val="00DC27D0"/>
    <w:rsid w:val="00DC330E"/>
    <w:rsid w:val="00DC39FA"/>
    <w:rsid w:val="00DC421A"/>
    <w:rsid w:val="00DC4EBF"/>
    <w:rsid w:val="00DC50C8"/>
    <w:rsid w:val="00DC526F"/>
    <w:rsid w:val="00DC5B1B"/>
    <w:rsid w:val="00DC5C15"/>
    <w:rsid w:val="00DC5F67"/>
    <w:rsid w:val="00DC67B3"/>
    <w:rsid w:val="00DC6ADC"/>
    <w:rsid w:val="00DC6B24"/>
    <w:rsid w:val="00DC73B8"/>
    <w:rsid w:val="00DC7873"/>
    <w:rsid w:val="00DC798E"/>
    <w:rsid w:val="00DC7EC4"/>
    <w:rsid w:val="00DD02BB"/>
    <w:rsid w:val="00DD02E1"/>
    <w:rsid w:val="00DD1571"/>
    <w:rsid w:val="00DD18E0"/>
    <w:rsid w:val="00DD1F5F"/>
    <w:rsid w:val="00DD2003"/>
    <w:rsid w:val="00DD21B9"/>
    <w:rsid w:val="00DD2236"/>
    <w:rsid w:val="00DD29CA"/>
    <w:rsid w:val="00DD3E35"/>
    <w:rsid w:val="00DD4981"/>
    <w:rsid w:val="00DD4A53"/>
    <w:rsid w:val="00DD4AA6"/>
    <w:rsid w:val="00DD4BF2"/>
    <w:rsid w:val="00DD4E1C"/>
    <w:rsid w:val="00DD5463"/>
    <w:rsid w:val="00DD5A2A"/>
    <w:rsid w:val="00DD60E9"/>
    <w:rsid w:val="00DD6C02"/>
    <w:rsid w:val="00DD6D72"/>
    <w:rsid w:val="00DD6DA5"/>
    <w:rsid w:val="00DD6EFC"/>
    <w:rsid w:val="00DD7218"/>
    <w:rsid w:val="00DD728D"/>
    <w:rsid w:val="00DD775E"/>
    <w:rsid w:val="00DD7808"/>
    <w:rsid w:val="00DD7B8A"/>
    <w:rsid w:val="00DE07F1"/>
    <w:rsid w:val="00DE180C"/>
    <w:rsid w:val="00DE1CEC"/>
    <w:rsid w:val="00DE2F6A"/>
    <w:rsid w:val="00DE311C"/>
    <w:rsid w:val="00DE339A"/>
    <w:rsid w:val="00DE393B"/>
    <w:rsid w:val="00DE3B01"/>
    <w:rsid w:val="00DE4A19"/>
    <w:rsid w:val="00DE4FBC"/>
    <w:rsid w:val="00DE53F8"/>
    <w:rsid w:val="00DE57AF"/>
    <w:rsid w:val="00DE59B3"/>
    <w:rsid w:val="00DE5A14"/>
    <w:rsid w:val="00DE5DE1"/>
    <w:rsid w:val="00DE6316"/>
    <w:rsid w:val="00DE65A2"/>
    <w:rsid w:val="00DE687E"/>
    <w:rsid w:val="00DE70ED"/>
    <w:rsid w:val="00DE747E"/>
    <w:rsid w:val="00DF074E"/>
    <w:rsid w:val="00DF0DB1"/>
    <w:rsid w:val="00DF12BB"/>
    <w:rsid w:val="00DF179B"/>
    <w:rsid w:val="00DF19A7"/>
    <w:rsid w:val="00DF2EEC"/>
    <w:rsid w:val="00DF3695"/>
    <w:rsid w:val="00DF3F03"/>
    <w:rsid w:val="00DF436C"/>
    <w:rsid w:val="00DF43ED"/>
    <w:rsid w:val="00DF4F0B"/>
    <w:rsid w:val="00DF548E"/>
    <w:rsid w:val="00DF5533"/>
    <w:rsid w:val="00DF5A92"/>
    <w:rsid w:val="00DF5B64"/>
    <w:rsid w:val="00DF64EC"/>
    <w:rsid w:val="00DF65C6"/>
    <w:rsid w:val="00DF6986"/>
    <w:rsid w:val="00DF699C"/>
    <w:rsid w:val="00DF6C49"/>
    <w:rsid w:val="00DF6CCA"/>
    <w:rsid w:val="00DF6D82"/>
    <w:rsid w:val="00DF70F2"/>
    <w:rsid w:val="00DF7F26"/>
    <w:rsid w:val="00DF7F8B"/>
    <w:rsid w:val="00DF7FA6"/>
    <w:rsid w:val="00E00D31"/>
    <w:rsid w:val="00E0116B"/>
    <w:rsid w:val="00E01E29"/>
    <w:rsid w:val="00E02823"/>
    <w:rsid w:val="00E02A75"/>
    <w:rsid w:val="00E03903"/>
    <w:rsid w:val="00E03913"/>
    <w:rsid w:val="00E0392A"/>
    <w:rsid w:val="00E03D23"/>
    <w:rsid w:val="00E04963"/>
    <w:rsid w:val="00E04BCE"/>
    <w:rsid w:val="00E04F30"/>
    <w:rsid w:val="00E05AF3"/>
    <w:rsid w:val="00E05BAD"/>
    <w:rsid w:val="00E06406"/>
    <w:rsid w:val="00E06C53"/>
    <w:rsid w:val="00E071D7"/>
    <w:rsid w:val="00E0773B"/>
    <w:rsid w:val="00E0773F"/>
    <w:rsid w:val="00E07828"/>
    <w:rsid w:val="00E10023"/>
    <w:rsid w:val="00E1026D"/>
    <w:rsid w:val="00E10297"/>
    <w:rsid w:val="00E1034D"/>
    <w:rsid w:val="00E1063C"/>
    <w:rsid w:val="00E10D0A"/>
    <w:rsid w:val="00E10EFD"/>
    <w:rsid w:val="00E112AA"/>
    <w:rsid w:val="00E11D4F"/>
    <w:rsid w:val="00E12DD2"/>
    <w:rsid w:val="00E12F79"/>
    <w:rsid w:val="00E1350F"/>
    <w:rsid w:val="00E14059"/>
    <w:rsid w:val="00E1450F"/>
    <w:rsid w:val="00E1486D"/>
    <w:rsid w:val="00E158F7"/>
    <w:rsid w:val="00E15A8E"/>
    <w:rsid w:val="00E161DA"/>
    <w:rsid w:val="00E162A8"/>
    <w:rsid w:val="00E16A06"/>
    <w:rsid w:val="00E16B39"/>
    <w:rsid w:val="00E16DF0"/>
    <w:rsid w:val="00E16F5E"/>
    <w:rsid w:val="00E172EE"/>
    <w:rsid w:val="00E1738F"/>
    <w:rsid w:val="00E17759"/>
    <w:rsid w:val="00E20356"/>
    <w:rsid w:val="00E20B2A"/>
    <w:rsid w:val="00E20DAE"/>
    <w:rsid w:val="00E2150F"/>
    <w:rsid w:val="00E2170A"/>
    <w:rsid w:val="00E217B7"/>
    <w:rsid w:val="00E21901"/>
    <w:rsid w:val="00E21949"/>
    <w:rsid w:val="00E2263B"/>
    <w:rsid w:val="00E226E6"/>
    <w:rsid w:val="00E2330C"/>
    <w:rsid w:val="00E2347E"/>
    <w:rsid w:val="00E244C9"/>
    <w:rsid w:val="00E2471E"/>
    <w:rsid w:val="00E24DE6"/>
    <w:rsid w:val="00E250C0"/>
    <w:rsid w:val="00E25237"/>
    <w:rsid w:val="00E25406"/>
    <w:rsid w:val="00E2562C"/>
    <w:rsid w:val="00E25F2F"/>
    <w:rsid w:val="00E25FB4"/>
    <w:rsid w:val="00E26052"/>
    <w:rsid w:val="00E2621C"/>
    <w:rsid w:val="00E26330"/>
    <w:rsid w:val="00E2683A"/>
    <w:rsid w:val="00E26E1A"/>
    <w:rsid w:val="00E27084"/>
    <w:rsid w:val="00E271B4"/>
    <w:rsid w:val="00E27789"/>
    <w:rsid w:val="00E27CBF"/>
    <w:rsid w:val="00E30C72"/>
    <w:rsid w:val="00E316DA"/>
    <w:rsid w:val="00E31D49"/>
    <w:rsid w:val="00E31E7E"/>
    <w:rsid w:val="00E31F37"/>
    <w:rsid w:val="00E322DD"/>
    <w:rsid w:val="00E324A3"/>
    <w:rsid w:val="00E32FE6"/>
    <w:rsid w:val="00E33268"/>
    <w:rsid w:val="00E34541"/>
    <w:rsid w:val="00E34815"/>
    <w:rsid w:val="00E34AED"/>
    <w:rsid w:val="00E34EA0"/>
    <w:rsid w:val="00E351CD"/>
    <w:rsid w:val="00E356DD"/>
    <w:rsid w:val="00E357B7"/>
    <w:rsid w:val="00E35C0E"/>
    <w:rsid w:val="00E3693C"/>
    <w:rsid w:val="00E369B8"/>
    <w:rsid w:val="00E373DA"/>
    <w:rsid w:val="00E37F81"/>
    <w:rsid w:val="00E407C4"/>
    <w:rsid w:val="00E40D36"/>
    <w:rsid w:val="00E41397"/>
    <w:rsid w:val="00E418C0"/>
    <w:rsid w:val="00E42693"/>
    <w:rsid w:val="00E4277B"/>
    <w:rsid w:val="00E42925"/>
    <w:rsid w:val="00E4293B"/>
    <w:rsid w:val="00E42A5D"/>
    <w:rsid w:val="00E42B24"/>
    <w:rsid w:val="00E42FD5"/>
    <w:rsid w:val="00E434A7"/>
    <w:rsid w:val="00E44088"/>
    <w:rsid w:val="00E44880"/>
    <w:rsid w:val="00E448E1"/>
    <w:rsid w:val="00E4515A"/>
    <w:rsid w:val="00E45E29"/>
    <w:rsid w:val="00E461A1"/>
    <w:rsid w:val="00E46950"/>
    <w:rsid w:val="00E46DF5"/>
    <w:rsid w:val="00E475C2"/>
    <w:rsid w:val="00E47A93"/>
    <w:rsid w:val="00E5031A"/>
    <w:rsid w:val="00E512E7"/>
    <w:rsid w:val="00E514B2"/>
    <w:rsid w:val="00E518A0"/>
    <w:rsid w:val="00E52FC1"/>
    <w:rsid w:val="00E53000"/>
    <w:rsid w:val="00E53A1A"/>
    <w:rsid w:val="00E53C79"/>
    <w:rsid w:val="00E53F4D"/>
    <w:rsid w:val="00E5412B"/>
    <w:rsid w:val="00E5440F"/>
    <w:rsid w:val="00E54726"/>
    <w:rsid w:val="00E551CB"/>
    <w:rsid w:val="00E559C2"/>
    <w:rsid w:val="00E559F4"/>
    <w:rsid w:val="00E55A82"/>
    <w:rsid w:val="00E55B2C"/>
    <w:rsid w:val="00E55BA8"/>
    <w:rsid w:val="00E56A57"/>
    <w:rsid w:val="00E56F7E"/>
    <w:rsid w:val="00E57BAA"/>
    <w:rsid w:val="00E6065F"/>
    <w:rsid w:val="00E60B38"/>
    <w:rsid w:val="00E60D3C"/>
    <w:rsid w:val="00E61521"/>
    <w:rsid w:val="00E618EC"/>
    <w:rsid w:val="00E61A5E"/>
    <w:rsid w:val="00E6298B"/>
    <w:rsid w:val="00E634A2"/>
    <w:rsid w:val="00E634F0"/>
    <w:rsid w:val="00E6389F"/>
    <w:rsid w:val="00E63E86"/>
    <w:rsid w:val="00E63FC0"/>
    <w:rsid w:val="00E64722"/>
    <w:rsid w:val="00E64765"/>
    <w:rsid w:val="00E64789"/>
    <w:rsid w:val="00E64EA8"/>
    <w:rsid w:val="00E6529A"/>
    <w:rsid w:val="00E65501"/>
    <w:rsid w:val="00E65743"/>
    <w:rsid w:val="00E65871"/>
    <w:rsid w:val="00E65F75"/>
    <w:rsid w:val="00E6616B"/>
    <w:rsid w:val="00E66275"/>
    <w:rsid w:val="00E662E6"/>
    <w:rsid w:val="00E667EE"/>
    <w:rsid w:val="00E66A2A"/>
    <w:rsid w:val="00E679C7"/>
    <w:rsid w:val="00E67CA6"/>
    <w:rsid w:val="00E70242"/>
    <w:rsid w:val="00E70786"/>
    <w:rsid w:val="00E70F77"/>
    <w:rsid w:val="00E71035"/>
    <w:rsid w:val="00E71373"/>
    <w:rsid w:val="00E7148F"/>
    <w:rsid w:val="00E7156D"/>
    <w:rsid w:val="00E7231C"/>
    <w:rsid w:val="00E7276E"/>
    <w:rsid w:val="00E727FB"/>
    <w:rsid w:val="00E728E9"/>
    <w:rsid w:val="00E733E1"/>
    <w:rsid w:val="00E73B64"/>
    <w:rsid w:val="00E73F48"/>
    <w:rsid w:val="00E74189"/>
    <w:rsid w:val="00E74785"/>
    <w:rsid w:val="00E7506D"/>
    <w:rsid w:val="00E75169"/>
    <w:rsid w:val="00E75456"/>
    <w:rsid w:val="00E75ECA"/>
    <w:rsid w:val="00E761DF"/>
    <w:rsid w:val="00E76866"/>
    <w:rsid w:val="00E7743C"/>
    <w:rsid w:val="00E778BA"/>
    <w:rsid w:val="00E779BB"/>
    <w:rsid w:val="00E77A3E"/>
    <w:rsid w:val="00E803BF"/>
    <w:rsid w:val="00E804CF"/>
    <w:rsid w:val="00E807E0"/>
    <w:rsid w:val="00E80D0E"/>
    <w:rsid w:val="00E81420"/>
    <w:rsid w:val="00E81927"/>
    <w:rsid w:val="00E81A4F"/>
    <w:rsid w:val="00E81A83"/>
    <w:rsid w:val="00E82BFC"/>
    <w:rsid w:val="00E8388E"/>
    <w:rsid w:val="00E8397E"/>
    <w:rsid w:val="00E83CBF"/>
    <w:rsid w:val="00E84110"/>
    <w:rsid w:val="00E845E6"/>
    <w:rsid w:val="00E846AA"/>
    <w:rsid w:val="00E848C6"/>
    <w:rsid w:val="00E848D6"/>
    <w:rsid w:val="00E85251"/>
    <w:rsid w:val="00E857D5"/>
    <w:rsid w:val="00E857E4"/>
    <w:rsid w:val="00E861B7"/>
    <w:rsid w:val="00E867AB"/>
    <w:rsid w:val="00E874DB"/>
    <w:rsid w:val="00E878FB"/>
    <w:rsid w:val="00E87DC2"/>
    <w:rsid w:val="00E901DF"/>
    <w:rsid w:val="00E9020A"/>
    <w:rsid w:val="00E90249"/>
    <w:rsid w:val="00E905C5"/>
    <w:rsid w:val="00E91AA5"/>
    <w:rsid w:val="00E923E4"/>
    <w:rsid w:val="00E9262E"/>
    <w:rsid w:val="00E926CC"/>
    <w:rsid w:val="00E92A80"/>
    <w:rsid w:val="00E92C12"/>
    <w:rsid w:val="00E92EF9"/>
    <w:rsid w:val="00E93016"/>
    <w:rsid w:val="00E9305B"/>
    <w:rsid w:val="00E933D4"/>
    <w:rsid w:val="00E939C0"/>
    <w:rsid w:val="00E9412C"/>
    <w:rsid w:val="00E94152"/>
    <w:rsid w:val="00E94506"/>
    <w:rsid w:val="00E94824"/>
    <w:rsid w:val="00E94DC4"/>
    <w:rsid w:val="00E95206"/>
    <w:rsid w:val="00E9575A"/>
    <w:rsid w:val="00E95AD3"/>
    <w:rsid w:val="00E95D73"/>
    <w:rsid w:val="00E95DDD"/>
    <w:rsid w:val="00E95F17"/>
    <w:rsid w:val="00E96384"/>
    <w:rsid w:val="00E96948"/>
    <w:rsid w:val="00E96BEF"/>
    <w:rsid w:val="00E96C9F"/>
    <w:rsid w:val="00E96CB7"/>
    <w:rsid w:val="00E96D81"/>
    <w:rsid w:val="00E9725E"/>
    <w:rsid w:val="00E97672"/>
    <w:rsid w:val="00E97ADC"/>
    <w:rsid w:val="00E97E41"/>
    <w:rsid w:val="00EA000A"/>
    <w:rsid w:val="00EA0163"/>
    <w:rsid w:val="00EA0433"/>
    <w:rsid w:val="00EA076F"/>
    <w:rsid w:val="00EA0AB8"/>
    <w:rsid w:val="00EA0EB1"/>
    <w:rsid w:val="00EA3246"/>
    <w:rsid w:val="00EA48A7"/>
    <w:rsid w:val="00EA49D3"/>
    <w:rsid w:val="00EA4ADB"/>
    <w:rsid w:val="00EA509F"/>
    <w:rsid w:val="00EA521B"/>
    <w:rsid w:val="00EA5F15"/>
    <w:rsid w:val="00EA61FA"/>
    <w:rsid w:val="00EA65B9"/>
    <w:rsid w:val="00EA66CA"/>
    <w:rsid w:val="00EA6C58"/>
    <w:rsid w:val="00EA6E1B"/>
    <w:rsid w:val="00EA70B2"/>
    <w:rsid w:val="00EA7728"/>
    <w:rsid w:val="00EA772D"/>
    <w:rsid w:val="00EA7921"/>
    <w:rsid w:val="00EA7A55"/>
    <w:rsid w:val="00EB019D"/>
    <w:rsid w:val="00EB038A"/>
    <w:rsid w:val="00EB0546"/>
    <w:rsid w:val="00EB247F"/>
    <w:rsid w:val="00EB24B9"/>
    <w:rsid w:val="00EB2807"/>
    <w:rsid w:val="00EB2919"/>
    <w:rsid w:val="00EB298E"/>
    <w:rsid w:val="00EB31C3"/>
    <w:rsid w:val="00EB3D14"/>
    <w:rsid w:val="00EB411E"/>
    <w:rsid w:val="00EB41F0"/>
    <w:rsid w:val="00EB44A7"/>
    <w:rsid w:val="00EB4625"/>
    <w:rsid w:val="00EB4D44"/>
    <w:rsid w:val="00EB4EFB"/>
    <w:rsid w:val="00EB50E3"/>
    <w:rsid w:val="00EB562F"/>
    <w:rsid w:val="00EB6DDE"/>
    <w:rsid w:val="00EB723A"/>
    <w:rsid w:val="00EC046C"/>
    <w:rsid w:val="00EC06C4"/>
    <w:rsid w:val="00EC0856"/>
    <w:rsid w:val="00EC2038"/>
    <w:rsid w:val="00EC24C8"/>
    <w:rsid w:val="00EC29D4"/>
    <w:rsid w:val="00EC2B1A"/>
    <w:rsid w:val="00EC3225"/>
    <w:rsid w:val="00EC3DAF"/>
    <w:rsid w:val="00EC411F"/>
    <w:rsid w:val="00EC4325"/>
    <w:rsid w:val="00EC46C0"/>
    <w:rsid w:val="00EC4C65"/>
    <w:rsid w:val="00EC51F8"/>
    <w:rsid w:val="00EC539E"/>
    <w:rsid w:val="00EC551C"/>
    <w:rsid w:val="00EC55C7"/>
    <w:rsid w:val="00EC5BD2"/>
    <w:rsid w:val="00EC63A9"/>
    <w:rsid w:val="00EC64D3"/>
    <w:rsid w:val="00EC70CF"/>
    <w:rsid w:val="00EC7C94"/>
    <w:rsid w:val="00EC7EA3"/>
    <w:rsid w:val="00ED03A7"/>
    <w:rsid w:val="00ED06A1"/>
    <w:rsid w:val="00ED06F9"/>
    <w:rsid w:val="00ED07AF"/>
    <w:rsid w:val="00ED1746"/>
    <w:rsid w:val="00ED17D3"/>
    <w:rsid w:val="00ED1BF3"/>
    <w:rsid w:val="00ED2987"/>
    <w:rsid w:val="00ED2CC5"/>
    <w:rsid w:val="00ED3458"/>
    <w:rsid w:val="00ED4850"/>
    <w:rsid w:val="00ED48E1"/>
    <w:rsid w:val="00ED4A54"/>
    <w:rsid w:val="00ED4C84"/>
    <w:rsid w:val="00ED4CF4"/>
    <w:rsid w:val="00ED4D62"/>
    <w:rsid w:val="00ED6857"/>
    <w:rsid w:val="00ED717F"/>
    <w:rsid w:val="00ED7853"/>
    <w:rsid w:val="00ED79A1"/>
    <w:rsid w:val="00ED7BBA"/>
    <w:rsid w:val="00ED7F05"/>
    <w:rsid w:val="00EE0647"/>
    <w:rsid w:val="00EE091D"/>
    <w:rsid w:val="00EE0B5A"/>
    <w:rsid w:val="00EE0E1F"/>
    <w:rsid w:val="00EE15CE"/>
    <w:rsid w:val="00EE16CC"/>
    <w:rsid w:val="00EE2E6B"/>
    <w:rsid w:val="00EE31D6"/>
    <w:rsid w:val="00EE32BF"/>
    <w:rsid w:val="00EE34B0"/>
    <w:rsid w:val="00EE3C04"/>
    <w:rsid w:val="00EE3C14"/>
    <w:rsid w:val="00EE49D1"/>
    <w:rsid w:val="00EE53D0"/>
    <w:rsid w:val="00EE6B35"/>
    <w:rsid w:val="00EE72AC"/>
    <w:rsid w:val="00EE7814"/>
    <w:rsid w:val="00EF008C"/>
    <w:rsid w:val="00EF0099"/>
    <w:rsid w:val="00EF015F"/>
    <w:rsid w:val="00EF0180"/>
    <w:rsid w:val="00EF09E9"/>
    <w:rsid w:val="00EF1076"/>
    <w:rsid w:val="00EF1638"/>
    <w:rsid w:val="00EF190F"/>
    <w:rsid w:val="00EF196E"/>
    <w:rsid w:val="00EF1F02"/>
    <w:rsid w:val="00EF3811"/>
    <w:rsid w:val="00EF3C8E"/>
    <w:rsid w:val="00EF41BD"/>
    <w:rsid w:val="00EF513A"/>
    <w:rsid w:val="00EF5345"/>
    <w:rsid w:val="00EF5CB2"/>
    <w:rsid w:val="00EF5EDC"/>
    <w:rsid w:val="00EF6550"/>
    <w:rsid w:val="00EF66F5"/>
    <w:rsid w:val="00EF6837"/>
    <w:rsid w:val="00EF6890"/>
    <w:rsid w:val="00EF69CD"/>
    <w:rsid w:val="00EF6AF9"/>
    <w:rsid w:val="00EF6E3F"/>
    <w:rsid w:val="00EF72FE"/>
    <w:rsid w:val="00EF78C7"/>
    <w:rsid w:val="00EF79A9"/>
    <w:rsid w:val="00EF7D93"/>
    <w:rsid w:val="00F003E7"/>
    <w:rsid w:val="00F00414"/>
    <w:rsid w:val="00F00711"/>
    <w:rsid w:val="00F00971"/>
    <w:rsid w:val="00F0124C"/>
    <w:rsid w:val="00F01859"/>
    <w:rsid w:val="00F01A7D"/>
    <w:rsid w:val="00F01B6B"/>
    <w:rsid w:val="00F01CD7"/>
    <w:rsid w:val="00F02443"/>
    <w:rsid w:val="00F02633"/>
    <w:rsid w:val="00F036BE"/>
    <w:rsid w:val="00F0402D"/>
    <w:rsid w:val="00F04196"/>
    <w:rsid w:val="00F0463E"/>
    <w:rsid w:val="00F04C1E"/>
    <w:rsid w:val="00F053A8"/>
    <w:rsid w:val="00F07215"/>
    <w:rsid w:val="00F078FF"/>
    <w:rsid w:val="00F1061E"/>
    <w:rsid w:val="00F10B78"/>
    <w:rsid w:val="00F10C68"/>
    <w:rsid w:val="00F10F54"/>
    <w:rsid w:val="00F1123A"/>
    <w:rsid w:val="00F11F9C"/>
    <w:rsid w:val="00F122CA"/>
    <w:rsid w:val="00F12AD5"/>
    <w:rsid w:val="00F13262"/>
    <w:rsid w:val="00F133DE"/>
    <w:rsid w:val="00F13551"/>
    <w:rsid w:val="00F13BC1"/>
    <w:rsid w:val="00F13CE5"/>
    <w:rsid w:val="00F13D42"/>
    <w:rsid w:val="00F14861"/>
    <w:rsid w:val="00F14914"/>
    <w:rsid w:val="00F156E7"/>
    <w:rsid w:val="00F1685F"/>
    <w:rsid w:val="00F16CE0"/>
    <w:rsid w:val="00F17E73"/>
    <w:rsid w:val="00F17ED9"/>
    <w:rsid w:val="00F2041D"/>
    <w:rsid w:val="00F20768"/>
    <w:rsid w:val="00F20A25"/>
    <w:rsid w:val="00F20A9D"/>
    <w:rsid w:val="00F21276"/>
    <w:rsid w:val="00F216B0"/>
    <w:rsid w:val="00F217BE"/>
    <w:rsid w:val="00F220FE"/>
    <w:rsid w:val="00F222B9"/>
    <w:rsid w:val="00F223D1"/>
    <w:rsid w:val="00F23362"/>
    <w:rsid w:val="00F23E5D"/>
    <w:rsid w:val="00F23EFF"/>
    <w:rsid w:val="00F2411F"/>
    <w:rsid w:val="00F24FBD"/>
    <w:rsid w:val="00F250E8"/>
    <w:rsid w:val="00F2561C"/>
    <w:rsid w:val="00F25C21"/>
    <w:rsid w:val="00F26599"/>
    <w:rsid w:val="00F266AD"/>
    <w:rsid w:val="00F27448"/>
    <w:rsid w:val="00F304A3"/>
    <w:rsid w:val="00F305C5"/>
    <w:rsid w:val="00F30628"/>
    <w:rsid w:val="00F30AA9"/>
    <w:rsid w:val="00F30E3C"/>
    <w:rsid w:val="00F30E52"/>
    <w:rsid w:val="00F31113"/>
    <w:rsid w:val="00F31844"/>
    <w:rsid w:val="00F31A2C"/>
    <w:rsid w:val="00F31ADE"/>
    <w:rsid w:val="00F31C02"/>
    <w:rsid w:val="00F31E70"/>
    <w:rsid w:val="00F3285D"/>
    <w:rsid w:val="00F33899"/>
    <w:rsid w:val="00F33A47"/>
    <w:rsid w:val="00F33B7C"/>
    <w:rsid w:val="00F33BFB"/>
    <w:rsid w:val="00F3407C"/>
    <w:rsid w:val="00F34362"/>
    <w:rsid w:val="00F3438B"/>
    <w:rsid w:val="00F352AA"/>
    <w:rsid w:val="00F358D0"/>
    <w:rsid w:val="00F36453"/>
    <w:rsid w:val="00F36B73"/>
    <w:rsid w:val="00F374C6"/>
    <w:rsid w:val="00F37B63"/>
    <w:rsid w:val="00F37D13"/>
    <w:rsid w:val="00F37FAB"/>
    <w:rsid w:val="00F40343"/>
    <w:rsid w:val="00F403BB"/>
    <w:rsid w:val="00F410E6"/>
    <w:rsid w:val="00F413FD"/>
    <w:rsid w:val="00F4141E"/>
    <w:rsid w:val="00F415BC"/>
    <w:rsid w:val="00F41DDF"/>
    <w:rsid w:val="00F43248"/>
    <w:rsid w:val="00F437E3"/>
    <w:rsid w:val="00F44CB9"/>
    <w:rsid w:val="00F45060"/>
    <w:rsid w:val="00F45541"/>
    <w:rsid w:val="00F46708"/>
    <w:rsid w:val="00F46DF2"/>
    <w:rsid w:val="00F46F70"/>
    <w:rsid w:val="00F473B5"/>
    <w:rsid w:val="00F474C2"/>
    <w:rsid w:val="00F477E9"/>
    <w:rsid w:val="00F47A07"/>
    <w:rsid w:val="00F47A66"/>
    <w:rsid w:val="00F501BE"/>
    <w:rsid w:val="00F504C9"/>
    <w:rsid w:val="00F51098"/>
    <w:rsid w:val="00F51A01"/>
    <w:rsid w:val="00F51A2D"/>
    <w:rsid w:val="00F52721"/>
    <w:rsid w:val="00F52B0A"/>
    <w:rsid w:val="00F53FCD"/>
    <w:rsid w:val="00F541AA"/>
    <w:rsid w:val="00F54DB6"/>
    <w:rsid w:val="00F55104"/>
    <w:rsid w:val="00F55251"/>
    <w:rsid w:val="00F553C1"/>
    <w:rsid w:val="00F55585"/>
    <w:rsid w:val="00F55689"/>
    <w:rsid w:val="00F560B6"/>
    <w:rsid w:val="00F5640C"/>
    <w:rsid w:val="00F564A6"/>
    <w:rsid w:val="00F56E1A"/>
    <w:rsid w:val="00F56EDF"/>
    <w:rsid w:val="00F575A5"/>
    <w:rsid w:val="00F575D7"/>
    <w:rsid w:val="00F5767E"/>
    <w:rsid w:val="00F57952"/>
    <w:rsid w:val="00F57FB3"/>
    <w:rsid w:val="00F601F4"/>
    <w:rsid w:val="00F60B37"/>
    <w:rsid w:val="00F60BA7"/>
    <w:rsid w:val="00F6215E"/>
    <w:rsid w:val="00F6243E"/>
    <w:rsid w:val="00F63DD1"/>
    <w:rsid w:val="00F64980"/>
    <w:rsid w:val="00F64A05"/>
    <w:rsid w:val="00F64EAD"/>
    <w:rsid w:val="00F6547F"/>
    <w:rsid w:val="00F65A36"/>
    <w:rsid w:val="00F65C01"/>
    <w:rsid w:val="00F662F8"/>
    <w:rsid w:val="00F67683"/>
    <w:rsid w:val="00F67DAA"/>
    <w:rsid w:val="00F70611"/>
    <w:rsid w:val="00F70877"/>
    <w:rsid w:val="00F70A0B"/>
    <w:rsid w:val="00F7103E"/>
    <w:rsid w:val="00F71414"/>
    <w:rsid w:val="00F71E08"/>
    <w:rsid w:val="00F722E8"/>
    <w:rsid w:val="00F723D1"/>
    <w:rsid w:val="00F73378"/>
    <w:rsid w:val="00F7348E"/>
    <w:rsid w:val="00F73BAF"/>
    <w:rsid w:val="00F73D09"/>
    <w:rsid w:val="00F73FEB"/>
    <w:rsid w:val="00F74133"/>
    <w:rsid w:val="00F741F7"/>
    <w:rsid w:val="00F75278"/>
    <w:rsid w:val="00F753E8"/>
    <w:rsid w:val="00F753F9"/>
    <w:rsid w:val="00F757AE"/>
    <w:rsid w:val="00F75831"/>
    <w:rsid w:val="00F75870"/>
    <w:rsid w:val="00F759E5"/>
    <w:rsid w:val="00F75AC1"/>
    <w:rsid w:val="00F75BD9"/>
    <w:rsid w:val="00F75E15"/>
    <w:rsid w:val="00F75EA9"/>
    <w:rsid w:val="00F767DC"/>
    <w:rsid w:val="00F77A77"/>
    <w:rsid w:val="00F77E42"/>
    <w:rsid w:val="00F77F2F"/>
    <w:rsid w:val="00F80652"/>
    <w:rsid w:val="00F80916"/>
    <w:rsid w:val="00F81A61"/>
    <w:rsid w:val="00F82372"/>
    <w:rsid w:val="00F826A3"/>
    <w:rsid w:val="00F83186"/>
    <w:rsid w:val="00F83523"/>
    <w:rsid w:val="00F83674"/>
    <w:rsid w:val="00F84875"/>
    <w:rsid w:val="00F84990"/>
    <w:rsid w:val="00F849A9"/>
    <w:rsid w:val="00F84D9E"/>
    <w:rsid w:val="00F85A4D"/>
    <w:rsid w:val="00F862E1"/>
    <w:rsid w:val="00F86A09"/>
    <w:rsid w:val="00F86E70"/>
    <w:rsid w:val="00F8780B"/>
    <w:rsid w:val="00F87B34"/>
    <w:rsid w:val="00F87D41"/>
    <w:rsid w:val="00F902D6"/>
    <w:rsid w:val="00F90F2E"/>
    <w:rsid w:val="00F91329"/>
    <w:rsid w:val="00F91EC0"/>
    <w:rsid w:val="00F9225D"/>
    <w:rsid w:val="00F92413"/>
    <w:rsid w:val="00F924A8"/>
    <w:rsid w:val="00F92514"/>
    <w:rsid w:val="00F927E3"/>
    <w:rsid w:val="00F9341C"/>
    <w:rsid w:val="00F93765"/>
    <w:rsid w:val="00F93787"/>
    <w:rsid w:val="00F93E9D"/>
    <w:rsid w:val="00F9433D"/>
    <w:rsid w:val="00F94456"/>
    <w:rsid w:val="00F944FD"/>
    <w:rsid w:val="00F9453F"/>
    <w:rsid w:val="00F9455A"/>
    <w:rsid w:val="00F94728"/>
    <w:rsid w:val="00F949A5"/>
    <w:rsid w:val="00F94BD0"/>
    <w:rsid w:val="00F95465"/>
    <w:rsid w:val="00F96527"/>
    <w:rsid w:val="00F967A5"/>
    <w:rsid w:val="00F969B0"/>
    <w:rsid w:val="00F96A75"/>
    <w:rsid w:val="00F9720C"/>
    <w:rsid w:val="00F97272"/>
    <w:rsid w:val="00FA0281"/>
    <w:rsid w:val="00FA0D21"/>
    <w:rsid w:val="00FA118D"/>
    <w:rsid w:val="00FA120F"/>
    <w:rsid w:val="00FA1485"/>
    <w:rsid w:val="00FA16B9"/>
    <w:rsid w:val="00FA174A"/>
    <w:rsid w:val="00FA18AA"/>
    <w:rsid w:val="00FA1F9F"/>
    <w:rsid w:val="00FA2A57"/>
    <w:rsid w:val="00FA2A8E"/>
    <w:rsid w:val="00FA2C74"/>
    <w:rsid w:val="00FA2CDC"/>
    <w:rsid w:val="00FA3FDA"/>
    <w:rsid w:val="00FA49F9"/>
    <w:rsid w:val="00FA5016"/>
    <w:rsid w:val="00FA53D7"/>
    <w:rsid w:val="00FA5912"/>
    <w:rsid w:val="00FA6B78"/>
    <w:rsid w:val="00FA6C41"/>
    <w:rsid w:val="00FB0060"/>
    <w:rsid w:val="00FB010A"/>
    <w:rsid w:val="00FB0F1A"/>
    <w:rsid w:val="00FB162B"/>
    <w:rsid w:val="00FB19C6"/>
    <w:rsid w:val="00FB1A1E"/>
    <w:rsid w:val="00FB1E95"/>
    <w:rsid w:val="00FB1F02"/>
    <w:rsid w:val="00FB34EB"/>
    <w:rsid w:val="00FB3A8C"/>
    <w:rsid w:val="00FB46DF"/>
    <w:rsid w:val="00FB52E0"/>
    <w:rsid w:val="00FB5391"/>
    <w:rsid w:val="00FB5DA9"/>
    <w:rsid w:val="00FB6419"/>
    <w:rsid w:val="00FB66DE"/>
    <w:rsid w:val="00FB6D54"/>
    <w:rsid w:val="00FB6E75"/>
    <w:rsid w:val="00FB717D"/>
    <w:rsid w:val="00FB796D"/>
    <w:rsid w:val="00FB7A8B"/>
    <w:rsid w:val="00FC0107"/>
    <w:rsid w:val="00FC01D4"/>
    <w:rsid w:val="00FC0C4C"/>
    <w:rsid w:val="00FC0D5C"/>
    <w:rsid w:val="00FC0DAE"/>
    <w:rsid w:val="00FC1827"/>
    <w:rsid w:val="00FC1BAB"/>
    <w:rsid w:val="00FC1C2B"/>
    <w:rsid w:val="00FC1D7A"/>
    <w:rsid w:val="00FC2E9C"/>
    <w:rsid w:val="00FC3584"/>
    <w:rsid w:val="00FC3733"/>
    <w:rsid w:val="00FC39CB"/>
    <w:rsid w:val="00FC3FA0"/>
    <w:rsid w:val="00FC3FDB"/>
    <w:rsid w:val="00FC4987"/>
    <w:rsid w:val="00FC4B6C"/>
    <w:rsid w:val="00FC50AF"/>
    <w:rsid w:val="00FC5F40"/>
    <w:rsid w:val="00FC62CB"/>
    <w:rsid w:val="00FC6349"/>
    <w:rsid w:val="00FC68C8"/>
    <w:rsid w:val="00FC6967"/>
    <w:rsid w:val="00FC6CEE"/>
    <w:rsid w:val="00FC7D4B"/>
    <w:rsid w:val="00FC7F07"/>
    <w:rsid w:val="00FD04E1"/>
    <w:rsid w:val="00FD0637"/>
    <w:rsid w:val="00FD076E"/>
    <w:rsid w:val="00FD0C2C"/>
    <w:rsid w:val="00FD11AC"/>
    <w:rsid w:val="00FD11EB"/>
    <w:rsid w:val="00FD2228"/>
    <w:rsid w:val="00FD22CC"/>
    <w:rsid w:val="00FD30EB"/>
    <w:rsid w:val="00FD33DF"/>
    <w:rsid w:val="00FD341A"/>
    <w:rsid w:val="00FD3B0A"/>
    <w:rsid w:val="00FD3C6C"/>
    <w:rsid w:val="00FD40E6"/>
    <w:rsid w:val="00FD41F8"/>
    <w:rsid w:val="00FD42B9"/>
    <w:rsid w:val="00FD44FE"/>
    <w:rsid w:val="00FD4B43"/>
    <w:rsid w:val="00FD57F0"/>
    <w:rsid w:val="00FD5B4D"/>
    <w:rsid w:val="00FD5F0C"/>
    <w:rsid w:val="00FD62DB"/>
    <w:rsid w:val="00FD64F1"/>
    <w:rsid w:val="00FD68EF"/>
    <w:rsid w:val="00FD6FB1"/>
    <w:rsid w:val="00FD76D6"/>
    <w:rsid w:val="00FD79B9"/>
    <w:rsid w:val="00FE00DA"/>
    <w:rsid w:val="00FE060B"/>
    <w:rsid w:val="00FE1629"/>
    <w:rsid w:val="00FE188A"/>
    <w:rsid w:val="00FE18D4"/>
    <w:rsid w:val="00FE2A17"/>
    <w:rsid w:val="00FE2A22"/>
    <w:rsid w:val="00FE2E00"/>
    <w:rsid w:val="00FE2FDB"/>
    <w:rsid w:val="00FE31E8"/>
    <w:rsid w:val="00FE32A9"/>
    <w:rsid w:val="00FE3A95"/>
    <w:rsid w:val="00FE3D66"/>
    <w:rsid w:val="00FE44D6"/>
    <w:rsid w:val="00FE4807"/>
    <w:rsid w:val="00FE5908"/>
    <w:rsid w:val="00FE5E02"/>
    <w:rsid w:val="00FE5E18"/>
    <w:rsid w:val="00FE6478"/>
    <w:rsid w:val="00FE6676"/>
    <w:rsid w:val="00FE68A7"/>
    <w:rsid w:val="00FE73CD"/>
    <w:rsid w:val="00FE7C0B"/>
    <w:rsid w:val="00FE7E06"/>
    <w:rsid w:val="00FF03EE"/>
    <w:rsid w:val="00FF05D2"/>
    <w:rsid w:val="00FF08A6"/>
    <w:rsid w:val="00FF182E"/>
    <w:rsid w:val="00FF1AA5"/>
    <w:rsid w:val="00FF1DCB"/>
    <w:rsid w:val="00FF2263"/>
    <w:rsid w:val="00FF24E1"/>
    <w:rsid w:val="00FF29A2"/>
    <w:rsid w:val="00FF2CDB"/>
    <w:rsid w:val="00FF2E08"/>
    <w:rsid w:val="00FF3218"/>
    <w:rsid w:val="00FF37CE"/>
    <w:rsid w:val="00FF3C38"/>
    <w:rsid w:val="00FF3CFA"/>
    <w:rsid w:val="00FF41E6"/>
    <w:rsid w:val="00FF4304"/>
    <w:rsid w:val="00FF4E8F"/>
    <w:rsid w:val="00FF53B3"/>
    <w:rsid w:val="00FF53FC"/>
    <w:rsid w:val="00FF5889"/>
    <w:rsid w:val="00FF60B9"/>
    <w:rsid w:val="00FF6504"/>
    <w:rsid w:val="00FF666B"/>
    <w:rsid w:val="00FF6681"/>
    <w:rsid w:val="00FF67EB"/>
    <w:rsid w:val="00FF6B01"/>
    <w:rsid w:val="00FF6CAB"/>
    <w:rsid w:val="00FF7281"/>
    <w:rsid w:val="00FF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A27CF2"/>
    <w:rPr>
      <w:color w:val="0000FF"/>
      <w:u w:val="single"/>
    </w:rPr>
  </w:style>
  <w:style w:type="paragraph" w:styleId="a4">
    <w:name w:val="header"/>
    <w:basedOn w:val="a"/>
    <w:rsid w:val="00AD4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D43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edukj\Doc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</Template>
  <TotalTime>0</TotalTime>
  <Pages>2</Pages>
  <Words>576</Words>
  <Characters>3287</Characters>
  <Application>Microsoft Office Word</Application>
  <DocSecurity>0</DocSecurity>
  <Lines>27</Lines>
  <Paragraphs>7</Paragraphs>
  <ScaleCrop>false</ScaleCrop>
  <Company>MC SYSTEM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2016-04-27T09:39:00Z</dcterms:created>
  <dcterms:modified xsi:type="dcterms:W3CDTF">2016-04-27T09:39:00Z</dcterms:modified>
</cp:coreProperties>
</file>