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E46" w:rsidRPr="00247A39" w:rsidRDefault="00992E46" w:rsidP="00992E46">
      <w:pPr>
        <w:spacing w:line="480" w:lineRule="exact"/>
        <w:jc w:val="center"/>
        <w:rPr>
          <w:rFonts w:hint="eastAsia"/>
          <w:b/>
          <w:sz w:val="32"/>
          <w:szCs w:val="32"/>
        </w:rPr>
      </w:pPr>
      <w:r w:rsidRPr="00247A39">
        <w:rPr>
          <w:rFonts w:hint="eastAsia"/>
          <w:b/>
          <w:sz w:val="32"/>
          <w:szCs w:val="32"/>
        </w:rPr>
        <w:t>外研版小学英语五年级下册期中检测卷</w:t>
      </w:r>
      <w:r w:rsidRPr="00247A39">
        <w:rPr>
          <w:rFonts w:hint="eastAsia"/>
          <w:b/>
          <w:sz w:val="32"/>
          <w:szCs w:val="32"/>
        </w:rPr>
        <w:t xml:space="preserve"> </w:t>
      </w:r>
    </w:p>
    <w:p w:rsidR="00992E46" w:rsidRPr="00247A39" w:rsidRDefault="00992E46" w:rsidP="00992E46">
      <w:pPr>
        <w:spacing w:line="480" w:lineRule="exact"/>
        <w:jc w:val="center"/>
        <w:rPr>
          <w:rFonts w:hint="eastAsia"/>
          <w:b/>
          <w:sz w:val="24"/>
        </w:rPr>
      </w:pPr>
      <w:r w:rsidRPr="00247A39">
        <w:rPr>
          <w:rFonts w:hint="eastAsia"/>
          <w:b/>
          <w:sz w:val="32"/>
          <w:szCs w:val="32"/>
        </w:rPr>
        <w:t>姓名</w:t>
      </w:r>
      <w:r w:rsidRPr="00247A39">
        <w:rPr>
          <w:rFonts w:hint="eastAsia"/>
          <w:b/>
          <w:sz w:val="32"/>
          <w:szCs w:val="32"/>
        </w:rPr>
        <w:t xml:space="preserve">_________   </w:t>
      </w:r>
      <w:r w:rsidRPr="00247A39">
        <w:rPr>
          <w:rFonts w:hint="eastAsia"/>
          <w:b/>
          <w:sz w:val="32"/>
          <w:szCs w:val="32"/>
        </w:rPr>
        <w:t>班级</w:t>
      </w:r>
      <w:r w:rsidRPr="00247A39">
        <w:rPr>
          <w:rFonts w:hint="eastAsia"/>
          <w:b/>
          <w:sz w:val="32"/>
          <w:szCs w:val="32"/>
        </w:rPr>
        <w:t>_________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>一．选出每组不同类的一项。（</w:t>
      </w:r>
      <w:r w:rsidRPr="00247A39">
        <w:rPr>
          <w:rFonts w:hint="eastAsia"/>
          <w:sz w:val="24"/>
        </w:rPr>
        <w:t>5</w:t>
      </w:r>
      <w:r w:rsidRPr="00247A39">
        <w:rPr>
          <w:rFonts w:hint="eastAsia"/>
          <w:sz w:val="24"/>
        </w:rPr>
        <w:t>分）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1. A. email       B. e-book       C. library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2. A. books       B. dictionaries   C. sandwiches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3. A. China       B. Chinese      C. English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4. A. had         B. bought       C. send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5. A. make        B. find         C. card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>二．单项选择。（</w:t>
      </w:r>
      <w:r w:rsidRPr="00247A39">
        <w:rPr>
          <w:rFonts w:hint="eastAsia"/>
          <w:sz w:val="24"/>
        </w:rPr>
        <w:t>15</w:t>
      </w:r>
      <w:r w:rsidRPr="00247A39">
        <w:rPr>
          <w:rFonts w:hint="eastAsia"/>
          <w:sz w:val="24"/>
        </w:rPr>
        <w:t>分）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1. Amy is going to ____ Chinese food tonight.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       A. eat         B. ate        C. eating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2. I watched a programme about </w:t>
      </w:r>
      <w:smartTag w:uri="urn:schemas-microsoft-com:office:smarttags" w:element="country-region">
        <w:smartTag w:uri="urn:schemas-microsoft-com:office:smarttags" w:element="place">
          <w:r w:rsidRPr="00247A39">
            <w:rPr>
              <w:rFonts w:hint="eastAsia"/>
              <w:sz w:val="24"/>
            </w:rPr>
            <w:t>China</w:t>
          </w:r>
        </w:smartTag>
      </w:smartTag>
      <w:r w:rsidRPr="00247A39">
        <w:rPr>
          <w:rFonts w:hint="eastAsia"/>
          <w:sz w:val="24"/>
        </w:rPr>
        <w:t xml:space="preserve"> ______.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       A. last night       B. tonight      C. tomorrow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3. Daming wants to ____ a birthday card for his mother.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       A. made        B. make      C. making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4. ---- Did you ____ English two years ago?</w:t>
      </w:r>
      <w:r w:rsidRPr="00247A39">
        <w:rPr>
          <w:sz w:val="15"/>
          <w:szCs w:val="15"/>
        </w:rPr>
        <w:t xml:space="preserve"> 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       ---- No, but I am _____ English now.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       A. learnt; learnt     B. learnt; learning;      C. learn; learning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5. There ___ any buses or televisions then.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       A. wasn</w:t>
      </w:r>
      <w:r w:rsidRPr="00247A39">
        <w:rPr>
          <w:sz w:val="24"/>
        </w:rPr>
        <w:t>’</w:t>
      </w:r>
      <w:r w:rsidRPr="00247A39">
        <w:rPr>
          <w:rFonts w:hint="eastAsia"/>
          <w:sz w:val="24"/>
        </w:rPr>
        <w:t>t     B. were      C. weren</w:t>
      </w:r>
      <w:r w:rsidRPr="00247A39">
        <w:rPr>
          <w:sz w:val="24"/>
        </w:rPr>
        <w:t>’</w:t>
      </w:r>
      <w:r w:rsidRPr="00247A39">
        <w:rPr>
          <w:rFonts w:hint="eastAsia"/>
          <w:sz w:val="24"/>
        </w:rPr>
        <w:t>t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6. ____ old woman talked about her life many years ago.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       A. An      B. A       C. The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7. The dag is _____. I can</w:t>
      </w:r>
      <w:r w:rsidRPr="00247A39">
        <w:rPr>
          <w:sz w:val="24"/>
        </w:rPr>
        <w:t>’</w:t>
      </w:r>
      <w:r w:rsidRPr="00247A39">
        <w:rPr>
          <w:rFonts w:hint="eastAsia"/>
          <w:sz w:val="24"/>
        </w:rPr>
        <w:t>t carry it.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       A. light     B. heavy     C. hard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8. Sam di</w:t>
      </w:r>
      <w:r w:rsidRPr="00247A39">
        <w:rPr>
          <w:sz w:val="24"/>
        </w:rPr>
        <w:t>dn’</w:t>
      </w:r>
      <w:r w:rsidRPr="00247A39">
        <w:rPr>
          <w:rFonts w:hint="eastAsia"/>
          <w:sz w:val="24"/>
        </w:rPr>
        <w:t>t ____ hamburgers yesterday.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       A. had       B. has      C. have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9. The bag ____ got four wheels.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       A. has      B. have      C. had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10. ---- Have you got a small one?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        ----- _________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lastRenderedPageBreak/>
        <w:t xml:space="preserve">        A. Yes, I have.    B. No, I have       C. Yes, I haven</w:t>
      </w:r>
      <w:r w:rsidRPr="00247A39">
        <w:rPr>
          <w:sz w:val="24"/>
        </w:rPr>
        <w:t>’</w:t>
      </w:r>
      <w:r w:rsidRPr="00247A39">
        <w:rPr>
          <w:rFonts w:hint="eastAsia"/>
          <w:sz w:val="24"/>
        </w:rPr>
        <w:t>t.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11. The T-shirt has got a panda ___ it.</w:t>
      </w:r>
    </w:p>
    <w:p w:rsidR="00992E46" w:rsidRPr="00247A39" w:rsidRDefault="00992E46" w:rsidP="00992E46">
      <w:pPr>
        <w:spacing w:line="480" w:lineRule="exact"/>
        <w:ind w:firstLineChars="350" w:firstLine="840"/>
        <w:rPr>
          <w:rFonts w:hint="eastAsia"/>
          <w:sz w:val="24"/>
        </w:rPr>
      </w:pPr>
      <w:r w:rsidRPr="00247A39">
        <w:rPr>
          <w:rFonts w:hint="eastAsia"/>
          <w:sz w:val="24"/>
        </w:rPr>
        <w:t>A. on      B. in      C. about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12. We can ____ </w:t>
      </w:r>
      <w:r w:rsidRPr="00247A39">
        <w:rPr>
          <w:sz w:val="24"/>
        </w:rPr>
        <w:t>information</w:t>
      </w:r>
      <w:r w:rsidRPr="00247A39">
        <w:rPr>
          <w:rFonts w:hint="eastAsia"/>
          <w:sz w:val="24"/>
        </w:rPr>
        <w:t xml:space="preserve"> from books and CDs.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      A. find       B. found      C. finding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13. It</w:t>
      </w:r>
      <w:r w:rsidRPr="00247A39">
        <w:rPr>
          <w:sz w:val="24"/>
        </w:rPr>
        <w:t>’</w:t>
      </w:r>
      <w:r w:rsidRPr="00247A39">
        <w:rPr>
          <w:rFonts w:hint="eastAsia"/>
          <w:sz w:val="24"/>
        </w:rPr>
        <w:t>s too hard ____ you.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      A. from      B. for      C. of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14. Let</w:t>
      </w:r>
      <w:r w:rsidRPr="00247A39">
        <w:rPr>
          <w:sz w:val="24"/>
        </w:rPr>
        <w:t>’</w:t>
      </w:r>
      <w:r w:rsidRPr="00247A39">
        <w:rPr>
          <w:rFonts w:hint="eastAsia"/>
          <w:sz w:val="24"/>
        </w:rPr>
        <w:t>s ____ football after school.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      A. played     B. playing     C. play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15. ____ are the books about science?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       A. Where      B. What       C. How    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>三．选词填空，补全句子。（</w:t>
      </w:r>
      <w:r w:rsidRPr="00247A39">
        <w:rPr>
          <w:rFonts w:hint="eastAsia"/>
          <w:sz w:val="24"/>
        </w:rPr>
        <w:t>20</w:t>
      </w:r>
      <w:r w:rsidRPr="00247A39">
        <w:rPr>
          <w:rFonts w:hint="eastAsia"/>
          <w:sz w:val="24"/>
        </w:rPr>
        <w:t>分）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1. Yesterday I ____ a book about England. I like ___</w:t>
      </w:r>
      <w:r w:rsidRPr="00247A39">
        <w:rPr>
          <w:sz w:val="24"/>
        </w:rPr>
        <w:t>_</w:t>
      </w:r>
      <w:r w:rsidRPr="00247A39">
        <w:rPr>
          <w:rFonts w:hint="eastAsia"/>
          <w:sz w:val="24"/>
        </w:rPr>
        <w:t xml:space="preserve">. </w:t>
      </w:r>
      <w:r w:rsidRPr="00247A39">
        <w:rPr>
          <w:sz w:val="24"/>
        </w:rPr>
        <w:t>(</w:t>
      </w:r>
      <w:r w:rsidRPr="00247A39">
        <w:rPr>
          <w:rFonts w:hint="eastAsia"/>
          <w:sz w:val="24"/>
        </w:rPr>
        <w:t xml:space="preserve">read, reading)  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2. He didn</w:t>
      </w:r>
      <w:r w:rsidRPr="00247A39">
        <w:rPr>
          <w:sz w:val="24"/>
        </w:rPr>
        <w:t>’</w:t>
      </w:r>
      <w:r w:rsidRPr="00247A39">
        <w:rPr>
          <w:rFonts w:hint="eastAsia"/>
          <w:sz w:val="24"/>
        </w:rPr>
        <w:t>t ______ Chinese before. But he is _____ Chinese now. (learn, learning)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3. Last week I _____ a letter to my friend. But he didn</w:t>
      </w:r>
      <w:r w:rsidRPr="00247A39">
        <w:rPr>
          <w:sz w:val="24"/>
        </w:rPr>
        <w:t>’</w:t>
      </w:r>
      <w:r w:rsidRPr="00247A39">
        <w:rPr>
          <w:rFonts w:hint="eastAsia"/>
          <w:sz w:val="24"/>
        </w:rPr>
        <w:t>t ______ me back. (write, wrote)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4. This morning I had three _____, so I </w:t>
      </w:r>
      <w:r w:rsidRPr="00247A39">
        <w:rPr>
          <w:sz w:val="24"/>
        </w:rPr>
        <w:t>didn’t</w:t>
      </w:r>
      <w:r w:rsidRPr="00247A39">
        <w:rPr>
          <w:rFonts w:hint="eastAsia"/>
          <w:sz w:val="24"/>
        </w:rPr>
        <w:t xml:space="preserve"> have a ______ for lunch. (sandwiches, sandwich)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5. The bag is _____ for the little girl. </w:t>
      </w:r>
      <w:r w:rsidRPr="00247A39">
        <w:rPr>
          <w:sz w:val="24"/>
        </w:rPr>
        <w:t>S</w:t>
      </w:r>
      <w:r w:rsidRPr="00247A39">
        <w:rPr>
          <w:rFonts w:hint="eastAsia"/>
          <w:sz w:val="24"/>
        </w:rPr>
        <w:t xml:space="preserve">he </w:t>
      </w:r>
      <w:r w:rsidRPr="00247A39">
        <w:rPr>
          <w:sz w:val="24"/>
        </w:rPr>
        <w:t>can’t</w:t>
      </w:r>
      <w:r w:rsidRPr="00247A39">
        <w:rPr>
          <w:rFonts w:hint="eastAsia"/>
          <w:sz w:val="24"/>
        </w:rPr>
        <w:t xml:space="preserve"> _____it. (heavy, light, carry, to carry)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</w:p>
    <w:tbl>
      <w:tblPr>
        <w:tblpPr w:leftFromText="180" w:rightFromText="180" w:vertAnchor="page" w:horzAnchor="page" w:tblpX="7080" w:tblpY="981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90"/>
      </w:tblGrid>
      <w:tr w:rsidR="00992E46" w:rsidRPr="00DD0D5D" w:rsidTr="00253A73">
        <w:trPr>
          <w:trHeight w:val="2595"/>
        </w:trPr>
        <w:tc>
          <w:tcPr>
            <w:tcW w:w="2990" w:type="dxa"/>
          </w:tcPr>
          <w:p w:rsidR="00992E46" w:rsidRPr="00DD0D5D" w:rsidRDefault="00992E46" w:rsidP="00253A73">
            <w:pPr>
              <w:numPr>
                <w:ilvl w:val="0"/>
                <w:numId w:val="1"/>
              </w:numPr>
              <w:tabs>
                <w:tab w:val="left" w:pos="360"/>
              </w:tabs>
              <w:spacing w:line="480" w:lineRule="exact"/>
              <w:rPr>
                <w:rFonts w:hint="eastAsia"/>
                <w:sz w:val="24"/>
              </w:rPr>
            </w:pPr>
            <w:r w:rsidRPr="00DD0D5D">
              <w:rPr>
                <w:rFonts w:hint="eastAsia"/>
                <w:sz w:val="24"/>
              </w:rPr>
              <w:t>Yes, she does.</w:t>
            </w:r>
          </w:p>
          <w:p w:rsidR="00992E46" w:rsidRPr="00DD0D5D" w:rsidRDefault="00992E46" w:rsidP="00253A73">
            <w:pPr>
              <w:numPr>
                <w:ilvl w:val="0"/>
                <w:numId w:val="1"/>
              </w:numPr>
              <w:tabs>
                <w:tab w:val="left" w:pos="360"/>
              </w:tabs>
              <w:spacing w:line="480" w:lineRule="exact"/>
              <w:rPr>
                <w:rFonts w:hint="eastAsia"/>
                <w:sz w:val="24"/>
              </w:rPr>
            </w:pPr>
            <w:r w:rsidRPr="00DD0D5D">
              <w:rPr>
                <w:rFonts w:hint="eastAsia"/>
                <w:sz w:val="24"/>
              </w:rPr>
              <w:t>No, she didn</w:t>
            </w:r>
            <w:r w:rsidRPr="00DD0D5D">
              <w:rPr>
                <w:sz w:val="24"/>
              </w:rPr>
              <w:t>’</w:t>
            </w:r>
            <w:r w:rsidRPr="00DD0D5D">
              <w:rPr>
                <w:rFonts w:hint="eastAsia"/>
                <w:sz w:val="24"/>
              </w:rPr>
              <w:t>t.</w:t>
            </w:r>
          </w:p>
          <w:p w:rsidR="00992E46" w:rsidRPr="00DD0D5D" w:rsidRDefault="00992E46" w:rsidP="00253A73">
            <w:pPr>
              <w:numPr>
                <w:ilvl w:val="0"/>
                <w:numId w:val="1"/>
              </w:numPr>
              <w:tabs>
                <w:tab w:val="left" w:pos="360"/>
              </w:tabs>
              <w:spacing w:line="480" w:lineRule="exact"/>
              <w:rPr>
                <w:rFonts w:hint="eastAsia"/>
                <w:sz w:val="24"/>
              </w:rPr>
            </w:pPr>
            <w:r w:rsidRPr="00DD0D5D">
              <w:rPr>
                <w:rFonts w:hint="eastAsia"/>
                <w:sz w:val="24"/>
              </w:rPr>
              <w:t>I was in Beijing.</w:t>
            </w:r>
          </w:p>
          <w:p w:rsidR="00992E46" w:rsidRPr="00DD0D5D" w:rsidRDefault="00992E46" w:rsidP="00253A73">
            <w:pPr>
              <w:numPr>
                <w:ilvl w:val="0"/>
                <w:numId w:val="1"/>
              </w:numPr>
              <w:tabs>
                <w:tab w:val="left" w:pos="360"/>
              </w:tabs>
              <w:spacing w:line="480" w:lineRule="exact"/>
              <w:rPr>
                <w:rFonts w:hint="eastAsia"/>
                <w:sz w:val="24"/>
              </w:rPr>
            </w:pPr>
            <w:r w:rsidRPr="00DD0D5D">
              <w:rPr>
                <w:rFonts w:hint="eastAsia"/>
                <w:sz w:val="24"/>
              </w:rPr>
              <w:t>They are on Shelf B.</w:t>
            </w:r>
          </w:p>
          <w:p w:rsidR="00992E46" w:rsidRPr="00DD0D5D" w:rsidRDefault="00992E46" w:rsidP="00253A73">
            <w:pPr>
              <w:numPr>
                <w:ilvl w:val="0"/>
                <w:numId w:val="1"/>
              </w:numPr>
              <w:tabs>
                <w:tab w:val="left" w:pos="360"/>
              </w:tabs>
              <w:spacing w:line="480" w:lineRule="exact"/>
              <w:rPr>
                <w:rFonts w:hint="eastAsia"/>
                <w:sz w:val="24"/>
              </w:rPr>
            </w:pPr>
            <w:r w:rsidRPr="00DD0D5D">
              <w:rPr>
                <w:rFonts w:hint="eastAsia"/>
                <w:sz w:val="24"/>
              </w:rPr>
              <w:t>I had fish and chips.</w:t>
            </w:r>
          </w:p>
        </w:tc>
      </w:tr>
    </w:tbl>
    <w:p w:rsidR="00992E46" w:rsidRPr="00247A39" w:rsidRDefault="00992E46" w:rsidP="00992E46">
      <w:pPr>
        <w:spacing w:line="480" w:lineRule="exact"/>
        <w:rPr>
          <w:rFonts w:hint="eastAsia"/>
          <w:sz w:val="24"/>
        </w:rPr>
        <w:sectPr w:rsidR="00992E46" w:rsidRPr="00247A39">
          <w:pgSz w:w="11906" w:h="16838"/>
          <w:pgMar w:top="720" w:right="720" w:bottom="720" w:left="720" w:header="851" w:footer="992" w:gutter="0"/>
          <w:cols w:space="720"/>
          <w:docGrid w:type="lines" w:linePitch="312"/>
        </w:sectPr>
      </w:pPr>
      <w:r w:rsidRPr="00247A39">
        <w:rPr>
          <w:rFonts w:hint="eastAsia"/>
          <w:sz w:val="24"/>
        </w:rPr>
        <w:t>四．给下列句子选择合适的答语。（</w:t>
      </w:r>
      <w:r w:rsidRPr="00247A39">
        <w:rPr>
          <w:rFonts w:hint="eastAsia"/>
          <w:sz w:val="24"/>
        </w:rPr>
        <w:t>10</w:t>
      </w:r>
      <w:r w:rsidRPr="00247A39">
        <w:rPr>
          <w:rFonts w:hint="eastAsia"/>
          <w:sz w:val="24"/>
        </w:rPr>
        <w:t>分）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1. Where were you three days ago?      </w:t>
      </w:r>
    </w:p>
    <w:p w:rsidR="00992E46" w:rsidRPr="00247A39" w:rsidRDefault="00992E46" w:rsidP="00992E46">
      <w:pPr>
        <w:spacing w:line="480" w:lineRule="exact"/>
        <w:rPr>
          <w:sz w:val="24"/>
        </w:rPr>
      </w:pPr>
      <w:r w:rsidRPr="00247A39">
        <w:rPr>
          <w:rFonts w:hint="eastAsia"/>
          <w:sz w:val="24"/>
        </w:rPr>
        <w:t xml:space="preserve"> (   ) 2. Did she make a card yesterday? 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3. What did you have for dinner?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4. Does Amy like Chinese food?</w:t>
      </w:r>
    </w:p>
    <w:p w:rsidR="00992E46" w:rsidRPr="00247A39" w:rsidRDefault="00992E46" w:rsidP="00992E46">
      <w:pPr>
        <w:spacing w:line="480" w:lineRule="exact"/>
        <w:rPr>
          <w:sz w:val="24"/>
        </w:rPr>
      </w:pPr>
      <w:r w:rsidRPr="00247A39">
        <w:rPr>
          <w:rFonts w:hint="eastAsia"/>
          <w:sz w:val="24"/>
        </w:rPr>
        <w:t xml:space="preserve"> 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  <w:sectPr w:rsidR="00992E46" w:rsidRPr="00247A39">
          <w:type w:val="continuous"/>
          <w:pgSz w:w="11906" w:h="16838"/>
          <w:pgMar w:top="720" w:right="720" w:bottom="720" w:left="720" w:header="851" w:footer="992" w:gutter="0"/>
          <w:cols w:num="2" w:space="425" w:equalWidth="0">
            <w:col w:w="5020" w:space="425"/>
            <w:col w:w="5020"/>
          </w:cols>
          <w:docGrid w:type="lines" w:linePitch="312"/>
        </w:sectPr>
      </w:pP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>(   ) 5. Where are the books about sports?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>五．按要求改写句子。（</w:t>
      </w:r>
      <w:r w:rsidRPr="00247A39">
        <w:rPr>
          <w:rFonts w:hint="eastAsia"/>
          <w:sz w:val="24"/>
        </w:rPr>
        <w:t>10</w:t>
      </w:r>
      <w:r w:rsidRPr="00247A39">
        <w:rPr>
          <w:rFonts w:hint="eastAsia"/>
          <w:sz w:val="24"/>
        </w:rPr>
        <w:t>分）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1. He had some new books.  </w:t>
      </w:r>
      <w:r w:rsidRPr="00247A39">
        <w:rPr>
          <w:rFonts w:hint="eastAsia"/>
          <w:sz w:val="24"/>
        </w:rPr>
        <w:t>（改为否定句）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  He _____ _____ any new books.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2. She could read and write.   </w:t>
      </w:r>
      <w:r w:rsidRPr="00247A39">
        <w:rPr>
          <w:rFonts w:hint="eastAsia"/>
          <w:sz w:val="24"/>
        </w:rPr>
        <w:t>（改为否定句）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  She ____ read ____ write.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3. I lived </w:t>
      </w:r>
      <w:r w:rsidRPr="00247A39">
        <w:rPr>
          <w:rFonts w:hint="eastAsia"/>
          <w:sz w:val="24"/>
          <w:u w:val="single"/>
        </w:rPr>
        <w:t xml:space="preserve">in Shanghai </w:t>
      </w:r>
      <w:r w:rsidRPr="00247A39">
        <w:rPr>
          <w:rFonts w:hint="eastAsia"/>
          <w:sz w:val="24"/>
        </w:rPr>
        <w:t xml:space="preserve">ten years ago.  </w:t>
      </w:r>
      <w:r w:rsidRPr="00247A39">
        <w:rPr>
          <w:rFonts w:hint="eastAsia"/>
          <w:sz w:val="24"/>
        </w:rPr>
        <w:t>（对画线部分提问）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  _____ did you ____ ten years ago?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4. They are my parents.   </w:t>
      </w:r>
      <w:r w:rsidRPr="00247A39">
        <w:rPr>
          <w:rFonts w:hint="eastAsia"/>
          <w:sz w:val="24"/>
        </w:rPr>
        <w:t>（对画线部分提问）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  ____ ____ they?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5. you, </w:t>
      </w:r>
      <w:r w:rsidRPr="00247A39">
        <w:rPr>
          <w:sz w:val="24"/>
        </w:rPr>
        <w:t>have</w:t>
      </w:r>
      <w:r w:rsidRPr="00247A39">
        <w:rPr>
          <w:rFonts w:hint="eastAsia"/>
          <w:sz w:val="24"/>
        </w:rPr>
        <w:t xml:space="preserve">, a, small, got, one (?)   </w:t>
      </w:r>
      <w:r w:rsidRPr="00247A39">
        <w:rPr>
          <w:rFonts w:hint="eastAsia"/>
          <w:sz w:val="24"/>
        </w:rPr>
        <w:t>（连词成句）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  <w:lang w:val="en-US" w:eastAsia="zh-CN"/>
        </w:rPr>
        <w:pict>
          <v:group id="组合 14" o:spid="_x0000_s1026" alt="www.xkb1.com              新课标第一网不用注册，免费下载！" style="position:absolute;left:0;text-align:left;margin-left:18pt;margin-top:17.4pt;width:405pt;height:31.2pt;z-index:251660288" coordsize="8100,936">
            <v:line id="直线 15" o:spid="_x0000_s1027" style="position:absolute" from="0,0" to="8100,0"/>
            <v:line id="直线 16" o:spid="_x0000_s1028" style="position:absolute" from="0,312" to="8100,312"/>
            <v:line id="直线 17" o:spid="_x0000_s1029" style="position:absolute" from="0,624" to="8100,624"/>
            <v:line id="直线 18" o:spid="_x0000_s1030" style="position:absolute" from="0,936" to="8100,936"/>
          </v:group>
        </w:pict>
      </w:r>
      <w:r w:rsidRPr="00247A39">
        <w:rPr>
          <w:rFonts w:hint="eastAsia"/>
          <w:sz w:val="24"/>
        </w:rPr>
        <w:t xml:space="preserve">   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>六．阅读短文，选择正确的答案。（</w:t>
      </w:r>
      <w:r w:rsidRPr="00247A39">
        <w:rPr>
          <w:rFonts w:hint="eastAsia"/>
          <w:sz w:val="24"/>
        </w:rPr>
        <w:t>10</w:t>
      </w:r>
      <w:r w:rsidRPr="00247A39">
        <w:rPr>
          <w:rFonts w:hint="eastAsia"/>
          <w:sz w:val="24"/>
        </w:rPr>
        <w:t>分）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 Ms Smart and Amy went to a department store last week. Ms Smart wanted to buy a coat for Amy. They looked at a blue coat. </w:t>
      </w:r>
      <w:r w:rsidRPr="00247A39">
        <w:rPr>
          <w:sz w:val="24"/>
        </w:rPr>
        <w:t>B</w:t>
      </w:r>
      <w:r w:rsidRPr="00247A39">
        <w:rPr>
          <w:rFonts w:hint="eastAsia"/>
          <w:sz w:val="24"/>
        </w:rPr>
        <w:t>lue is Amy</w:t>
      </w:r>
      <w:r w:rsidRPr="00247A39">
        <w:rPr>
          <w:sz w:val="24"/>
        </w:rPr>
        <w:t>’</w:t>
      </w:r>
      <w:r w:rsidRPr="00247A39">
        <w:rPr>
          <w:rFonts w:hint="eastAsia"/>
          <w:sz w:val="24"/>
        </w:rPr>
        <w:t xml:space="preserve">s </w:t>
      </w:r>
      <w:r w:rsidRPr="00247A39">
        <w:rPr>
          <w:sz w:val="24"/>
        </w:rPr>
        <w:t>favorite</w:t>
      </w:r>
      <w:r w:rsidRPr="00247A39">
        <w:rPr>
          <w:rFonts w:hint="eastAsia"/>
          <w:sz w:val="24"/>
        </w:rPr>
        <w:t xml:space="preserve"> </w:t>
      </w:r>
      <w:r w:rsidRPr="00247A39">
        <w:rPr>
          <w:sz w:val="24"/>
        </w:rPr>
        <w:t>colo</w:t>
      </w:r>
      <w:r w:rsidRPr="00247A39">
        <w:rPr>
          <w:rFonts w:hint="eastAsia"/>
          <w:sz w:val="24"/>
        </w:rPr>
        <w:t xml:space="preserve">ur. </w:t>
      </w:r>
      <w:r w:rsidRPr="00247A39">
        <w:rPr>
          <w:sz w:val="24"/>
        </w:rPr>
        <w:t>T</w:t>
      </w:r>
      <w:r w:rsidRPr="00247A39">
        <w:rPr>
          <w:rFonts w:hint="eastAsia"/>
          <w:sz w:val="24"/>
        </w:rPr>
        <w:t xml:space="preserve">he coat was nice. But it was too big for Amy. The sales assistant took a small one. </w:t>
      </w:r>
      <w:r w:rsidRPr="00247A39">
        <w:rPr>
          <w:sz w:val="24"/>
        </w:rPr>
        <w:t>B</w:t>
      </w:r>
      <w:r w:rsidRPr="00247A39">
        <w:rPr>
          <w:rFonts w:hint="eastAsia"/>
          <w:sz w:val="24"/>
        </w:rPr>
        <w:t xml:space="preserve">ut it was white. Amy tried it. </w:t>
      </w:r>
      <w:r w:rsidRPr="00247A39">
        <w:rPr>
          <w:sz w:val="24"/>
        </w:rPr>
        <w:t>T</w:t>
      </w:r>
      <w:r w:rsidRPr="00247A39">
        <w:rPr>
          <w:rFonts w:hint="eastAsia"/>
          <w:sz w:val="24"/>
        </w:rPr>
        <w:t xml:space="preserve">hat was lovely. Amy liked it very much. </w:t>
      </w:r>
      <w:r w:rsidRPr="00247A39">
        <w:rPr>
          <w:sz w:val="24"/>
        </w:rPr>
        <w:t>S</w:t>
      </w:r>
      <w:r w:rsidRPr="00247A39">
        <w:rPr>
          <w:rFonts w:hint="eastAsia"/>
          <w:sz w:val="24"/>
        </w:rPr>
        <w:t>o they took it.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1. Where did Ms Smart and Amy go last week?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     A. A department store.    B. A supermarket.      C. Amy</w:t>
      </w:r>
      <w:r w:rsidRPr="00247A39">
        <w:rPr>
          <w:sz w:val="24"/>
        </w:rPr>
        <w:t>’</w:t>
      </w:r>
      <w:r w:rsidRPr="00247A39">
        <w:rPr>
          <w:rFonts w:hint="eastAsia"/>
          <w:sz w:val="24"/>
        </w:rPr>
        <w:t>s school.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2. Ms Smart wanted to buy a ____ for Amy.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     A. coat       B. T-shirt      C. dress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3. What is Amy</w:t>
      </w:r>
      <w:r w:rsidRPr="00247A39">
        <w:rPr>
          <w:sz w:val="24"/>
        </w:rPr>
        <w:t>’</w:t>
      </w:r>
      <w:r w:rsidRPr="00247A39">
        <w:rPr>
          <w:rFonts w:hint="eastAsia"/>
          <w:sz w:val="24"/>
        </w:rPr>
        <w:t xml:space="preserve">s </w:t>
      </w:r>
      <w:r w:rsidRPr="00247A39">
        <w:rPr>
          <w:sz w:val="24"/>
        </w:rPr>
        <w:t>favorite</w:t>
      </w:r>
      <w:r w:rsidRPr="00247A39">
        <w:rPr>
          <w:rFonts w:hint="eastAsia"/>
          <w:sz w:val="24"/>
        </w:rPr>
        <w:t xml:space="preserve"> </w:t>
      </w:r>
      <w:r w:rsidRPr="00247A39">
        <w:rPr>
          <w:sz w:val="24"/>
        </w:rPr>
        <w:t>colo</w:t>
      </w:r>
      <w:r w:rsidRPr="00247A39">
        <w:rPr>
          <w:rFonts w:hint="eastAsia"/>
          <w:sz w:val="24"/>
        </w:rPr>
        <w:t>ur?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     A. Black.      B. White.      C. Blue.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4. The blue coat was too ___ for Amy.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     A. small     B. big     C. nice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(   ) 5. Ms Smart and Amy took the ____ coat.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 xml:space="preserve">      A. black     B. white      C. Blue</w:t>
      </w:r>
    </w:p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  <w:r w:rsidRPr="00247A39">
        <w:rPr>
          <w:rFonts w:hint="eastAsia"/>
          <w:sz w:val="24"/>
        </w:rPr>
        <w:t>七．</w:t>
      </w:r>
      <w:r w:rsidRPr="00247A39">
        <w:rPr>
          <w:rFonts w:hint="eastAsia"/>
          <w:sz w:val="24"/>
        </w:rPr>
        <w:t xml:space="preserve"> </w:t>
      </w:r>
      <w:r w:rsidRPr="00247A39">
        <w:rPr>
          <w:rFonts w:hint="eastAsia"/>
          <w:sz w:val="24"/>
        </w:rPr>
        <w:t>仿写。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0"/>
        <w:gridCol w:w="5070"/>
      </w:tblGrid>
      <w:tr w:rsidR="00992E46" w:rsidRPr="00DD0D5D" w:rsidTr="00253A73">
        <w:trPr>
          <w:trHeight w:val="2045"/>
        </w:trPr>
        <w:tc>
          <w:tcPr>
            <w:tcW w:w="5070" w:type="dxa"/>
          </w:tcPr>
          <w:p w:rsidR="00992E46" w:rsidRPr="00DD0D5D" w:rsidRDefault="00992E46" w:rsidP="00253A73">
            <w:pPr>
              <w:spacing w:line="480" w:lineRule="exact"/>
              <w:rPr>
                <w:rFonts w:hint="eastAsia"/>
                <w:sz w:val="24"/>
              </w:rPr>
            </w:pPr>
            <w:r w:rsidRPr="00DD0D5D">
              <w:rPr>
                <w:rFonts w:hint="eastAsia"/>
                <w:sz w:val="24"/>
              </w:rPr>
              <w:t>Name: Lily</w:t>
            </w:r>
          </w:p>
          <w:p w:rsidR="00992E46" w:rsidRPr="00DD0D5D" w:rsidRDefault="00992E46" w:rsidP="00253A73">
            <w:pPr>
              <w:spacing w:line="480" w:lineRule="exact"/>
              <w:rPr>
                <w:rFonts w:hint="eastAsia"/>
                <w:sz w:val="24"/>
              </w:rPr>
            </w:pPr>
            <w:r w:rsidRPr="00DD0D5D">
              <w:rPr>
                <w:rFonts w:hint="eastAsia"/>
                <w:sz w:val="24"/>
              </w:rPr>
              <w:t>Age: 10</w:t>
            </w:r>
          </w:p>
          <w:p w:rsidR="00992E46" w:rsidRPr="00DD0D5D" w:rsidRDefault="00992E46" w:rsidP="00253A73">
            <w:pPr>
              <w:spacing w:line="480" w:lineRule="exact"/>
              <w:rPr>
                <w:rFonts w:hint="eastAsia"/>
                <w:sz w:val="24"/>
              </w:rPr>
            </w:pPr>
            <w:r w:rsidRPr="00DD0D5D">
              <w:rPr>
                <w:rFonts w:hint="eastAsia"/>
                <w:sz w:val="24"/>
              </w:rPr>
              <w:t>Color: green blue</w:t>
            </w:r>
          </w:p>
          <w:p w:rsidR="00992E46" w:rsidRPr="00DD0D5D" w:rsidRDefault="00992E46" w:rsidP="00253A73">
            <w:pPr>
              <w:spacing w:line="480" w:lineRule="exact"/>
              <w:rPr>
                <w:rFonts w:hint="eastAsia"/>
                <w:sz w:val="24"/>
              </w:rPr>
            </w:pPr>
            <w:r w:rsidRPr="00DD0D5D">
              <w:rPr>
                <w:rFonts w:hint="eastAsia"/>
                <w:sz w:val="24"/>
              </w:rPr>
              <w:t>Language: English</w:t>
            </w:r>
          </w:p>
          <w:p w:rsidR="00992E46" w:rsidRPr="00DD0D5D" w:rsidRDefault="00992E46" w:rsidP="00253A73"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5070" w:type="dxa"/>
          </w:tcPr>
          <w:p w:rsidR="00992E46" w:rsidRPr="00DD0D5D" w:rsidRDefault="00992E46" w:rsidP="00253A73">
            <w:pPr>
              <w:spacing w:line="480" w:lineRule="exact"/>
              <w:rPr>
                <w:rFonts w:hint="eastAsia"/>
                <w:sz w:val="24"/>
              </w:rPr>
            </w:pPr>
            <w:r w:rsidRPr="00DD0D5D">
              <w:rPr>
                <w:rFonts w:hint="eastAsia"/>
                <w:sz w:val="24"/>
              </w:rPr>
              <w:t>Hello, my name is Lily. I</w:t>
            </w:r>
            <w:r w:rsidRPr="00DD0D5D">
              <w:rPr>
                <w:sz w:val="24"/>
              </w:rPr>
              <w:t>’</w:t>
            </w:r>
            <w:r w:rsidRPr="00DD0D5D">
              <w:rPr>
                <w:rFonts w:hint="eastAsia"/>
                <w:sz w:val="24"/>
              </w:rPr>
              <w:t>m ten years old. My favorite colors are green and blue. My favorite language is English. I have many friends. I am a happy girl!</w:t>
            </w:r>
          </w:p>
        </w:tc>
      </w:tr>
      <w:tr w:rsidR="00992E46" w:rsidRPr="00DD0D5D" w:rsidTr="00253A73">
        <w:trPr>
          <w:trHeight w:val="1515"/>
        </w:trPr>
        <w:tc>
          <w:tcPr>
            <w:tcW w:w="5070" w:type="dxa"/>
          </w:tcPr>
          <w:p w:rsidR="00992E46" w:rsidRPr="00DD0D5D" w:rsidRDefault="00992E46" w:rsidP="00253A73">
            <w:pPr>
              <w:spacing w:line="480" w:lineRule="exact"/>
              <w:rPr>
                <w:rFonts w:hint="eastAsia"/>
                <w:sz w:val="24"/>
              </w:rPr>
            </w:pPr>
            <w:r w:rsidRPr="00DD0D5D">
              <w:rPr>
                <w:rFonts w:hint="eastAsia"/>
                <w:sz w:val="24"/>
              </w:rPr>
              <w:t>Name: Tom</w:t>
            </w:r>
          </w:p>
          <w:p w:rsidR="00992E46" w:rsidRPr="00DD0D5D" w:rsidRDefault="00992E46" w:rsidP="00253A73">
            <w:pPr>
              <w:spacing w:line="480" w:lineRule="exact"/>
              <w:rPr>
                <w:rFonts w:hint="eastAsia"/>
                <w:sz w:val="24"/>
              </w:rPr>
            </w:pPr>
            <w:r w:rsidRPr="00DD0D5D">
              <w:rPr>
                <w:rFonts w:hint="eastAsia"/>
                <w:sz w:val="24"/>
              </w:rPr>
              <w:t>Age: 12</w:t>
            </w:r>
          </w:p>
          <w:p w:rsidR="00992E46" w:rsidRPr="00DD0D5D" w:rsidRDefault="00992E46" w:rsidP="00253A73">
            <w:pPr>
              <w:spacing w:line="480" w:lineRule="exact"/>
              <w:rPr>
                <w:rFonts w:hint="eastAsia"/>
                <w:sz w:val="24"/>
              </w:rPr>
            </w:pPr>
            <w:r w:rsidRPr="00DD0D5D">
              <w:rPr>
                <w:rFonts w:hint="eastAsia"/>
                <w:sz w:val="24"/>
              </w:rPr>
              <w:t>Sports: playing basketball, play computer games</w:t>
            </w:r>
          </w:p>
          <w:p w:rsidR="00992E46" w:rsidRPr="00DD0D5D" w:rsidRDefault="00992E46" w:rsidP="00253A73">
            <w:pPr>
              <w:spacing w:line="480" w:lineRule="exact"/>
              <w:rPr>
                <w:rFonts w:hint="eastAsia"/>
                <w:sz w:val="24"/>
              </w:rPr>
            </w:pPr>
            <w:r w:rsidRPr="00DD0D5D">
              <w:rPr>
                <w:rFonts w:hint="eastAsia"/>
                <w:sz w:val="24"/>
              </w:rPr>
              <w:t>Language: Chinese</w:t>
            </w:r>
          </w:p>
        </w:tc>
        <w:tc>
          <w:tcPr>
            <w:tcW w:w="5070" w:type="dxa"/>
          </w:tcPr>
          <w:p w:rsidR="00992E46" w:rsidRPr="00DD0D5D" w:rsidRDefault="00992E46" w:rsidP="00253A73">
            <w:pPr>
              <w:spacing w:line="480" w:lineRule="exact"/>
              <w:rPr>
                <w:rFonts w:hint="eastAsia"/>
                <w:sz w:val="24"/>
              </w:rPr>
            </w:pPr>
            <w:r w:rsidRPr="00DD0D5D">
              <w:rPr>
                <w:rFonts w:hint="eastAsia"/>
                <w:sz w:val="24"/>
              </w:rPr>
              <w:t>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992E46" w:rsidRPr="00247A39" w:rsidRDefault="00992E46" w:rsidP="00992E46">
      <w:pPr>
        <w:spacing w:line="480" w:lineRule="exact"/>
        <w:rPr>
          <w:rFonts w:hint="eastAsia"/>
          <w:sz w:val="24"/>
        </w:rPr>
      </w:pPr>
    </w:p>
    <w:p w:rsidR="00A27CF2" w:rsidRPr="00F723D1" w:rsidRDefault="00A27CF2" w:rsidP="00F723D1">
      <w:pPr>
        <w:rPr>
          <w:rFonts w:hint="eastAsia"/>
        </w:rPr>
      </w:pPr>
    </w:p>
    <w:sectPr w:rsidR="00A27CF2" w:rsidRPr="00F723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E46" w:rsidRDefault="00992E46">
      <w:r>
        <w:separator/>
      </w:r>
    </w:p>
  </w:endnote>
  <w:endnote w:type="continuationSeparator" w:id="1">
    <w:p w:rsidR="00992E46" w:rsidRDefault="00992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E46" w:rsidRDefault="00992E46">
      <w:r>
        <w:separator/>
      </w:r>
    </w:p>
  </w:footnote>
  <w:footnote w:type="continuationSeparator" w:id="1">
    <w:p w:rsidR="00992E46" w:rsidRDefault="00992E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E4078A"/>
    <w:multiLevelType w:val="multilevel"/>
    <w:tmpl w:val="78E4078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 w:val="000005B9"/>
    <w:rsid w:val="0000067E"/>
    <w:rsid w:val="00000C08"/>
    <w:rsid w:val="00000FD4"/>
    <w:rsid w:val="00001006"/>
    <w:rsid w:val="00001126"/>
    <w:rsid w:val="0000134E"/>
    <w:rsid w:val="000013BE"/>
    <w:rsid w:val="00001444"/>
    <w:rsid w:val="000015E6"/>
    <w:rsid w:val="000018F8"/>
    <w:rsid w:val="00001D39"/>
    <w:rsid w:val="00001ED3"/>
    <w:rsid w:val="000022C0"/>
    <w:rsid w:val="0000235B"/>
    <w:rsid w:val="00002B59"/>
    <w:rsid w:val="000036FC"/>
    <w:rsid w:val="000047B9"/>
    <w:rsid w:val="000056A3"/>
    <w:rsid w:val="000059C1"/>
    <w:rsid w:val="00005F6F"/>
    <w:rsid w:val="0000665B"/>
    <w:rsid w:val="00006ABD"/>
    <w:rsid w:val="00006C9E"/>
    <w:rsid w:val="00006EC1"/>
    <w:rsid w:val="00006EC2"/>
    <w:rsid w:val="0000769C"/>
    <w:rsid w:val="00007956"/>
    <w:rsid w:val="00007BD1"/>
    <w:rsid w:val="00010165"/>
    <w:rsid w:val="00011BA9"/>
    <w:rsid w:val="00012BD5"/>
    <w:rsid w:val="0001325B"/>
    <w:rsid w:val="00013381"/>
    <w:rsid w:val="000133C5"/>
    <w:rsid w:val="0001349D"/>
    <w:rsid w:val="000135E4"/>
    <w:rsid w:val="0001434A"/>
    <w:rsid w:val="000151EE"/>
    <w:rsid w:val="0001572E"/>
    <w:rsid w:val="00016188"/>
    <w:rsid w:val="000162BA"/>
    <w:rsid w:val="000162F8"/>
    <w:rsid w:val="00016760"/>
    <w:rsid w:val="00016F43"/>
    <w:rsid w:val="00017288"/>
    <w:rsid w:val="0002029B"/>
    <w:rsid w:val="000207F3"/>
    <w:rsid w:val="000209D4"/>
    <w:rsid w:val="00020B0F"/>
    <w:rsid w:val="00020EA8"/>
    <w:rsid w:val="00021159"/>
    <w:rsid w:val="00021544"/>
    <w:rsid w:val="000215F6"/>
    <w:rsid w:val="000217C9"/>
    <w:rsid w:val="000224AF"/>
    <w:rsid w:val="00022D3F"/>
    <w:rsid w:val="000231E8"/>
    <w:rsid w:val="00023E89"/>
    <w:rsid w:val="00024EAA"/>
    <w:rsid w:val="0002558A"/>
    <w:rsid w:val="0002608B"/>
    <w:rsid w:val="000267F0"/>
    <w:rsid w:val="00026A72"/>
    <w:rsid w:val="00027538"/>
    <w:rsid w:val="0002769D"/>
    <w:rsid w:val="0003014D"/>
    <w:rsid w:val="00030313"/>
    <w:rsid w:val="00030517"/>
    <w:rsid w:val="00030980"/>
    <w:rsid w:val="0003116A"/>
    <w:rsid w:val="00031806"/>
    <w:rsid w:val="00031966"/>
    <w:rsid w:val="00031A42"/>
    <w:rsid w:val="00031C5D"/>
    <w:rsid w:val="00031D33"/>
    <w:rsid w:val="000324E2"/>
    <w:rsid w:val="00033284"/>
    <w:rsid w:val="0003344E"/>
    <w:rsid w:val="0003354A"/>
    <w:rsid w:val="000335FF"/>
    <w:rsid w:val="00033BFC"/>
    <w:rsid w:val="00034B71"/>
    <w:rsid w:val="000368CF"/>
    <w:rsid w:val="00037332"/>
    <w:rsid w:val="000375D0"/>
    <w:rsid w:val="00037865"/>
    <w:rsid w:val="00037920"/>
    <w:rsid w:val="00041B41"/>
    <w:rsid w:val="00041D30"/>
    <w:rsid w:val="000422B7"/>
    <w:rsid w:val="00042B8E"/>
    <w:rsid w:val="00042FC2"/>
    <w:rsid w:val="0004336D"/>
    <w:rsid w:val="00043D89"/>
    <w:rsid w:val="00044001"/>
    <w:rsid w:val="00044C38"/>
    <w:rsid w:val="00044CB7"/>
    <w:rsid w:val="0004539E"/>
    <w:rsid w:val="00045602"/>
    <w:rsid w:val="00045621"/>
    <w:rsid w:val="000462F4"/>
    <w:rsid w:val="00046C2D"/>
    <w:rsid w:val="00046F7B"/>
    <w:rsid w:val="00047351"/>
    <w:rsid w:val="00047CB4"/>
    <w:rsid w:val="00047D32"/>
    <w:rsid w:val="00047FE3"/>
    <w:rsid w:val="0005060B"/>
    <w:rsid w:val="00050827"/>
    <w:rsid w:val="000518A5"/>
    <w:rsid w:val="00051F04"/>
    <w:rsid w:val="000524AE"/>
    <w:rsid w:val="000527EA"/>
    <w:rsid w:val="00052E4A"/>
    <w:rsid w:val="00052F0C"/>
    <w:rsid w:val="00053ABC"/>
    <w:rsid w:val="00053DEA"/>
    <w:rsid w:val="00054EDB"/>
    <w:rsid w:val="00055204"/>
    <w:rsid w:val="000555CE"/>
    <w:rsid w:val="00055661"/>
    <w:rsid w:val="00055DFC"/>
    <w:rsid w:val="00055E19"/>
    <w:rsid w:val="00055E3D"/>
    <w:rsid w:val="00056687"/>
    <w:rsid w:val="00056950"/>
    <w:rsid w:val="00057D61"/>
    <w:rsid w:val="0006022E"/>
    <w:rsid w:val="000602E0"/>
    <w:rsid w:val="0006059C"/>
    <w:rsid w:val="0006087C"/>
    <w:rsid w:val="00061C23"/>
    <w:rsid w:val="00061EBD"/>
    <w:rsid w:val="00062C94"/>
    <w:rsid w:val="00062E83"/>
    <w:rsid w:val="00062EF7"/>
    <w:rsid w:val="000632FF"/>
    <w:rsid w:val="000633BE"/>
    <w:rsid w:val="0006370B"/>
    <w:rsid w:val="00064308"/>
    <w:rsid w:val="000643C3"/>
    <w:rsid w:val="000646C3"/>
    <w:rsid w:val="00064C3C"/>
    <w:rsid w:val="00064CEC"/>
    <w:rsid w:val="00065099"/>
    <w:rsid w:val="000668B3"/>
    <w:rsid w:val="00066F1B"/>
    <w:rsid w:val="00067059"/>
    <w:rsid w:val="00067725"/>
    <w:rsid w:val="0006772C"/>
    <w:rsid w:val="00067DB8"/>
    <w:rsid w:val="0007038C"/>
    <w:rsid w:val="00070FAA"/>
    <w:rsid w:val="000721E8"/>
    <w:rsid w:val="00072D95"/>
    <w:rsid w:val="0007350D"/>
    <w:rsid w:val="00073ACF"/>
    <w:rsid w:val="00074239"/>
    <w:rsid w:val="000745EE"/>
    <w:rsid w:val="000749AA"/>
    <w:rsid w:val="00074A48"/>
    <w:rsid w:val="000756B9"/>
    <w:rsid w:val="000757F6"/>
    <w:rsid w:val="00075840"/>
    <w:rsid w:val="0007683F"/>
    <w:rsid w:val="00076B25"/>
    <w:rsid w:val="00076E34"/>
    <w:rsid w:val="00076EA6"/>
    <w:rsid w:val="00077275"/>
    <w:rsid w:val="00077303"/>
    <w:rsid w:val="00077472"/>
    <w:rsid w:val="000774E2"/>
    <w:rsid w:val="000775CF"/>
    <w:rsid w:val="000777FE"/>
    <w:rsid w:val="00077891"/>
    <w:rsid w:val="00080DDB"/>
    <w:rsid w:val="00080EF6"/>
    <w:rsid w:val="00080F65"/>
    <w:rsid w:val="00081072"/>
    <w:rsid w:val="00081120"/>
    <w:rsid w:val="0008178B"/>
    <w:rsid w:val="00081F98"/>
    <w:rsid w:val="000823E8"/>
    <w:rsid w:val="00082814"/>
    <w:rsid w:val="0008283F"/>
    <w:rsid w:val="00082889"/>
    <w:rsid w:val="00082C27"/>
    <w:rsid w:val="00082E2C"/>
    <w:rsid w:val="0008302F"/>
    <w:rsid w:val="00083742"/>
    <w:rsid w:val="00083A8F"/>
    <w:rsid w:val="00083CF5"/>
    <w:rsid w:val="00083FA1"/>
    <w:rsid w:val="00085277"/>
    <w:rsid w:val="00085AA9"/>
    <w:rsid w:val="00085D5E"/>
    <w:rsid w:val="000866B0"/>
    <w:rsid w:val="0008681C"/>
    <w:rsid w:val="00086874"/>
    <w:rsid w:val="000868DB"/>
    <w:rsid w:val="00087A9E"/>
    <w:rsid w:val="00090479"/>
    <w:rsid w:val="000907CC"/>
    <w:rsid w:val="00090F62"/>
    <w:rsid w:val="000917AA"/>
    <w:rsid w:val="00091C50"/>
    <w:rsid w:val="0009230F"/>
    <w:rsid w:val="0009343E"/>
    <w:rsid w:val="00093765"/>
    <w:rsid w:val="000938E5"/>
    <w:rsid w:val="00093C9C"/>
    <w:rsid w:val="000940D9"/>
    <w:rsid w:val="000941C2"/>
    <w:rsid w:val="000943F5"/>
    <w:rsid w:val="0009446F"/>
    <w:rsid w:val="000947F9"/>
    <w:rsid w:val="00095089"/>
    <w:rsid w:val="00095E57"/>
    <w:rsid w:val="000968C2"/>
    <w:rsid w:val="00096CE6"/>
    <w:rsid w:val="00096E97"/>
    <w:rsid w:val="00097B6D"/>
    <w:rsid w:val="000A0051"/>
    <w:rsid w:val="000A03B4"/>
    <w:rsid w:val="000A0B82"/>
    <w:rsid w:val="000A0EF0"/>
    <w:rsid w:val="000A127C"/>
    <w:rsid w:val="000A214F"/>
    <w:rsid w:val="000A226C"/>
    <w:rsid w:val="000A2309"/>
    <w:rsid w:val="000A2499"/>
    <w:rsid w:val="000A24FA"/>
    <w:rsid w:val="000A2A38"/>
    <w:rsid w:val="000A2F69"/>
    <w:rsid w:val="000A3C0D"/>
    <w:rsid w:val="000A416E"/>
    <w:rsid w:val="000A5A50"/>
    <w:rsid w:val="000A617D"/>
    <w:rsid w:val="000A6221"/>
    <w:rsid w:val="000A62B6"/>
    <w:rsid w:val="000A7228"/>
    <w:rsid w:val="000A7D46"/>
    <w:rsid w:val="000A7D57"/>
    <w:rsid w:val="000B0FFB"/>
    <w:rsid w:val="000B1095"/>
    <w:rsid w:val="000B109B"/>
    <w:rsid w:val="000B13F4"/>
    <w:rsid w:val="000B15F3"/>
    <w:rsid w:val="000B16D8"/>
    <w:rsid w:val="000B1879"/>
    <w:rsid w:val="000B1A92"/>
    <w:rsid w:val="000B1BD2"/>
    <w:rsid w:val="000B223D"/>
    <w:rsid w:val="000B25A9"/>
    <w:rsid w:val="000B26F2"/>
    <w:rsid w:val="000B2E90"/>
    <w:rsid w:val="000B340E"/>
    <w:rsid w:val="000B355B"/>
    <w:rsid w:val="000B35BC"/>
    <w:rsid w:val="000B4228"/>
    <w:rsid w:val="000B42B6"/>
    <w:rsid w:val="000B46E4"/>
    <w:rsid w:val="000B47B5"/>
    <w:rsid w:val="000B4F2B"/>
    <w:rsid w:val="000B50E1"/>
    <w:rsid w:val="000B5C87"/>
    <w:rsid w:val="000B5E83"/>
    <w:rsid w:val="000B5EDE"/>
    <w:rsid w:val="000B6098"/>
    <w:rsid w:val="000B66E4"/>
    <w:rsid w:val="000B6DA4"/>
    <w:rsid w:val="000B6DCE"/>
    <w:rsid w:val="000B6FF6"/>
    <w:rsid w:val="000C09E8"/>
    <w:rsid w:val="000C0FE9"/>
    <w:rsid w:val="000C1374"/>
    <w:rsid w:val="000C144B"/>
    <w:rsid w:val="000C1BE8"/>
    <w:rsid w:val="000C1ECC"/>
    <w:rsid w:val="000C4153"/>
    <w:rsid w:val="000C44EE"/>
    <w:rsid w:val="000C4AF3"/>
    <w:rsid w:val="000C5147"/>
    <w:rsid w:val="000C5329"/>
    <w:rsid w:val="000C54EA"/>
    <w:rsid w:val="000C5760"/>
    <w:rsid w:val="000C5964"/>
    <w:rsid w:val="000C5E16"/>
    <w:rsid w:val="000C65A0"/>
    <w:rsid w:val="000C7842"/>
    <w:rsid w:val="000C7F5C"/>
    <w:rsid w:val="000C7F8E"/>
    <w:rsid w:val="000D010B"/>
    <w:rsid w:val="000D07CB"/>
    <w:rsid w:val="000D0801"/>
    <w:rsid w:val="000D0AED"/>
    <w:rsid w:val="000D0F01"/>
    <w:rsid w:val="000D10BC"/>
    <w:rsid w:val="000D1A12"/>
    <w:rsid w:val="000D20A5"/>
    <w:rsid w:val="000D2984"/>
    <w:rsid w:val="000D3709"/>
    <w:rsid w:val="000D392A"/>
    <w:rsid w:val="000D3B72"/>
    <w:rsid w:val="000D430E"/>
    <w:rsid w:val="000D49E3"/>
    <w:rsid w:val="000D4C83"/>
    <w:rsid w:val="000D524E"/>
    <w:rsid w:val="000D596E"/>
    <w:rsid w:val="000D5C44"/>
    <w:rsid w:val="000D5E17"/>
    <w:rsid w:val="000D661C"/>
    <w:rsid w:val="000D6934"/>
    <w:rsid w:val="000D75BD"/>
    <w:rsid w:val="000E0103"/>
    <w:rsid w:val="000E076F"/>
    <w:rsid w:val="000E0DEB"/>
    <w:rsid w:val="000E0F31"/>
    <w:rsid w:val="000E1784"/>
    <w:rsid w:val="000E1CEE"/>
    <w:rsid w:val="000E1E48"/>
    <w:rsid w:val="000E20E2"/>
    <w:rsid w:val="000E2158"/>
    <w:rsid w:val="000E2573"/>
    <w:rsid w:val="000E2F3A"/>
    <w:rsid w:val="000E3254"/>
    <w:rsid w:val="000E36FA"/>
    <w:rsid w:val="000E3A8F"/>
    <w:rsid w:val="000E430F"/>
    <w:rsid w:val="000E44ED"/>
    <w:rsid w:val="000E47BF"/>
    <w:rsid w:val="000E488B"/>
    <w:rsid w:val="000E4F74"/>
    <w:rsid w:val="000E5190"/>
    <w:rsid w:val="000E5492"/>
    <w:rsid w:val="000E5FAE"/>
    <w:rsid w:val="000E6227"/>
    <w:rsid w:val="000E6716"/>
    <w:rsid w:val="000E6AA4"/>
    <w:rsid w:val="000E6BAC"/>
    <w:rsid w:val="000E72C6"/>
    <w:rsid w:val="000E74BF"/>
    <w:rsid w:val="000E757C"/>
    <w:rsid w:val="000E7B78"/>
    <w:rsid w:val="000F0E68"/>
    <w:rsid w:val="000F0EFD"/>
    <w:rsid w:val="000F20C2"/>
    <w:rsid w:val="000F2428"/>
    <w:rsid w:val="000F2DFD"/>
    <w:rsid w:val="000F3083"/>
    <w:rsid w:val="000F3F36"/>
    <w:rsid w:val="000F3FB5"/>
    <w:rsid w:val="000F4581"/>
    <w:rsid w:val="000F4B3C"/>
    <w:rsid w:val="000F564E"/>
    <w:rsid w:val="000F5B4F"/>
    <w:rsid w:val="000F6894"/>
    <w:rsid w:val="000F6D3F"/>
    <w:rsid w:val="000F7691"/>
    <w:rsid w:val="000F77E2"/>
    <w:rsid w:val="000F7CBB"/>
    <w:rsid w:val="000F7E59"/>
    <w:rsid w:val="000F7F4B"/>
    <w:rsid w:val="00100324"/>
    <w:rsid w:val="00100626"/>
    <w:rsid w:val="00100B3A"/>
    <w:rsid w:val="00101039"/>
    <w:rsid w:val="0010117E"/>
    <w:rsid w:val="00101352"/>
    <w:rsid w:val="001019E2"/>
    <w:rsid w:val="00101BD7"/>
    <w:rsid w:val="001024C2"/>
    <w:rsid w:val="00102CB8"/>
    <w:rsid w:val="00102EDA"/>
    <w:rsid w:val="0010314E"/>
    <w:rsid w:val="00103289"/>
    <w:rsid w:val="001039FA"/>
    <w:rsid w:val="00104998"/>
    <w:rsid w:val="0010522C"/>
    <w:rsid w:val="00105EB2"/>
    <w:rsid w:val="00105EC7"/>
    <w:rsid w:val="0010659E"/>
    <w:rsid w:val="001072D3"/>
    <w:rsid w:val="0010772A"/>
    <w:rsid w:val="00107AB3"/>
    <w:rsid w:val="00107DC7"/>
    <w:rsid w:val="00107FBD"/>
    <w:rsid w:val="00110402"/>
    <w:rsid w:val="0011053B"/>
    <w:rsid w:val="001121A4"/>
    <w:rsid w:val="00112291"/>
    <w:rsid w:val="001122CE"/>
    <w:rsid w:val="0011230E"/>
    <w:rsid w:val="00112515"/>
    <w:rsid w:val="001126C2"/>
    <w:rsid w:val="00112A3C"/>
    <w:rsid w:val="00112D13"/>
    <w:rsid w:val="00113295"/>
    <w:rsid w:val="001138F2"/>
    <w:rsid w:val="00113B7F"/>
    <w:rsid w:val="00113DA7"/>
    <w:rsid w:val="00113FD9"/>
    <w:rsid w:val="00114699"/>
    <w:rsid w:val="0011520A"/>
    <w:rsid w:val="00115390"/>
    <w:rsid w:val="0011565B"/>
    <w:rsid w:val="001157EF"/>
    <w:rsid w:val="00116271"/>
    <w:rsid w:val="00116ADB"/>
    <w:rsid w:val="00116E12"/>
    <w:rsid w:val="001172B5"/>
    <w:rsid w:val="001176F8"/>
    <w:rsid w:val="00117C94"/>
    <w:rsid w:val="00117E65"/>
    <w:rsid w:val="00117FAA"/>
    <w:rsid w:val="00120189"/>
    <w:rsid w:val="00121867"/>
    <w:rsid w:val="00121F30"/>
    <w:rsid w:val="001227E9"/>
    <w:rsid w:val="001229C1"/>
    <w:rsid w:val="00123675"/>
    <w:rsid w:val="001239A5"/>
    <w:rsid w:val="00123D0E"/>
    <w:rsid w:val="001241D1"/>
    <w:rsid w:val="00124861"/>
    <w:rsid w:val="00124AE0"/>
    <w:rsid w:val="00126332"/>
    <w:rsid w:val="00126762"/>
    <w:rsid w:val="00126E01"/>
    <w:rsid w:val="00127032"/>
    <w:rsid w:val="001272CF"/>
    <w:rsid w:val="001273C6"/>
    <w:rsid w:val="00127B7B"/>
    <w:rsid w:val="001302A1"/>
    <w:rsid w:val="00130B37"/>
    <w:rsid w:val="00131475"/>
    <w:rsid w:val="00131CC2"/>
    <w:rsid w:val="001324C5"/>
    <w:rsid w:val="0013327D"/>
    <w:rsid w:val="0013436F"/>
    <w:rsid w:val="0013455A"/>
    <w:rsid w:val="001349A7"/>
    <w:rsid w:val="00134DDF"/>
    <w:rsid w:val="00135C9E"/>
    <w:rsid w:val="0013612F"/>
    <w:rsid w:val="00136AC4"/>
    <w:rsid w:val="0013736D"/>
    <w:rsid w:val="001374FC"/>
    <w:rsid w:val="001378A5"/>
    <w:rsid w:val="001378D8"/>
    <w:rsid w:val="001379AC"/>
    <w:rsid w:val="001379F8"/>
    <w:rsid w:val="00137DDE"/>
    <w:rsid w:val="00137F26"/>
    <w:rsid w:val="001412AE"/>
    <w:rsid w:val="00141875"/>
    <w:rsid w:val="00141A5F"/>
    <w:rsid w:val="00141C3D"/>
    <w:rsid w:val="0014236D"/>
    <w:rsid w:val="001436DF"/>
    <w:rsid w:val="00144050"/>
    <w:rsid w:val="00144104"/>
    <w:rsid w:val="001457CD"/>
    <w:rsid w:val="00146662"/>
    <w:rsid w:val="0014672A"/>
    <w:rsid w:val="001467BF"/>
    <w:rsid w:val="00146953"/>
    <w:rsid w:val="00146B7D"/>
    <w:rsid w:val="00146EAE"/>
    <w:rsid w:val="00147A03"/>
    <w:rsid w:val="00150130"/>
    <w:rsid w:val="00151179"/>
    <w:rsid w:val="001512E3"/>
    <w:rsid w:val="00151C1D"/>
    <w:rsid w:val="00151E90"/>
    <w:rsid w:val="001521C3"/>
    <w:rsid w:val="00152563"/>
    <w:rsid w:val="001526D9"/>
    <w:rsid w:val="00152AE5"/>
    <w:rsid w:val="00152B42"/>
    <w:rsid w:val="00152B53"/>
    <w:rsid w:val="0015366B"/>
    <w:rsid w:val="001539AF"/>
    <w:rsid w:val="00153E1D"/>
    <w:rsid w:val="00155949"/>
    <w:rsid w:val="00155A14"/>
    <w:rsid w:val="00155AC0"/>
    <w:rsid w:val="00156A7C"/>
    <w:rsid w:val="00156B07"/>
    <w:rsid w:val="001571A6"/>
    <w:rsid w:val="00157217"/>
    <w:rsid w:val="00157507"/>
    <w:rsid w:val="00157E47"/>
    <w:rsid w:val="00157F30"/>
    <w:rsid w:val="001601F2"/>
    <w:rsid w:val="00160638"/>
    <w:rsid w:val="0016164A"/>
    <w:rsid w:val="0016217F"/>
    <w:rsid w:val="0016230F"/>
    <w:rsid w:val="0016231B"/>
    <w:rsid w:val="0016249C"/>
    <w:rsid w:val="0016252B"/>
    <w:rsid w:val="00162B4F"/>
    <w:rsid w:val="00162C58"/>
    <w:rsid w:val="00163308"/>
    <w:rsid w:val="0016360D"/>
    <w:rsid w:val="00163C9E"/>
    <w:rsid w:val="0016406D"/>
    <w:rsid w:val="00164248"/>
    <w:rsid w:val="001649C8"/>
    <w:rsid w:val="00164BAB"/>
    <w:rsid w:val="00164EA3"/>
    <w:rsid w:val="00165230"/>
    <w:rsid w:val="001656BB"/>
    <w:rsid w:val="001657FF"/>
    <w:rsid w:val="0016630E"/>
    <w:rsid w:val="00166460"/>
    <w:rsid w:val="00167208"/>
    <w:rsid w:val="00167A22"/>
    <w:rsid w:val="00170693"/>
    <w:rsid w:val="0017163E"/>
    <w:rsid w:val="001726C3"/>
    <w:rsid w:val="0017389D"/>
    <w:rsid w:val="00173958"/>
    <w:rsid w:val="0017420D"/>
    <w:rsid w:val="0017468C"/>
    <w:rsid w:val="001746A0"/>
    <w:rsid w:val="001746FB"/>
    <w:rsid w:val="001750A2"/>
    <w:rsid w:val="001750CD"/>
    <w:rsid w:val="00175803"/>
    <w:rsid w:val="00175A2B"/>
    <w:rsid w:val="00175A61"/>
    <w:rsid w:val="001762E1"/>
    <w:rsid w:val="0017675E"/>
    <w:rsid w:val="00176ACB"/>
    <w:rsid w:val="00176BB7"/>
    <w:rsid w:val="001772A6"/>
    <w:rsid w:val="0017779D"/>
    <w:rsid w:val="00180D4B"/>
    <w:rsid w:val="00180FCE"/>
    <w:rsid w:val="001810A0"/>
    <w:rsid w:val="00181126"/>
    <w:rsid w:val="00181873"/>
    <w:rsid w:val="00181E60"/>
    <w:rsid w:val="00181E81"/>
    <w:rsid w:val="00182153"/>
    <w:rsid w:val="001825BC"/>
    <w:rsid w:val="00182AC5"/>
    <w:rsid w:val="00182C89"/>
    <w:rsid w:val="00182D06"/>
    <w:rsid w:val="0018334E"/>
    <w:rsid w:val="00184394"/>
    <w:rsid w:val="00184CC5"/>
    <w:rsid w:val="00185254"/>
    <w:rsid w:val="00185F06"/>
    <w:rsid w:val="0018611B"/>
    <w:rsid w:val="00186808"/>
    <w:rsid w:val="00187338"/>
    <w:rsid w:val="00187C86"/>
    <w:rsid w:val="00187D64"/>
    <w:rsid w:val="00187DE5"/>
    <w:rsid w:val="001902C6"/>
    <w:rsid w:val="00190727"/>
    <w:rsid w:val="00190B7D"/>
    <w:rsid w:val="00190E12"/>
    <w:rsid w:val="0019133E"/>
    <w:rsid w:val="001919F5"/>
    <w:rsid w:val="00191C06"/>
    <w:rsid w:val="00191DD3"/>
    <w:rsid w:val="00191E69"/>
    <w:rsid w:val="00191FB0"/>
    <w:rsid w:val="00192596"/>
    <w:rsid w:val="00192A22"/>
    <w:rsid w:val="00192F38"/>
    <w:rsid w:val="001933D8"/>
    <w:rsid w:val="00193411"/>
    <w:rsid w:val="00193453"/>
    <w:rsid w:val="00193BAD"/>
    <w:rsid w:val="00193D57"/>
    <w:rsid w:val="00193E64"/>
    <w:rsid w:val="00193F78"/>
    <w:rsid w:val="00194065"/>
    <w:rsid w:val="00194ED9"/>
    <w:rsid w:val="00194F1F"/>
    <w:rsid w:val="001955A6"/>
    <w:rsid w:val="001957FB"/>
    <w:rsid w:val="00195854"/>
    <w:rsid w:val="00195C7F"/>
    <w:rsid w:val="00195E5E"/>
    <w:rsid w:val="0019609E"/>
    <w:rsid w:val="0019642F"/>
    <w:rsid w:val="0019693A"/>
    <w:rsid w:val="00196BF0"/>
    <w:rsid w:val="001972ED"/>
    <w:rsid w:val="00197360"/>
    <w:rsid w:val="001976EF"/>
    <w:rsid w:val="001A000F"/>
    <w:rsid w:val="001A01F6"/>
    <w:rsid w:val="001A0282"/>
    <w:rsid w:val="001A05C1"/>
    <w:rsid w:val="001A0DAE"/>
    <w:rsid w:val="001A1CFC"/>
    <w:rsid w:val="001A234D"/>
    <w:rsid w:val="001A24EF"/>
    <w:rsid w:val="001A2934"/>
    <w:rsid w:val="001A2A41"/>
    <w:rsid w:val="001A337E"/>
    <w:rsid w:val="001A3D68"/>
    <w:rsid w:val="001A3D95"/>
    <w:rsid w:val="001A5ABA"/>
    <w:rsid w:val="001A5DD8"/>
    <w:rsid w:val="001A5EF4"/>
    <w:rsid w:val="001A6A41"/>
    <w:rsid w:val="001A6D72"/>
    <w:rsid w:val="001A70F0"/>
    <w:rsid w:val="001A794B"/>
    <w:rsid w:val="001A7F43"/>
    <w:rsid w:val="001B0394"/>
    <w:rsid w:val="001B0F93"/>
    <w:rsid w:val="001B105A"/>
    <w:rsid w:val="001B15D6"/>
    <w:rsid w:val="001B187A"/>
    <w:rsid w:val="001B1913"/>
    <w:rsid w:val="001B19D8"/>
    <w:rsid w:val="001B1D17"/>
    <w:rsid w:val="001B2319"/>
    <w:rsid w:val="001B2353"/>
    <w:rsid w:val="001B3027"/>
    <w:rsid w:val="001B30D6"/>
    <w:rsid w:val="001B34ED"/>
    <w:rsid w:val="001B4377"/>
    <w:rsid w:val="001B47AE"/>
    <w:rsid w:val="001B4D9C"/>
    <w:rsid w:val="001B50C8"/>
    <w:rsid w:val="001B532C"/>
    <w:rsid w:val="001B541D"/>
    <w:rsid w:val="001B556F"/>
    <w:rsid w:val="001B57D0"/>
    <w:rsid w:val="001B593F"/>
    <w:rsid w:val="001B5D4B"/>
    <w:rsid w:val="001B6409"/>
    <w:rsid w:val="001B6ADF"/>
    <w:rsid w:val="001B703B"/>
    <w:rsid w:val="001B7B04"/>
    <w:rsid w:val="001B7C87"/>
    <w:rsid w:val="001B7D7E"/>
    <w:rsid w:val="001B7EF2"/>
    <w:rsid w:val="001C0127"/>
    <w:rsid w:val="001C031F"/>
    <w:rsid w:val="001C11AB"/>
    <w:rsid w:val="001C159E"/>
    <w:rsid w:val="001C17DE"/>
    <w:rsid w:val="001C1934"/>
    <w:rsid w:val="001C1B63"/>
    <w:rsid w:val="001C1B92"/>
    <w:rsid w:val="001C1CB3"/>
    <w:rsid w:val="001C1D1D"/>
    <w:rsid w:val="001C1F6A"/>
    <w:rsid w:val="001C3DF9"/>
    <w:rsid w:val="001C3EC0"/>
    <w:rsid w:val="001C41D4"/>
    <w:rsid w:val="001C4AB0"/>
    <w:rsid w:val="001C4BF0"/>
    <w:rsid w:val="001C4C3B"/>
    <w:rsid w:val="001C4E7A"/>
    <w:rsid w:val="001C4FFB"/>
    <w:rsid w:val="001C5C2D"/>
    <w:rsid w:val="001C5CD2"/>
    <w:rsid w:val="001C5D26"/>
    <w:rsid w:val="001C6737"/>
    <w:rsid w:val="001C6A68"/>
    <w:rsid w:val="001C6B80"/>
    <w:rsid w:val="001C6BB6"/>
    <w:rsid w:val="001C6C9F"/>
    <w:rsid w:val="001C7DE0"/>
    <w:rsid w:val="001D03E6"/>
    <w:rsid w:val="001D0A22"/>
    <w:rsid w:val="001D0F80"/>
    <w:rsid w:val="001D19BB"/>
    <w:rsid w:val="001D206B"/>
    <w:rsid w:val="001D23B2"/>
    <w:rsid w:val="001D2E9D"/>
    <w:rsid w:val="001D2EEF"/>
    <w:rsid w:val="001D3261"/>
    <w:rsid w:val="001D38C3"/>
    <w:rsid w:val="001D3C70"/>
    <w:rsid w:val="001D3E11"/>
    <w:rsid w:val="001D3E2B"/>
    <w:rsid w:val="001D4365"/>
    <w:rsid w:val="001D44A5"/>
    <w:rsid w:val="001D494E"/>
    <w:rsid w:val="001D4D02"/>
    <w:rsid w:val="001D4F90"/>
    <w:rsid w:val="001D5519"/>
    <w:rsid w:val="001D56DD"/>
    <w:rsid w:val="001D5B3E"/>
    <w:rsid w:val="001D6CCC"/>
    <w:rsid w:val="001D6E77"/>
    <w:rsid w:val="001D7065"/>
    <w:rsid w:val="001D754B"/>
    <w:rsid w:val="001D7B8F"/>
    <w:rsid w:val="001D7D93"/>
    <w:rsid w:val="001E0043"/>
    <w:rsid w:val="001E0B6E"/>
    <w:rsid w:val="001E10AD"/>
    <w:rsid w:val="001E12D2"/>
    <w:rsid w:val="001E19B5"/>
    <w:rsid w:val="001E1A04"/>
    <w:rsid w:val="001E1A0C"/>
    <w:rsid w:val="001E1AF3"/>
    <w:rsid w:val="001E1E6D"/>
    <w:rsid w:val="001E1F7C"/>
    <w:rsid w:val="001E21DF"/>
    <w:rsid w:val="001E25CE"/>
    <w:rsid w:val="001E25ED"/>
    <w:rsid w:val="001E2850"/>
    <w:rsid w:val="001E2DFC"/>
    <w:rsid w:val="001E32A7"/>
    <w:rsid w:val="001E381B"/>
    <w:rsid w:val="001E386E"/>
    <w:rsid w:val="001E3B2D"/>
    <w:rsid w:val="001E4398"/>
    <w:rsid w:val="001E47CA"/>
    <w:rsid w:val="001E497B"/>
    <w:rsid w:val="001E5E30"/>
    <w:rsid w:val="001E69FF"/>
    <w:rsid w:val="001E6B77"/>
    <w:rsid w:val="001E6DF3"/>
    <w:rsid w:val="001E6E5D"/>
    <w:rsid w:val="001E6EB3"/>
    <w:rsid w:val="001E717E"/>
    <w:rsid w:val="001E7463"/>
    <w:rsid w:val="001E74E0"/>
    <w:rsid w:val="001E7735"/>
    <w:rsid w:val="001E7B25"/>
    <w:rsid w:val="001F03D3"/>
    <w:rsid w:val="001F0559"/>
    <w:rsid w:val="001F05A4"/>
    <w:rsid w:val="001F073C"/>
    <w:rsid w:val="001F0B30"/>
    <w:rsid w:val="001F0D1A"/>
    <w:rsid w:val="001F15B5"/>
    <w:rsid w:val="001F192C"/>
    <w:rsid w:val="001F1E05"/>
    <w:rsid w:val="001F1F82"/>
    <w:rsid w:val="001F250C"/>
    <w:rsid w:val="001F2C2C"/>
    <w:rsid w:val="001F2C83"/>
    <w:rsid w:val="001F2DE8"/>
    <w:rsid w:val="001F361B"/>
    <w:rsid w:val="001F383A"/>
    <w:rsid w:val="001F4A4A"/>
    <w:rsid w:val="001F4C8D"/>
    <w:rsid w:val="001F5089"/>
    <w:rsid w:val="001F53E1"/>
    <w:rsid w:val="001F5B78"/>
    <w:rsid w:val="001F5F2B"/>
    <w:rsid w:val="001F6191"/>
    <w:rsid w:val="001F61DB"/>
    <w:rsid w:val="001F628F"/>
    <w:rsid w:val="001F637C"/>
    <w:rsid w:val="001F7363"/>
    <w:rsid w:val="001F74FC"/>
    <w:rsid w:val="00200403"/>
    <w:rsid w:val="002004DA"/>
    <w:rsid w:val="0020140A"/>
    <w:rsid w:val="002015FE"/>
    <w:rsid w:val="0020190C"/>
    <w:rsid w:val="00201B47"/>
    <w:rsid w:val="00201ED0"/>
    <w:rsid w:val="00202376"/>
    <w:rsid w:val="00202795"/>
    <w:rsid w:val="00202B06"/>
    <w:rsid w:val="00203701"/>
    <w:rsid w:val="0020372C"/>
    <w:rsid w:val="00203E17"/>
    <w:rsid w:val="00203F47"/>
    <w:rsid w:val="002041F1"/>
    <w:rsid w:val="002042DD"/>
    <w:rsid w:val="0020452A"/>
    <w:rsid w:val="00204951"/>
    <w:rsid w:val="002052A9"/>
    <w:rsid w:val="00205DE6"/>
    <w:rsid w:val="00206671"/>
    <w:rsid w:val="002066CD"/>
    <w:rsid w:val="00206E57"/>
    <w:rsid w:val="00207EA0"/>
    <w:rsid w:val="00207ECF"/>
    <w:rsid w:val="00210032"/>
    <w:rsid w:val="002102ED"/>
    <w:rsid w:val="002104D7"/>
    <w:rsid w:val="002116DD"/>
    <w:rsid w:val="00212289"/>
    <w:rsid w:val="0021242B"/>
    <w:rsid w:val="002127F8"/>
    <w:rsid w:val="002128B6"/>
    <w:rsid w:val="00212DEA"/>
    <w:rsid w:val="00212EAC"/>
    <w:rsid w:val="0021339B"/>
    <w:rsid w:val="00213687"/>
    <w:rsid w:val="002138E3"/>
    <w:rsid w:val="002142F3"/>
    <w:rsid w:val="002148DF"/>
    <w:rsid w:val="00215121"/>
    <w:rsid w:val="002153F7"/>
    <w:rsid w:val="0021565B"/>
    <w:rsid w:val="00215A37"/>
    <w:rsid w:val="00215CAA"/>
    <w:rsid w:val="0021631A"/>
    <w:rsid w:val="00216883"/>
    <w:rsid w:val="00216947"/>
    <w:rsid w:val="002169F9"/>
    <w:rsid w:val="00216DF5"/>
    <w:rsid w:val="002176A8"/>
    <w:rsid w:val="00217B17"/>
    <w:rsid w:val="00217B4A"/>
    <w:rsid w:val="00217DD3"/>
    <w:rsid w:val="00220102"/>
    <w:rsid w:val="00220397"/>
    <w:rsid w:val="00220CEA"/>
    <w:rsid w:val="002210C5"/>
    <w:rsid w:val="00221164"/>
    <w:rsid w:val="00223374"/>
    <w:rsid w:val="0022352C"/>
    <w:rsid w:val="00223661"/>
    <w:rsid w:val="0022426D"/>
    <w:rsid w:val="0022625F"/>
    <w:rsid w:val="002263F1"/>
    <w:rsid w:val="0022642A"/>
    <w:rsid w:val="002264DF"/>
    <w:rsid w:val="00226602"/>
    <w:rsid w:val="00226DD4"/>
    <w:rsid w:val="00227298"/>
    <w:rsid w:val="002272B2"/>
    <w:rsid w:val="00230263"/>
    <w:rsid w:val="002305A2"/>
    <w:rsid w:val="00231C59"/>
    <w:rsid w:val="00232351"/>
    <w:rsid w:val="00233469"/>
    <w:rsid w:val="0023367F"/>
    <w:rsid w:val="002337C1"/>
    <w:rsid w:val="00233BE7"/>
    <w:rsid w:val="00233FE1"/>
    <w:rsid w:val="0023425A"/>
    <w:rsid w:val="00235290"/>
    <w:rsid w:val="0023540F"/>
    <w:rsid w:val="00235B78"/>
    <w:rsid w:val="00235BCA"/>
    <w:rsid w:val="00235D0D"/>
    <w:rsid w:val="00235F7E"/>
    <w:rsid w:val="002362F4"/>
    <w:rsid w:val="002363BC"/>
    <w:rsid w:val="0023642B"/>
    <w:rsid w:val="00236630"/>
    <w:rsid w:val="002370B9"/>
    <w:rsid w:val="00237345"/>
    <w:rsid w:val="00237926"/>
    <w:rsid w:val="00237945"/>
    <w:rsid w:val="00237D7A"/>
    <w:rsid w:val="002400C5"/>
    <w:rsid w:val="002406C5"/>
    <w:rsid w:val="00240E1F"/>
    <w:rsid w:val="00240FDE"/>
    <w:rsid w:val="00241957"/>
    <w:rsid w:val="00243261"/>
    <w:rsid w:val="00243412"/>
    <w:rsid w:val="00243431"/>
    <w:rsid w:val="002436F6"/>
    <w:rsid w:val="002438CB"/>
    <w:rsid w:val="00244EA3"/>
    <w:rsid w:val="002455A5"/>
    <w:rsid w:val="00245793"/>
    <w:rsid w:val="00245A01"/>
    <w:rsid w:val="00245DFC"/>
    <w:rsid w:val="002462DF"/>
    <w:rsid w:val="002469F4"/>
    <w:rsid w:val="00247668"/>
    <w:rsid w:val="00250006"/>
    <w:rsid w:val="002501AE"/>
    <w:rsid w:val="00251B8C"/>
    <w:rsid w:val="00251CE2"/>
    <w:rsid w:val="002521FC"/>
    <w:rsid w:val="0025221E"/>
    <w:rsid w:val="0025233A"/>
    <w:rsid w:val="00252D4E"/>
    <w:rsid w:val="00252D5F"/>
    <w:rsid w:val="00253880"/>
    <w:rsid w:val="00253F50"/>
    <w:rsid w:val="00255200"/>
    <w:rsid w:val="002554B6"/>
    <w:rsid w:val="00255E99"/>
    <w:rsid w:val="00256433"/>
    <w:rsid w:val="00256443"/>
    <w:rsid w:val="00256A19"/>
    <w:rsid w:val="00256A28"/>
    <w:rsid w:val="00257C67"/>
    <w:rsid w:val="00260547"/>
    <w:rsid w:val="002611A0"/>
    <w:rsid w:val="00261385"/>
    <w:rsid w:val="002613AD"/>
    <w:rsid w:val="00261B14"/>
    <w:rsid w:val="00261BFE"/>
    <w:rsid w:val="00261F00"/>
    <w:rsid w:val="00261F17"/>
    <w:rsid w:val="002627CE"/>
    <w:rsid w:val="002629E2"/>
    <w:rsid w:val="00262F82"/>
    <w:rsid w:val="00263115"/>
    <w:rsid w:val="002634AD"/>
    <w:rsid w:val="002636BD"/>
    <w:rsid w:val="0026382D"/>
    <w:rsid w:val="00263CA2"/>
    <w:rsid w:val="00263DD9"/>
    <w:rsid w:val="00263E51"/>
    <w:rsid w:val="00263F0A"/>
    <w:rsid w:val="0026410D"/>
    <w:rsid w:val="0026499E"/>
    <w:rsid w:val="002659CA"/>
    <w:rsid w:val="00265ABB"/>
    <w:rsid w:val="00266819"/>
    <w:rsid w:val="002707C9"/>
    <w:rsid w:val="0027092A"/>
    <w:rsid w:val="00270934"/>
    <w:rsid w:val="00270935"/>
    <w:rsid w:val="00270976"/>
    <w:rsid w:val="00270A6F"/>
    <w:rsid w:val="00270B36"/>
    <w:rsid w:val="00270D58"/>
    <w:rsid w:val="00270ECE"/>
    <w:rsid w:val="00270F1E"/>
    <w:rsid w:val="0027129E"/>
    <w:rsid w:val="00271657"/>
    <w:rsid w:val="00271675"/>
    <w:rsid w:val="00271FF6"/>
    <w:rsid w:val="00272BEE"/>
    <w:rsid w:val="002731C5"/>
    <w:rsid w:val="00273526"/>
    <w:rsid w:val="00273580"/>
    <w:rsid w:val="002737B5"/>
    <w:rsid w:val="00273C29"/>
    <w:rsid w:val="00273D65"/>
    <w:rsid w:val="0027411D"/>
    <w:rsid w:val="002750C2"/>
    <w:rsid w:val="0027534B"/>
    <w:rsid w:val="00275D54"/>
    <w:rsid w:val="00275DE2"/>
    <w:rsid w:val="00275F21"/>
    <w:rsid w:val="0027608A"/>
    <w:rsid w:val="00276D1B"/>
    <w:rsid w:val="002774AC"/>
    <w:rsid w:val="002775F3"/>
    <w:rsid w:val="00277C90"/>
    <w:rsid w:val="00280628"/>
    <w:rsid w:val="00280EC4"/>
    <w:rsid w:val="002813FE"/>
    <w:rsid w:val="002819A7"/>
    <w:rsid w:val="002824E5"/>
    <w:rsid w:val="00282E70"/>
    <w:rsid w:val="00283062"/>
    <w:rsid w:val="002833D9"/>
    <w:rsid w:val="0028382F"/>
    <w:rsid w:val="00283FB5"/>
    <w:rsid w:val="00284516"/>
    <w:rsid w:val="00284961"/>
    <w:rsid w:val="00284D30"/>
    <w:rsid w:val="00285078"/>
    <w:rsid w:val="00285622"/>
    <w:rsid w:val="00285826"/>
    <w:rsid w:val="00286179"/>
    <w:rsid w:val="0028632C"/>
    <w:rsid w:val="00286628"/>
    <w:rsid w:val="002873DC"/>
    <w:rsid w:val="00290987"/>
    <w:rsid w:val="00291329"/>
    <w:rsid w:val="002917DF"/>
    <w:rsid w:val="002917FE"/>
    <w:rsid w:val="00291B18"/>
    <w:rsid w:val="00291C73"/>
    <w:rsid w:val="00292AFF"/>
    <w:rsid w:val="00293AB5"/>
    <w:rsid w:val="0029413A"/>
    <w:rsid w:val="00294D5B"/>
    <w:rsid w:val="00295A31"/>
    <w:rsid w:val="002967E6"/>
    <w:rsid w:val="00296CE6"/>
    <w:rsid w:val="00296DA1"/>
    <w:rsid w:val="002977C1"/>
    <w:rsid w:val="002A00DB"/>
    <w:rsid w:val="002A0340"/>
    <w:rsid w:val="002A0653"/>
    <w:rsid w:val="002A0ADF"/>
    <w:rsid w:val="002A0D3A"/>
    <w:rsid w:val="002A0E9A"/>
    <w:rsid w:val="002A1752"/>
    <w:rsid w:val="002A1DFD"/>
    <w:rsid w:val="002A1FC2"/>
    <w:rsid w:val="002A23D7"/>
    <w:rsid w:val="002A250E"/>
    <w:rsid w:val="002A36DD"/>
    <w:rsid w:val="002A3A7B"/>
    <w:rsid w:val="002A46F9"/>
    <w:rsid w:val="002A4A1D"/>
    <w:rsid w:val="002A4B4E"/>
    <w:rsid w:val="002A54FE"/>
    <w:rsid w:val="002A619D"/>
    <w:rsid w:val="002A6365"/>
    <w:rsid w:val="002A6EC7"/>
    <w:rsid w:val="002A7802"/>
    <w:rsid w:val="002A79C5"/>
    <w:rsid w:val="002A7B12"/>
    <w:rsid w:val="002B063D"/>
    <w:rsid w:val="002B0BF2"/>
    <w:rsid w:val="002B154B"/>
    <w:rsid w:val="002B20C3"/>
    <w:rsid w:val="002B258B"/>
    <w:rsid w:val="002B284F"/>
    <w:rsid w:val="002B2FDF"/>
    <w:rsid w:val="002B33E0"/>
    <w:rsid w:val="002B36C6"/>
    <w:rsid w:val="002B385D"/>
    <w:rsid w:val="002B3ADB"/>
    <w:rsid w:val="002B4504"/>
    <w:rsid w:val="002B4648"/>
    <w:rsid w:val="002B572B"/>
    <w:rsid w:val="002B6747"/>
    <w:rsid w:val="002B7166"/>
    <w:rsid w:val="002B72A3"/>
    <w:rsid w:val="002B7E31"/>
    <w:rsid w:val="002B7FD6"/>
    <w:rsid w:val="002C032D"/>
    <w:rsid w:val="002C041A"/>
    <w:rsid w:val="002C0A3D"/>
    <w:rsid w:val="002C0E52"/>
    <w:rsid w:val="002C139C"/>
    <w:rsid w:val="002C14FF"/>
    <w:rsid w:val="002C1B20"/>
    <w:rsid w:val="002C23D5"/>
    <w:rsid w:val="002C2641"/>
    <w:rsid w:val="002C265B"/>
    <w:rsid w:val="002C2804"/>
    <w:rsid w:val="002C3448"/>
    <w:rsid w:val="002C411A"/>
    <w:rsid w:val="002C45E8"/>
    <w:rsid w:val="002C4B63"/>
    <w:rsid w:val="002C4DB3"/>
    <w:rsid w:val="002C4F22"/>
    <w:rsid w:val="002C5056"/>
    <w:rsid w:val="002C526B"/>
    <w:rsid w:val="002C60B3"/>
    <w:rsid w:val="002C6715"/>
    <w:rsid w:val="002C683D"/>
    <w:rsid w:val="002C6E98"/>
    <w:rsid w:val="002C6FA2"/>
    <w:rsid w:val="002C7A0B"/>
    <w:rsid w:val="002C7D49"/>
    <w:rsid w:val="002D02FF"/>
    <w:rsid w:val="002D03E3"/>
    <w:rsid w:val="002D0DDE"/>
    <w:rsid w:val="002D108B"/>
    <w:rsid w:val="002D18DD"/>
    <w:rsid w:val="002D1CAC"/>
    <w:rsid w:val="002D3411"/>
    <w:rsid w:val="002D3531"/>
    <w:rsid w:val="002D3943"/>
    <w:rsid w:val="002D3FD1"/>
    <w:rsid w:val="002D3FE8"/>
    <w:rsid w:val="002D4226"/>
    <w:rsid w:val="002D4323"/>
    <w:rsid w:val="002D4B27"/>
    <w:rsid w:val="002D4BB0"/>
    <w:rsid w:val="002D4EEE"/>
    <w:rsid w:val="002D503C"/>
    <w:rsid w:val="002D52DF"/>
    <w:rsid w:val="002D559D"/>
    <w:rsid w:val="002D5843"/>
    <w:rsid w:val="002D59DF"/>
    <w:rsid w:val="002D5A08"/>
    <w:rsid w:val="002D5EE0"/>
    <w:rsid w:val="002D6037"/>
    <w:rsid w:val="002D64C7"/>
    <w:rsid w:val="002D7000"/>
    <w:rsid w:val="002D75E1"/>
    <w:rsid w:val="002E1F11"/>
    <w:rsid w:val="002E1FC8"/>
    <w:rsid w:val="002E2C37"/>
    <w:rsid w:val="002E3D10"/>
    <w:rsid w:val="002E42E7"/>
    <w:rsid w:val="002E4BA9"/>
    <w:rsid w:val="002E6416"/>
    <w:rsid w:val="002E657F"/>
    <w:rsid w:val="002E65D5"/>
    <w:rsid w:val="002E6621"/>
    <w:rsid w:val="002E6CC7"/>
    <w:rsid w:val="002E704F"/>
    <w:rsid w:val="002E79D6"/>
    <w:rsid w:val="002F04BF"/>
    <w:rsid w:val="002F09B8"/>
    <w:rsid w:val="002F0C61"/>
    <w:rsid w:val="002F1213"/>
    <w:rsid w:val="002F1249"/>
    <w:rsid w:val="002F126B"/>
    <w:rsid w:val="002F2B66"/>
    <w:rsid w:val="002F381D"/>
    <w:rsid w:val="002F3D1D"/>
    <w:rsid w:val="002F3E44"/>
    <w:rsid w:val="002F3F7A"/>
    <w:rsid w:val="002F44E9"/>
    <w:rsid w:val="002F48E6"/>
    <w:rsid w:val="002F55F4"/>
    <w:rsid w:val="002F651E"/>
    <w:rsid w:val="002F6F79"/>
    <w:rsid w:val="002F6F9F"/>
    <w:rsid w:val="002F70F1"/>
    <w:rsid w:val="002F73C9"/>
    <w:rsid w:val="002F74E6"/>
    <w:rsid w:val="002F790F"/>
    <w:rsid w:val="002F79C8"/>
    <w:rsid w:val="002F7B98"/>
    <w:rsid w:val="002F7F7F"/>
    <w:rsid w:val="003003D9"/>
    <w:rsid w:val="003008F6"/>
    <w:rsid w:val="00300A72"/>
    <w:rsid w:val="00300A9B"/>
    <w:rsid w:val="00300B09"/>
    <w:rsid w:val="00301514"/>
    <w:rsid w:val="00301620"/>
    <w:rsid w:val="003018FA"/>
    <w:rsid w:val="00301CE7"/>
    <w:rsid w:val="00302105"/>
    <w:rsid w:val="00302C40"/>
    <w:rsid w:val="00303113"/>
    <w:rsid w:val="0030325A"/>
    <w:rsid w:val="00303296"/>
    <w:rsid w:val="0030526D"/>
    <w:rsid w:val="003057DC"/>
    <w:rsid w:val="00305A9E"/>
    <w:rsid w:val="00305DA8"/>
    <w:rsid w:val="003063FD"/>
    <w:rsid w:val="00306A00"/>
    <w:rsid w:val="00306D54"/>
    <w:rsid w:val="0031038D"/>
    <w:rsid w:val="00310583"/>
    <w:rsid w:val="0031085D"/>
    <w:rsid w:val="003108F8"/>
    <w:rsid w:val="00310A1A"/>
    <w:rsid w:val="00310C52"/>
    <w:rsid w:val="0031163A"/>
    <w:rsid w:val="00311EBD"/>
    <w:rsid w:val="00311F24"/>
    <w:rsid w:val="00311F8E"/>
    <w:rsid w:val="00312247"/>
    <w:rsid w:val="00312B49"/>
    <w:rsid w:val="0031347D"/>
    <w:rsid w:val="003134B7"/>
    <w:rsid w:val="003135B5"/>
    <w:rsid w:val="00313C76"/>
    <w:rsid w:val="00313CCC"/>
    <w:rsid w:val="003140E4"/>
    <w:rsid w:val="003144E1"/>
    <w:rsid w:val="00314619"/>
    <w:rsid w:val="00314D66"/>
    <w:rsid w:val="00315339"/>
    <w:rsid w:val="003155B3"/>
    <w:rsid w:val="003157D2"/>
    <w:rsid w:val="0031670E"/>
    <w:rsid w:val="003168AE"/>
    <w:rsid w:val="00316F95"/>
    <w:rsid w:val="003174E7"/>
    <w:rsid w:val="00320071"/>
    <w:rsid w:val="003201A6"/>
    <w:rsid w:val="00320540"/>
    <w:rsid w:val="003208E8"/>
    <w:rsid w:val="0032098A"/>
    <w:rsid w:val="003209CC"/>
    <w:rsid w:val="00321179"/>
    <w:rsid w:val="003220A2"/>
    <w:rsid w:val="003222FA"/>
    <w:rsid w:val="003233BD"/>
    <w:rsid w:val="0032357D"/>
    <w:rsid w:val="003238DA"/>
    <w:rsid w:val="003239A9"/>
    <w:rsid w:val="00323B12"/>
    <w:rsid w:val="00324857"/>
    <w:rsid w:val="00324F72"/>
    <w:rsid w:val="00325A2C"/>
    <w:rsid w:val="00327039"/>
    <w:rsid w:val="00327CC3"/>
    <w:rsid w:val="00327D4C"/>
    <w:rsid w:val="00327E25"/>
    <w:rsid w:val="0033119D"/>
    <w:rsid w:val="003317F8"/>
    <w:rsid w:val="003318A9"/>
    <w:rsid w:val="00331C22"/>
    <w:rsid w:val="00331D9A"/>
    <w:rsid w:val="00331DEE"/>
    <w:rsid w:val="00332144"/>
    <w:rsid w:val="003329A8"/>
    <w:rsid w:val="00332A55"/>
    <w:rsid w:val="0033326A"/>
    <w:rsid w:val="003339C9"/>
    <w:rsid w:val="003349DB"/>
    <w:rsid w:val="00335339"/>
    <w:rsid w:val="003357EE"/>
    <w:rsid w:val="00335D05"/>
    <w:rsid w:val="00336293"/>
    <w:rsid w:val="00336607"/>
    <w:rsid w:val="00336E34"/>
    <w:rsid w:val="00337160"/>
    <w:rsid w:val="00337D1E"/>
    <w:rsid w:val="00340434"/>
    <w:rsid w:val="003405A4"/>
    <w:rsid w:val="00341B24"/>
    <w:rsid w:val="00342953"/>
    <w:rsid w:val="00342D63"/>
    <w:rsid w:val="0034335A"/>
    <w:rsid w:val="00343473"/>
    <w:rsid w:val="003435C6"/>
    <w:rsid w:val="00343890"/>
    <w:rsid w:val="00343C78"/>
    <w:rsid w:val="00343CBC"/>
    <w:rsid w:val="00343D67"/>
    <w:rsid w:val="00344A00"/>
    <w:rsid w:val="00345069"/>
    <w:rsid w:val="00345267"/>
    <w:rsid w:val="003454C0"/>
    <w:rsid w:val="003457A5"/>
    <w:rsid w:val="003462E2"/>
    <w:rsid w:val="00346EE8"/>
    <w:rsid w:val="0035056D"/>
    <w:rsid w:val="0035072E"/>
    <w:rsid w:val="00350A0E"/>
    <w:rsid w:val="00350CE7"/>
    <w:rsid w:val="003511F2"/>
    <w:rsid w:val="00351209"/>
    <w:rsid w:val="00351576"/>
    <w:rsid w:val="00351CA2"/>
    <w:rsid w:val="00351CD4"/>
    <w:rsid w:val="00351EFA"/>
    <w:rsid w:val="003520E8"/>
    <w:rsid w:val="003521AF"/>
    <w:rsid w:val="00352D85"/>
    <w:rsid w:val="00353480"/>
    <w:rsid w:val="00353A4E"/>
    <w:rsid w:val="00353BB3"/>
    <w:rsid w:val="00353ECC"/>
    <w:rsid w:val="0035506D"/>
    <w:rsid w:val="003552DA"/>
    <w:rsid w:val="00355968"/>
    <w:rsid w:val="0035623A"/>
    <w:rsid w:val="003565F2"/>
    <w:rsid w:val="00356902"/>
    <w:rsid w:val="00356A3F"/>
    <w:rsid w:val="00356D51"/>
    <w:rsid w:val="00357C85"/>
    <w:rsid w:val="00360021"/>
    <w:rsid w:val="00360409"/>
    <w:rsid w:val="00360A47"/>
    <w:rsid w:val="0036103B"/>
    <w:rsid w:val="0036106F"/>
    <w:rsid w:val="00361A09"/>
    <w:rsid w:val="003622D0"/>
    <w:rsid w:val="00362442"/>
    <w:rsid w:val="00363012"/>
    <w:rsid w:val="0036301A"/>
    <w:rsid w:val="0036557A"/>
    <w:rsid w:val="00365C66"/>
    <w:rsid w:val="00365C79"/>
    <w:rsid w:val="003663D9"/>
    <w:rsid w:val="0036657D"/>
    <w:rsid w:val="003668BB"/>
    <w:rsid w:val="00366E23"/>
    <w:rsid w:val="00366F8A"/>
    <w:rsid w:val="00367296"/>
    <w:rsid w:val="003676B6"/>
    <w:rsid w:val="00367FD6"/>
    <w:rsid w:val="00370930"/>
    <w:rsid w:val="00370F5B"/>
    <w:rsid w:val="00371BEE"/>
    <w:rsid w:val="00371E95"/>
    <w:rsid w:val="003720D1"/>
    <w:rsid w:val="003732EA"/>
    <w:rsid w:val="00373601"/>
    <w:rsid w:val="00374C69"/>
    <w:rsid w:val="003759F2"/>
    <w:rsid w:val="00375EC2"/>
    <w:rsid w:val="00376699"/>
    <w:rsid w:val="003769CB"/>
    <w:rsid w:val="00376FF9"/>
    <w:rsid w:val="003774DA"/>
    <w:rsid w:val="00377678"/>
    <w:rsid w:val="00377D65"/>
    <w:rsid w:val="00377EC5"/>
    <w:rsid w:val="0038028A"/>
    <w:rsid w:val="00380325"/>
    <w:rsid w:val="0038114A"/>
    <w:rsid w:val="00381D2D"/>
    <w:rsid w:val="00381E8D"/>
    <w:rsid w:val="00382006"/>
    <w:rsid w:val="00382082"/>
    <w:rsid w:val="00382193"/>
    <w:rsid w:val="00383242"/>
    <w:rsid w:val="00383387"/>
    <w:rsid w:val="00383521"/>
    <w:rsid w:val="00383AD7"/>
    <w:rsid w:val="00383E5F"/>
    <w:rsid w:val="00384123"/>
    <w:rsid w:val="00384A6C"/>
    <w:rsid w:val="003852A7"/>
    <w:rsid w:val="00385733"/>
    <w:rsid w:val="00385EE0"/>
    <w:rsid w:val="003866EC"/>
    <w:rsid w:val="003867B9"/>
    <w:rsid w:val="00386B94"/>
    <w:rsid w:val="003870E7"/>
    <w:rsid w:val="003873EC"/>
    <w:rsid w:val="0038765E"/>
    <w:rsid w:val="003900EF"/>
    <w:rsid w:val="00390141"/>
    <w:rsid w:val="00390647"/>
    <w:rsid w:val="00390A4D"/>
    <w:rsid w:val="00390CF6"/>
    <w:rsid w:val="00390D76"/>
    <w:rsid w:val="00390EBA"/>
    <w:rsid w:val="00391128"/>
    <w:rsid w:val="00391555"/>
    <w:rsid w:val="0039181B"/>
    <w:rsid w:val="00391C89"/>
    <w:rsid w:val="00391D57"/>
    <w:rsid w:val="00392064"/>
    <w:rsid w:val="00392946"/>
    <w:rsid w:val="003936B3"/>
    <w:rsid w:val="00393EF5"/>
    <w:rsid w:val="00394084"/>
    <w:rsid w:val="00394421"/>
    <w:rsid w:val="003947E8"/>
    <w:rsid w:val="00395081"/>
    <w:rsid w:val="00395141"/>
    <w:rsid w:val="003952D4"/>
    <w:rsid w:val="003954CA"/>
    <w:rsid w:val="00396610"/>
    <w:rsid w:val="00396A36"/>
    <w:rsid w:val="00396A97"/>
    <w:rsid w:val="00396B1E"/>
    <w:rsid w:val="00396E19"/>
    <w:rsid w:val="003979FE"/>
    <w:rsid w:val="003A00E5"/>
    <w:rsid w:val="003A0EEB"/>
    <w:rsid w:val="003A1951"/>
    <w:rsid w:val="003A1E21"/>
    <w:rsid w:val="003A2753"/>
    <w:rsid w:val="003A275B"/>
    <w:rsid w:val="003A3660"/>
    <w:rsid w:val="003A3EC1"/>
    <w:rsid w:val="003A436E"/>
    <w:rsid w:val="003A43ED"/>
    <w:rsid w:val="003A49F7"/>
    <w:rsid w:val="003A508B"/>
    <w:rsid w:val="003A52AE"/>
    <w:rsid w:val="003A54C7"/>
    <w:rsid w:val="003A57DD"/>
    <w:rsid w:val="003A5CFA"/>
    <w:rsid w:val="003A5DCE"/>
    <w:rsid w:val="003A68BE"/>
    <w:rsid w:val="003A697C"/>
    <w:rsid w:val="003A748A"/>
    <w:rsid w:val="003A785D"/>
    <w:rsid w:val="003A7CF9"/>
    <w:rsid w:val="003A7EA4"/>
    <w:rsid w:val="003A7EFE"/>
    <w:rsid w:val="003B0C85"/>
    <w:rsid w:val="003B11F2"/>
    <w:rsid w:val="003B16B0"/>
    <w:rsid w:val="003B274C"/>
    <w:rsid w:val="003B2AB4"/>
    <w:rsid w:val="003B2CF0"/>
    <w:rsid w:val="003B339E"/>
    <w:rsid w:val="003B3D32"/>
    <w:rsid w:val="003B3E92"/>
    <w:rsid w:val="003B412A"/>
    <w:rsid w:val="003B4EB7"/>
    <w:rsid w:val="003B5506"/>
    <w:rsid w:val="003B59C4"/>
    <w:rsid w:val="003B5A5B"/>
    <w:rsid w:val="003B60F2"/>
    <w:rsid w:val="003B6478"/>
    <w:rsid w:val="003B6F3B"/>
    <w:rsid w:val="003B7112"/>
    <w:rsid w:val="003B7A37"/>
    <w:rsid w:val="003C003B"/>
    <w:rsid w:val="003C0194"/>
    <w:rsid w:val="003C040C"/>
    <w:rsid w:val="003C0565"/>
    <w:rsid w:val="003C06D6"/>
    <w:rsid w:val="003C0706"/>
    <w:rsid w:val="003C0E0F"/>
    <w:rsid w:val="003C1B8B"/>
    <w:rsid w:val="003C2421"/>
    <w:rsid w:val="003C2E66"/>
    <w:rsid w:val="003C3656"/>
    <w:rsid w:val="003C39B4"/>
    <w:rsid w:val="003C3BC1"/>
    <w:rsid w:val="003C450E"/>
    <w:rsid w:val="003C463D"/>
    <w:rsid w:val="003C46C0"/>
    <w:rsid w:val="003C4AA2"/>
    <w:rsid w:val="003C5483"/>
    <w:rsid w:val="003C566E"/>
    <w:rsid w:val="003C5814"/>
    <w:rsid w:val="003C7457"/>
    <w:rsid w:val="003C77B2"/>
    <w:rsid w:val="003C77BD"/>
    <w:rsid w:val="003C7E59"/>
    <w:rsid w:val="003D0383"/>
    <w:rsid w:val="003D0386"/>
    <w:rsid w:val="003D04E3"/>
    <w:rsid w:val="003D0E81"/>
    <w:rsid w:val="003D0ECF"/>
    <w:rsid w:val="003D1A5C"/>
    <w:rsid w:val="003D1C88"/>
    <w:rsid w:val="003D2145"/>
    <w:rsid w:val="003D3317"/>
    <w:rsid w:val="003D3F22"/>
    <w:rsid w:val="003D3FCE"/>
    <w:rsid w:val="003D4741"/>
    <w:rsid w:val="003D525E"/>
    <w:rsid w:val="003D5341"/>
    <w:rsid w:val="003D5CAE"/>
    <w:rsid w:val="003D5CC5"/>
    <w:rsid w:val="003D5F5B"/>
    <w:rsid w:val="003D6098"/>
    <w:rsid w:val="003D6103"/>
    <w:rsid w:val="003D6526"/>
    <w:rsid w:val="003D674F"/>
    <w:rsid w:val="003D7147"/>
    <w:rsid w:val="003D7A1F"/>
    <w:rsid w:val="003E000C"/>
    <w:rsid w:val="003E00C8"/>
    <w:rsid w:val="003E03FD"/>
    <w:rsid w:val="003E0451"/>
    <w:rsid w:val="003E0B6B"/>
    <w:rsid w:val="003E151F"/>
    <w:rsid w:val="003E1750"/>
    <w:rsid w:val="003E1852"/>
    <w:rsid w:val="003E1946"/>
    <w:rsid w:val="003E2331"/>
    <w:rsid w:val="003E23EA"/>
    <w:rsid w:val="003E2624"/>
    <w:rsid w:val="003E26D6"/>
    <w:rsid w:val="003E314C"/>
    <w:rsid w:val="003E31B6"/>
    <w:rsid w:val="003E36E9"/>
    <w:rsid w:val="003E425F"/>
    <w:rsid w:val="003E44EF"/>
    <w:rsid w:val="003E46D5"/>
    <w:rsid w:val="003E4F67"/>
    <w:rsid w:val="003E5214"/>
    <w:rsid w:val="003E5751"/>
    <w:rsid w:val="003E5AC4"/>
    <w:rsid w:val="003E5BA4"/>
    <w:rsid w:val="003E67E4"/>
    <w:rsid w:val="003E6F56"/>
    <w:rsid w:val="003E7473"/>
    <w:rsid w:val="003E7A18"/>
    <w:rsid w:val="003E7CCD"/>
    <w:rsid w:val="003F04BF"/>
    <w:rsid w:val="003F0B12"/>
    <w:rsid w:val="003F11F1"/>
    <w:rsid w:val="003F24A2"/>
    <w:rsid w:val="003F2689"/>
    <w:rsid w:val="003F3331"/>
    <w:rsid w:val="003F37CB"/>
    <w:rsid w:val="003F3B82"/>
    <w:rsid w:val="003F46C1"/>
    <w:rsid w:val="003F481C"/>
    <w:rsid w:val="003F48CD"/>
    <w:rsid w:val="003F50E6"/>
    <w:rsid w:val="003F51B3"/>
    <w:rsid w:val="003F56F5"/>
    <w:rsid w:val="003F57A1"/>
    <w:rsid w:val="003F5A67"/>
    <w:rsid w:val="003F5B92"/>
    <w:rsid w:val="003F5D5B"/>
    <w:rsid w:val="003F5FBA"/>
    <w:rsid w:val="003F64EC"/>
    <w:rsid w:val="003F69B9"/>
    <w:rsid w:val="003F6BE5"/>
    <w:rsid w:val="003F6D22"/>
    <w:rsid w:val="003F7234"/>
    <w:rsid w:val="003F72D3"/>
    <w:rsid w:val="003F77AF"/>
    <w:rsid w:val="004003A1"/>
    <w:rsid w:val="00400404"/>
    <w:rsid w:val="00400D93"/>
    <w:rsid w:val="0040131E"/>
    <w:rsid w:val="0040197F"/>
    <w:rsid w:val="004019A6"/>
    <w:rsid w:val="00402601"/>
    <w:rsid w:val="00402D59"/>
    <w:rsid w:val="00402EFC"/>
    <w:rsid w:val="004036C8"/>
    <w:rsid w:val="0040391E"/>
    <w:rsid w:val="00403AED"/>
    <w:rsid w:val="00403B01"/>
    <w:rsid w:val="004045BC"/>
    <w:rsid w:val="00404A82"/>
    <w:rsid w:val="00404DDB"/>
    <w:rsid w:val="0040506B"/>
    <w:rsid w:val="0040574E"/>
    <w:rsid w:val="00405DEB"/>
    <w:rsid w:val="004061C8"/>
    <w:rsid w:val="004066D8"/>
    <w:rsid w:val="00407036"/>
    <w:rsid w:val="0040757A"/>
    <w:rsid w:val="00410399"/>
    <w:rsid w:val="00410C08"/>
    <w:rsid w:val="00410C59"/>
    <w:rsid w:val="00411124"/>
    <w:rsid w:val="00411A7D"/>
    <w:rsid w:val="00411B19"/>
    <w:rsid w:val="00412182"/>
    <w:rsid w:val="004121B5"/>
    <w:rsid w:val="004125B8"/>
    <w:rsid w:val="00412A00"/>
    <w:rsid w:val="00412D17"/>
    <w:rsid w:val="00412ECF"/>
    <w:rsid w:val="0041310D"/>
    <w:rsid w:val="004136A5"/>
    <w:rsid w:val="004137CA"/>
    <w:rsid w:val="004144D6"/>
    <w:rsid w:val="00414CC4"/>
    <w:rsid w:val="00415F80"/>
    <w:rsid w:val="00416658"/>
    <w:rsid w:val="00416CE2"/>
    <w:rsid w:val="00416D10"/>
    <w:rsid w:val="004173F2"/>
    <w:rsid w:val="0041761C"/>
    <w:rsid w:val="004178C2"/>
    <w:rsid w:val="00417CA0"/>
    <w:rsid w:val="00417E8E"/>
    <w:rsid w:val="00420364"/>
    <w:rsid w:val="004205EF"/>
    <w:rsid w:val="0042066C"/>
    <w:rsid w:val="00421332"/>
    <w:rsid w:val="004222DC"/>
    <w:rsid w:val="004227C9"/>
    <w:rsid w:val="00422AC8"/>
    <w:rsid w:val="00422BF4"/>
    <w:rsid w:val="00423045"/>
    <w:rsid w:val="004235AC"/>
    <w:rsid w:val="0042398F"/>
    <w:rsid w:val="00423B1C"/>
    <w:rsid w:val="00423CA0"/>
    <w:rsid w:val="00424038"/>
    <w:rsid w:val="004242D8"/>
    <w:rsid w:val="00424630"/>
    <w:rsid w:val="00425337"/>
    <w:rsid w:val="00425492"/>
    <w:rsid w:val="004259ED"/>
    <w:rsid w:val="00425ED9"/>
    <w:rsid w:val="004271CF"/>
    <w:rsid w:val="004276F0"/>
    <w:rsid w:val="00427DCA"/>
    <w:rsid w:val="00430A04"/>
    <w:rsid w:val="004314F3"/>
    <w:rsid w:val="00432001"/>
    <w:rsid w:val="00432137"/>
    <w:rsid w:val="00432167"/>
    <w:rsid w:val="00432D9B"/>
    <w:rsid w:val="00433BD6"/>
    <w:rsid w:val="00434B22"/>
    <w:rsid w:val="00434C20"/>
    <w:rsid w:val="0043512B"/>
    <w:rsid w:val="00435E0F"/>
    <w:rsid w:val="004363BA"/>
    <w:rsid w:val="004363F5"/>
    <w:rsid w:val="00436685"/>
    <w:rsid w:val="00436E6F"/>
    <w:rsid w:val="00437AC3"/>
    <w:rsid w:val="004405EC"/>
    <w:rsid w:val="00440A1C"/>
    <w:rsid w:val="00440F61"/>
    <w:rsid w:val="0044100B"/>
    <w:rsid w:val="00441DEE"/>
    <w:rsid w:val="00442BE8"/>
    <w:rsid w:val="00443148"/>
    <w:rsid w:val="004432AB"/>
    <w:rsid w:val="00443354"/>
    <w:rsid w:val="00443B25"/>
    <w:rsid w:val="00443B2D"/>
    <w:rsid w:val="0044449F"/>
    <w:rsid w:val="00444A2E"/>
    <w:rsid w:val="00444F1B"/>
    <w:rsid w:val="004452BA"/>
    <w:rsid w:val="00445696"/>
    <w:rsid w:val="00445EEB"/>
    <w:rsid w:val="00446515"/>
    <w:rsid w:val="00446545"/>
    <w:rsid w:val="00446B86"/>
    <w:rsid w:val="00447156"/>
    <w:rsid w:val="00447F37"/>
    <w:rsid w:val="00450784"/>
    <w:rsid w:val="00450823"/>
    <w:rsid w:val="00450A57"/>
    <w:rsid w:val="004512E9"/>
    <w:rsid w:val="00451310"/>
    <w:rsid w:val="004513F1"/>
    <w:rsid w:val="004518AA"/>
    <w:rsid w:val="00451AEC"/>
    <w:rsid w:val="00451F30"/>
    <w:rsid w:val="0045240E"/>
    <w:rsid w:val="00452F90"/>
    <w:rsid w:val="0045302F"/>
    <w:rsid w:val="0045311A"/>
    <w:rsid w:val="00453531"/>
    <w:rsid w:val="00454057"/>
    <w:rsid w:val="00454355"/>
    <w:rsid w:val="004544D3"/>
    <w:rsid w:val="004546EB"/>
    <w:rsid w:val="00454BBA"/>
    <w:rsid w:val="00454E21"/>
    <w:rsid w:val="00456687"/>
    <w:rsid w:val="004569E9"/>
    <w:rsid w:val="00456C26"/>
    <w:rsid w:val="00456CDC"/>
    <w:rsid w:val="00456E3F"/>
    <w:rsid w:val="00457273"/>
    <w:rsid w:val="00457413"/>
    <w:rsid w:val="00457A49"/>
    <w:rsid w:val="00457C43"/>
    <w:rsid w:val="00460113"/>
    <w:rsid w:val="00460172"/>
    <w:rsid w:val="004603B8"/>
    <w:rsid w:val="0046088D"/>
    <w:rsid w:val="00460E45"/>
    <w:rsid w:val="004614E9"/>
    <w:rsid w:val="00461870"/>
    <w:rsid w:val="00461921"/>
    <w:rsid w:val="004627EB"/>
    <w:rsid w:val="00462B6D"/>
    <w:rsid w:val="00462BF3"/>
    <w:rsid w:val="004636B2"/>
    <w:rsid w:val="00463D75"/>
    <w:rsid w:val="00464563"/>
    <w:rsid w:val="00464794"/>
    <w:rsid w:val="00464A53"/>
    <w:rsid w:val="00464D17"/>
    <w:rsid w:val="00465949"/>
    <w:rsid w:val="0046650A"/>
    <w:rsid w:val="00466FBE"/>
    <w:rsid w:val="00467113"/>
    <w:rsid w:val="00467510"/>
    <w:rsid w:val="00467617"/>
    <w:rsid w:val="00467866"/>
    <w:rsid w:val="00467F7D"/>
    <w:rsid w:val="00470159"/>
    <w:rsid w:val="00470292"/>
    <w:rsid w:val="00470767"/>
    <w:rsid w:val="0047081C"/>
    <w:rsid w:val="00470B0E"/>
    <w:rsid w:val="0047185D"/>
    <w:rsid w:val="0047193A"/>
    <w:rsid w:val="004719D9"/>
    <w:rsid w:val="00471DF7"/>
    <w:rsid w:val="00471FB0"/>
    <w:rsid w:val="00472067"/>
    <w:rsid w:val="00472366"/>
    <w:rsid w:val="0047255B"/>
    <w:rsid w:val="00473159"/>
    <w:rsid w:val="00474CE1"/>
    <w:rsid w:val="00475067"/>
    <w:rsid w:val="004750A6"/>
    <w:rsid w:val="0047533C"/>
    <w:rsid w:val="00475AAE"/>
    <w:rsid w:val="00475B0E"/>
    <w:rsid w:val="00475CDA"/>
    <w:rsid w:val="00475ED3"/>
    <w:rsid w:val="0047648F"/>
    <w:rsid w:val="00477CC8"/>
    <w:rsid w:val="00480C07"/>
    <w:rsid w:val="004815C3"/>
    <w:rsid w:val="004817C2"/>
    <w:rsid w:val="00481974"/>
    <w:rsid w:val="00481E20"/>
    <w:rsid w:val="004826CA"/>
    <w:rsid w:val="004829E4"/>
    <w:rsid w:val="00482A8B"/>
    <w:rsid w:val="00482C97"/>
    <w:rsid w:val="00483199"/>
    <w:rsid w:val="00483556"/>
    <w:rsid w:val="004835C0"/>
    <w:rsid w:val="0048395A"/>
    <w:rsid w:val="00483C63"/>
    <w:rsid w:val="00483D18"/>
    <w:rsid w:val="004851ED"/>
    <w:rsid w:val="00485C7F"/>
    <w:rsid w:val="00485E4B"/>
    <w:rsid w:val="004860D0"/>
    <w:rsid w:val="0048626B"/>
    <w:rsid w:val="004862B2"/>
    <w:rsid w:val="00486421"/>
    <w:rsid w:val="00486C3F"/>
    <w:rsid w:val="0049042D"/>
    <w:rsid w:val="00491482"/>
    <w:rsid w:val="004922E9"/>
    <w:rsid w:val="004924C2"/>
    <w:rsid w:val="00492B30"/>
    <w:rsid w:val="0049445A"/>
    <w:rsid w:val="004957BA"/>
    <w:rsid w:val="00495E2B"/>
    <w:rsid w:val="00495E59"/>
    <w:rsid w:val="004962B7"/>
    <w:rsid w:val="0049668B"/>
    <w:rsid w:val="00496B36"/>
    <w:rsid w:val="00496B56"/>
    <w:rsid w:val="00496D2C"/>
    <w:rsid w:val="00496FAB"/>
    <w:rsid w:val="0049712C"/>
    <w:rsid w:val="00497ED8"/>
    <w:rsid w:val="004A0415"/>
    <w:rsid w:val="004A09A8"/>
    <w:rsid w:val="004A0ABF"/>
    <w:rsid w:val="004A0BC4"/>
    <w:rsid w:val="004A0D0F"/>
    <w:rsid w:val="004A0F40"/>
    <w:rsid w:val="004A0FB9"/>
    <w:rsid w:val="004A1469"/>
    <w:rsid w:val="004A1A59"/>
    <w:rsid w:val="004A29AB"/>
    <w:rsid w:val="004A2ADA"/>
    <w:rsid w:val="004A3082"/>
    <w:rsid w:val="004A384A"/>
    <w:rsid w:val="004A3E20"/>
    <w:rsid w:val="004A3F9C"/>
    <w:rsid w:val="004A4159"/>
    <w:rsid w:val="004A432E"/>
    <w:rsid w:val="004A496A"/>
    <w:rsid w:val="004A57C5"/>
    <w:rsid w:val="004A5C0B"/>
    <w:rsid w:val="004A5EB5"/>
    <w:rsid w:val="004A6E82"/>
    <w:rsid w:val="004A7025"/>
    <w:rsid w:val="004A72AA"/>
    <w:rsid w:val="004A73F4"/>
    <w:rsid w:val="004A749D"/>
    <w:rsid w:val="004A7615"/>
    <w:rsid w:val="004A7988"/>
    <w:rsid w:val="004B0347"/>
    <w:rsid w:val="004B06F9"/>
    <w:rsid w:val="004B08E3"/>
    <w:rsid w:val="004B096D"/>
    <w:rsid w:val="004B09E2"/>
    <w:rsid w:val="004B0C5E"/>
    <w:rsid w:val="004B0D75"/>
    <w:rsid w:val="004B1601"/>
    <w:rsid w:val="004B178B"/>
    <w:rsid w:val="004B27B0"/>
    <w:rsid w:val="004B2E12"/>
    <w:rsid w:val="004B383C"/>
    <w:rsid w:val="004B3F7D"/>
    <w:rsid w:val="004B4B0A"/>
    <w:rsid w:val="004B55C3"/>
    <w:rsid w:val="004B5676"/>
    <w:rsid w:val="004B5725"/>
    <w:rsid w:val="004B5C6F"/>
    <w:rsid w:val="004B66E5"/>
    <w:rsid w:val="004B6751"/>
    <w:rsid w:val="004B694E"/>
    <w:rsid w:val="004B6D95"/>
    <w:rsid w:val="004B6E86"/>
    <w:rsid w:val="004B7C39"/>
    <w:rsid w:val="004B7FB3"/>
    <w:rsid w:val="004C01F1"/>
    <w:rsid w:val="004C028B"/>
    <w:rsid w:val="004C057B"/>
    <w:rsid w:val="004C06B5"/>
    <w:rsid w:val="004C0C07"/>
    <w:rsid w:val="004C0E4B"/>
    <w:rsid w:val="004C1190"/>
    <w:rsid w:val="004C1D86"/>
    <w:rsid w:val="004C22C7"/>
    <w:rsid w:val="004C274D"/>
    <w:rsid w:val="004C335D"/>
    <w:rsid w:val="004C34A5"/>
    <w:rsid w:val="004C3DD8"/>
    <w:rsid w:val="004C4162"/>
    <w:rsid w:val="004C4234"/>
    <w:rsid w:val="004C4285"/>
    <w:rsid w:val="004C449C"/>
    <w:rsid w:val="004C5057"/>
    <w:rsid w:val="004C572A"/>
    <w:rsid w:val="004C589E"/>
    <w:rsid w:val="004C6038"/>
    <w:rsid w:val="004C6D3A"/>
    <w:rsid w:val="004C764E"/>
    <w:rsid w:val="004C7FBA"/>
    <w:rsid w:val="004D032B"/>
    <w:rsid w:val="004D048C"/>
    <w:rsid w:val="004D0C2B"/>
    <w:rsid w:val="004D0EB6"/>
    <w:rsid w:val="004D1155"/>
    <w:rsid w:val="004D1631"/>
    <w:rsid w:val="004D18B2"/>
    <w:rsid w:val="004D197C"/>
    <w:rsid w:val="004D2231"/>
    <w:rsid w:val="004D2A75"/>
    <w:rsid w:val="004D2A97"/>
    <w:rsid w:val="004D2AF9"/>
    <w:rsid w:val="004D3392"/>
    <w:rsid w:val="004D3617"/>
    <w:rsid w:val="004D371A"/>
    <w:rsid w:val="004D42A1"/>
    <w:rsid w:val="004D43CA"/>
    <w:rsid w:val="004D4470"/>
    <w:rsid w:val="004D45BF"/>
    <w:rsid w:val="004D4730"/>
    <w:rsid w:val="004D47E4"/>
    <w:rsid w:val="004D484D"/>
    <w:rsid w:val="004D5187"/>
    <w:rsid w:val="004D52DF"/>
    <w:rsid w:val="004D52E3"/>
    <w:rsid w:val="004D5517"/>
    <w:rsid w:val="004D58C5"/>
    <w:rsid w:val="004D5C99"/>
    <w:rsid w:val="004D5F33"/>
    <w:rsid w:val="004D7236"/>
    <w:rsid w:val="004D751F"/>
    <w:rsid w:val="004D7753"/>
    <w:rsid w:val="004D7BE0"/>
    <w:rsid w:val="004D7C3F"/>
    <w:rsid w:val="004E09E0"/>
    <w:rsid w:val="004E0A8B"/>
    <w:rsid w:val="004E0DD1"/>
    <w:rsid w:val="004E151E"/>
    <w:rsid w:val="004E1DAD"/>
    <w:rsid w:val="004E1FDF"/>
    <w:rsid w:val="004E2738"/>
    <w:rsid w:val="004E29AA"/>
    <w:rsid w:val="004E2B0F"/>
    <w:rsid w:val="004E324B"/>
    <w:rsid w:val="004E3569"/>
    <w:rsid w:val="004E416D"/>
    <w:rsid w:val="004E46A0"/>
    <w:rsid w:val="004E4FED"/>
    <w:rsid w:val="004E5070"/>
    <w:rsid w:val="004E535D"/>
    <w:rsid w:val="004E5A80"/>
    <w:rsid w:val="004E649F"/>
    <w:rsid w:val="004E6A76"/>
    <w:rsid w:val="004E6AF0"/>
    <w:rsid w:val="004E762D"/>
    <w:rsid w:val="004E7995"/>
    <w:rsid w:val="004E7B55"/>
    <w:rsid w:val="004F0085"/>
    <w:rsid w:val="004F0177"/>
    <w:rsid w:val="004F0466"/>
    <w:rsid w:val="004F0874"/>
    <w:rsid w:val="004F0919"/>
    <w:rsid w:val="004F0C6E"/>
    <w:rsid w:val="004F0EBE"/>
    <w:rsid w:val="004F1724"/>
    <w:rsid w:val="004F37C4"/>
    <w:rsid w:val="004F3BF1"/>
    <w:rsid w:val="004F3E0D"/>
    <w:rsid w:val="004F4901"/>
    <w:rsid w:val="004F4C2B"/>
    <w:rsid w:val="004F5521"/>
    <w:rsid w:val="004F5688"/>
    <w:rsid w:val="004F5919"/>
    <w:rsid w:val="004F6108"/>
    <w:rsid w:val="004F663F"/>
    <w:rsid w:val="004F74DE"/>
    <w:rsid w:val="004F7845"/>
    <w:rsid w:val="004F7CF9"/>
    <w:rsid w:val="00500218"/>
    <w:rsid w:val="0050081A"/>
    <w:rsid w:val="00500DD4"/>
    <w:rsid w:val="00501597"/>
    <w:rsid w:val="00501C5B"/>
    <w:rsid w:val="00501F04"/>
    <w:rsid w:val="005026D9"/>
    <w:rsid w:val="0050316F"/>
    <w:rsid w:val="005047FA"/>
    <w:rsid w:val="00504BC9"/>
    <w:rsid w:val="00504F41"/>
    <w:rsid w:val="0050508A"/>
    <w:rsid w:val="0050524A"/>
    <w:rsid w:val="00505F87"/>
    <w:rsid w:val="0050677C"/>
    <w:rsid w:val="00506A29"/>
    <w:rsid w:val="0050702D"/>
    <w:rsid w:val="0050754C"/>
    <w:rsid w:val="00507A70"/>
    <w:rsid w:val="00507EE4"/>
    <w:rsid w:val="00507FB3"/>
    <w:rsid w:val="005104CD"/>
    <w:rsid w:val="00510A07"/>
    <w:rsid w:val="00510BE5"/>
    <w:rsid w:val="00511AEA"/>
    <w:rsid w:val="005121C1"/>
    <w:rsid w:val="005129E6"/>
    <w:rsid w:val="00512A52"/>
    <w:rsid w:val="00512C2B"/>
    <w:rsid w:val="00512FE2"/>
    <w:rsid w:val="005131AB"/>
    <w:rsid w:val="00513444"/>
    <w:rsid w:val="00513D43"/>
    <w:rsid w:val="00514027"/>
    <w:rsid w:val="00514536"/>
    <w:rsid w:val="00514926"/>
    <w:rsid w:val="005149E4"/>
    <w:rsid w:val="00514D78"/>
    <w:rsid w:val="005150DB"/>
    <w:rsid w:val="005153B9"/>
    <w:rsid w:val="00515A0B"/>
    <w:rsid w:val="0051688D"/>
    <w:rsid w:val="00516B79"/>
    <w:rsid w:val="0051706C"/>
    <w:rsid w:val="00517612"/>
    <w:rsid w:val="00520539"/>
    <w:rsid w:val="005208BE"/>
    <w:rsid w:val="00520F22"/>
    <w:rsid w:val="00520F27"/>
    <w:rsid w:val="005213AC"/>
    <w:rsid w:val="0052171B"/>
    <w:rsid w:val="0052194B"/>
    <w:rsid w:val="005229D5"/>
    <w:rsid w:val="00523410"/>
    <w:rsid w:val="005236D5"/>
    <w:rsid w:val="005241A0"/>
    <w:rsid w:val="00524383"/>
    <w:rsid w:val="00524DB8"/>
    <w:rsid w:val="00524E76"/>
    <w:rsid w:val="0052537D"/>
    <w:rsid w:val="005253FE"/>
    <w:rsid w:val="00525AAC"/>
    <w:rsid w:val="00525B3F"/>
    <w:rsid w:val="00525B94"/>
    <w:rsid w:val="00526A5A"/>
    <w:rsid w:val="005271A8"/>
    <w:rsid w:val="005272C1"/>
    <w:rsid w:val="00527451"/>
    <w:rsid w:val="005277F3"/>
    <w:rsid w:val="00527D7A"/>
    <w:rsid w:val="005303D7"/>
    <w:rsid w:val="00530E72"/>
    <w:rsid w:val="00531506"/>
    <w:rsid w:val="0053248B"/>
    <w:rsid w:val="0053295D"/>
    <w:rsid w:val="00533512"/>
    <w:rsid w:val="00533AB6"/>
    <w:rsid w:val="0053426E"/>
    <w:rsid w:val="00534418"/>
    <w:rsid w:val="00534D53"/>
    <w:rsid w:val="0053504D"/>
    <w:rsid w:val="005353CF"/>
    <w:rsid w:val="00535CDB"/>
    <w:rsid w:val="005360F8"/>
    <w:rsid w:val="00536144"/>
    <w:rsid w:val="005364C0"/>
    <w:rsid w:val="005366DB"/>
    <w:rsid w:val="00536F7E"/>
    <w:rsid w:val="0053700A"/>
    <w:rsid w:val="0053701E"/>
    <w:rsid w:val="0053719C"/>
    <w:rsid w:val="0053759D"/>
    <w:rsid w:val="00537B54"/>
    <w:rsid w:val="00537D51"/>
    <w:rsid w:val="00540219"/>
    <w:rsid w:val="00541136"/>
    <w:rsid w:val="0054193C"/>
    <w:rsid w:val="00541A0B"/>
    <w:rsid w:val="00541BFF"/>
    <w:rsid w:val="00542038"/>
    <w:rsid w:val="00542558"/>
    <w:rsid w:val="00542F1A"/>
    <w:rsid w:val="00543730"/>
    <w:rsid w:val="0054394E"/>
    <w:rsid w:val="00543985"/>
    <w:rsid w:val="00543EAD"/>
    <w:rsid w:val="0054422B"/>
    <w:rsid w:val="0054447B"/>
    <w:rsid w:val="005448DA"/>
    <w:rsid w:val="005450DC"/>
    <w:rsid w:val="005451BD"/>
    <w:rsid w:val="00545216"/>
    <w:rsid w:val="00545542"/>
    <w:rsid w:val="005466B5"/>
    <w:rsid w:val="005467E6"/>
    <w:rsid w:val="00547164"/>
    <w:rsid w:val="00547453"/>
    <w:rsid w:val="00547959"/>
    <w:rsid w:val="0055083E"/>
    <w:rsid w:val="00550EC9"/>
    <w:rsid w:val="005510A1"/>
    <w:rsid w:val="00551394"/>
    <w:rsid w:val="00551750"/>
    <w:rsid w:val="00551A33"/>
    <w:rsid w:val="0055230B"/>
    <w:rsid w:val="00552DDF"/>
    <w:rsid w:val="00553EC2"/>
    <w:rsid w:val="0055403D"/>
    <w:rsid w:val="00554279"/>
    <w:rsid w:val="00554F3B"/>
    <w:rsid w:val="00555128"/>
    <w:rsid w:val="00555222"/>
    <w:rsid w:val="0055538C"/>
    <w:rsid w:val="00555551"/>
    <w:rsid w:val="005558E8"/>
    <w:rsid w:val="0055597F"/>
    <w:rsid w:val="00555B66"/>
    <w:rsid w:val="00555E03"/>
    <w:rsid w:val="005562E7"/>
    <w:rsid w:val="005565E1"/>
    <w:rsid w:val="005574E0"/>
    <w:rsid w:val="00557DEF"/>
    <w:rsid w:val="00560CE7"/>
    <w:rsid w:val="00560E9B"/>
    <w:rsid w:val="005617D8"/>
    <w:rsid w:val="00561DB2"/>
    <w:rsid w:val="00561DD9"/>
    <w:rsid w:val="005624B3"/>
    <w:rsid w:val="00562A8D"/>
    <w:rsid w:val="00563168"/>
    <w:rsid w:val="005634B4"/>
    <w:rsid w:val="0056412D"/>
    <w:rsid w:val="00564B18"/>
    <w:rsid w:val="00564ED2"/>
    <w:rsid w:val="00565436"/>
    <w:rsid w:val="00565E71"/>
    <w:rsid w:val="005665F9"/>
    <w:rsid w:val="00567509"/>
    <w:rsid w:val="005678C5"/>
    <w:rsid w:val="00567AEC"/>
    <w:rsid w:val="00570B50"/>
    <w:rsid w:val="00570B83"/>
    <w:rsid w:val="00571664"/>
    <w:rsid w:val="005720E8"/>
    <w:rsid w:val="00572845"/>
    <w:rsid w:val="00572F92"/>
    <w:rsid w:val="005734DA"/>
    <w:rsid w:val="005738CB"/>
    <w:rsid w:val="005740C7"/>
    <w:rsid w:val="005741D8"/>
    <w:rsid w:val="005743B9"/>
    <w:rsid w:val="005747F4"/>
    <w:rsid w:val="00574CC9"/>
    <w:rsid w:val="00575E4B"/>
    <w:rsid w:val="00575EF1"/>
    <w:rsid w:val="005762D8"/>
    <w:rsid w:val="005767CD"/>
    <w:rsid w:val="00576E55"/>
    <w:rsid w:val="00577097"/>
    <w:rsid w:val="005776C1"/>
    <w:rsid w:val="0058006E"/>
    <w:rsid w:val="005801A6"/>
    <w:rsid w:val="0058078C"/>
    <w:rsid w:val="00581440"/>
    <w:rsid w:val="00581D0A"/>
    <w:rsid w:val="005822A7"/>
    <w:rsid w:val="005827CE"/>
    <w:rsid w:val="0058351E"/>
    <w:rsid w:val="00583BF8"/>
    <w:rsid w:val="00583F7D"/>
    <w:rsid w:val="00584BB3"/>
    <w:rsid w:val="0058543C"/>
    <w:rsid w:val="005855D2"/>
    <w:rsid w:val="00586354"/>
    <w:rsid w:val="005863CE"/>
    <w:rsid w:val="0058653F"/>
    <w:rsid w:val="00587546"/>
    <w:rsid w:val="00587897"/>
    <w:rsid w:val="005879D0"/>
    <w:rsid w:val="00590185"/>
    <w:rsid w:val="00590362"/>
    <w:rsid w:val="00590C72"/>
    <w:rsid w:val="00591D6E"/>
    <w:rsid w:val="00592842"/>
    <w:rsid w:val="0059285A"/>
    <w:rsid w:val="00592D0E"/>
    <w:rsid w:val="00593222"/>
    <w:rsid w:val="0059360B"/>
    <w:rsid w:val="00593662"/>
    <w:rsid w:val="00593CE6"/>
    <w:rsid w:val="00593E3F"/>
    <w:rsid w:val="00593E8F"/>
    <w:rsid w:val="00593F02"/>
    <w:rsid w:val="00594666"/>
    <w:rsid w:val="00594925"/>
    <w:rsid w:val="005952F9"/>
    <w:rsid w:val="00595B5F"/>
    <w:rsid w:val="00595EF1"/>
    <w:rsid w:val="00596778"/>
    <w:rsid w:val="00596D1D"/>
    <w:rsid w:val="00596F5E"/>
    <w:rsid w:val="005971A8"/>
    <w:rsid w:val="0059722D"/>
    <w:rsid w:val="00597B1A"/>
    <w:rsid w:val="00597CB2"/>
    <w:rsid w:val="005A05EC"/>
    <w:rsid w:val="005A083F"/>
    <w:rsid w:val="005A1225"/>
    <w:rsid w:val="005A14D9"/>
    <w:rsid w:val="005A1569"/>
    <w:rsid w:val="005A18F0"/>
    <w:rsid w:val="005A1F01"/>
    <w:rsid w:val="005A2684"/>
    <w:rsid w:val="005A2AC7"/>
    <w:rsid w:val="005A2C55"/>
    <w:rsid w:val="005A3D96"/>
    <w:rsid w:val="005A42AA"/>
    <w:rsid w:val="005A4811"/>
    <w:rsid w:val="005A4EB6"/>
    <w:rsid w:val="005A546B"/>
    <w:rsid w:val="005A570B"/>
    <w:rsid w:val="005A5FDD"/>
    <w:rsid w:val="005A64C3"/>
    <w:rsid w:val="005A652B"/>
    <w:rsid w:val="005A658F"/>
    <w:rsid w:val="005A6DA3"/>
    <w:rsid w:val="005A78CD"/>
    <w:rsid w:val="005A7DA4"/>
    <w:rsid w:val="005B01D6"/>
    <w:rsid w:val="005B03C4"/>
    <w:rsid w:val="005B0EC8"/>
    <w:rsid w:val="005B15D9"/>
    <w:rsid w:val="005B188B"/>
    <w:rsid w:val="005B1DA1"/>
    <w:rsid w:val="005B2BD2"/>
    <w:rsid w:val="005B2C7F"/>
    <w:rsid w:val="005B3796"/>
    <w:rsid w:val="005B3C41"/>
    <w:rsid w:val="005B3CB9"/>
    <w:rsid w:val="005B46BD"/>
    <w:rsid w:val="005B5CE6"/>
    <w:rsid w:val="005B619B"/>
    <w:rsid w:val="005B69A5"/>
    <w:rsid w:val="005B6A2E"/>
    <w:rsid w:val="005B6BE0"/>
    <w:rsid w:val="005B6C1C"/>
    <w:rsid w:val="005B6CF1"/>
    <w:rsid w:val="005B759D"/>
    <w:rsid w:val="005B7603"/>
    <w:rsid w:val="005C0C7E"/>
    <w:rsid w:val="005C0E0D"/>
    <w:rsid w:val="005C1317"/>
    <w:rsid w:val="005C1949"/>
    <w:rsid w:val="005C2108"/>
    <w:rsid w:val="005C2849"/>
    <w:rsid w:val="005C2AAB"/>
    <w:rsid w:val="005C2ABA"/>
    <w:rsid w:val="005C3483"/>
    <w:rsid w:val="005C35DB"/>
    <w:rsid w:val="005C371A"/>
    <w:rsid w:val="005C375D"/>
    <w:rsid w:val="005C4349"/>
    <w:rsid w:val="005C4431"/>
    <w:rsid w:val="005C45BC"/>
    <w:rsid w:val="005C48D4"/>
    <w:rsid w:val="005C4B06"/>
    <w:rsid w:val="005C4FE5"/>
    <w:rsid w:val="005C5816"/>
    <w:rsid w:val="005C6449"/>
    <w:rsid w:val="005C77C4"/>
    <w:rsid w:val="005C77F9"/>
    <w:rsid w:val="005C7D8B"/>
    <w:rsid w:val="005D00BF"/>
    <w:rsid w:val="005D0146"/>
    <w:rsid w:val="005D0A7B"/>
    <w:rsid w:val="005D0E38"/>
    <w:rsid w:val="005D13BD"/>
    <w:rsid w:val="005D18A1"/>
    <w:rsid w:val="005D1D7B"/>
    <w:rsid w:val="005D20BA"/>
    <w:rsid w:val="005D2ADD"/>
    <w:rsid w:val="005D2B2F"/>
    <w:rsid w:val="005D2B7B"/>
    <w:rsid w:val="005D2E4E"/>
    <w:rsid w:val="005D30E6"/>
    <w:rsid w:val="005D38AC"/>
    <w:rsid w:val="005D38D7"/>
    <w:rsid w:val="005D3961"/>
    <w:rsid w:val="005D3BE8"/>
    <w:rsid w:val="005D3CD0"/>
    <w:rsid w:val="005D453A"/>
    <w:rsid w:val="005D50D0"/>
    <w:rsid w:val="005D5BFC"/>
    <w:rsid w:val="005D6967"/>
    <w:rsid w:val="005D6C73"/>
    <w:rsid w:val="005D7243"/>
    <w:rsid w:val="005D73B0"/>
    <w:rsid w:val="005D7525"/>
    <w:rsid w:val="005D7842"/>
    <w:rsid w:val="005D7A12"/>
    <w:rsid w:val="005D7DD0"/>
    <w:rsid w:val="005E019C"/>
    <w:rsid w:val="005E0B6A"/>
    <w:rsid w:val="005E167B"/>
    <w:rsid w:val="005E178A"/>
    <w:rsid w:val="005E191F"/>
    <w:rsid w:val="005E1B11"/>
    <w:rsid w:val="005E22EC"/>
    <w:rsid w:val="005E23C0"/>
    <w:rsid w:val="005E27A1"/>
    <w:rsid w:val="005E34AE"/>
    <w:rsid w:val="005E3922"/>
    <w:rsid w:val="005E3D51"/>
    <w:rsid w:val="005E42CC"/>
    <w:rsid w:val="005E454C"/>
    <w:rsid w:val="005E4EE8"/>
    <w:rsid w:val="005E4F6B"/>
    <w:rsid w:val="005E511E"/>
    <w:rsid w:val="005E521C"/>
    <w:rsid w:val="005E5B86"/>
    <w:rsid w:val="005E6307"/>
    <w:rsid w:val="005E68A2"/>
    <w:rsid w:val="005E74CE"/>
    <w:rsid w:val="005E7704"/>
    <w:rsid w:val="005E7743"/>
    <w:rsid w:val="005E79BB"/>
    <w:rsid w:val="005F0697"/>
    <w:rsid w:val="005F0CA1"/>
    <w:rsid w:val="005F0CD3"/>
    <w:rsid w:val="005F0F8A"/>
    <w:rsid w:val="005F1223"/>
    <w:rsid w:val="005F176E"/>
    <w:rsid w:val="005F1965"/>
    <w:rsid w:val="005F1EF2"/>
    <w:rsid w:val="005F2137"/>
    <w:rsid w:val="005F2245"/>
    <w:rsid w:val="005F24AB"/>
    <w:rsid w:val="005F2A17"/>
    <w:rsid w:val="005F3121"/>
    <w:rsid w:val="005F32F7"/>
    <w:rsid w:val="005F36F5"/>
    <w:rsid w:val="005F371E"/>
    <w:rsid w:val="005F39A6"/>
    <w:rsid w:val="005F3B56"/>
    <w:rsid w:val="005F4D90"/>
    <w:rsid w:val="005F5A26"/>
    <w:rsid w:val="005F646D"/>
    <w:rsid w:val="005F7190"/>
    <w:rsid w:val="005F7965"/>
    <w:rsid w:val="005F7C6E"/>
    <w:rsid w:val="0060055A"/>
    <w:rsid w:val="006015D0"/>
    <w:rsid w:val="00601C86"/>
    <w:rsid w:val="00601DCB"/>
    <w:rsid w:val="00601E7E"/>
    <w:rsid w:val="006023D8"/>
    <w:rsid w:val="00602728"/>
    <w:rsid w:val="00602B87"/>
    <w:rsid w:val="006030BF"/>
    <w:rsid w:val="0060312E"/>
    <w:rsid w:val="00603336"/>
    <w:rsid w:val="00603431"/>
    <w:rsid w:val="00604492"/>
    <w:rsid w:val="006046B4"/>
    <w:rsid w:val="00604D55"/>
    <w:rsid w:val="006053B2"/>
    <w:rsid w:val="00605C3B"/>
    <w:rsid w:val="00605CE5"/>
    <w:rsid w:val="00606082"/>
    <w:rsid w:val="006062B0"/>
    <w:rsid w:val="00606A3A"/>
    <w:rsid w:val="00606C23"/>
    <w:rsid w:val="00606F21"/>
    <w:rsid w:val="00607088"/>
    <w:rsid w:val="00607373"/>
    <w:rsid w:val="0060739E"/>
    <w:rsid w:val="0060788F"/>
    <w:rsid w:val="00607DFD"/>
    <w:rsid w:val="00610515"/>
    <w:rsid w:val="006110E7"/>
    <w:rsid w:val="006118DC"/>
    <w:rsid w:val="00611A48"/>
    <w:rsid w:val="00612A6A"/>
    <w:rsid w:val="00612EDD"/>
    <w:rsid w:val="00612FDA"/>
    <w:rsid w:val="00614524"/>
    <w:rsid w:val="00614B5C"/>
    <w:rsid w:val="00614F4E"/>
    <w:rsid w:val="0061589D"/>
    <w:rsid w:val="0061598A"/>
    <w:rsid w:val="00616170"/>
    <w:rsid w:val="0061645F"/>
    <w:rsid w:val="006164DC"/>
    <w:rsid w:val="006168E1"/>
    <w:rsid w:val="006169D2"/>
    <w:rsid w:val="00616E34"/>
    <w:rsid w:val="0061754F"/>
    <w:rsid w:val="00617783"/>
    <w:rsid w:val="006177DA"/>
    <w:rsid w:val="0061792A"/>
    <w:rsid w:val="00617A00"/>
    <w:rsid w:val="0062057B"/>
    <w:rsid w:val="006209F9"/>
    <w:rsid w:val="00620EF0"/>
    <w:rsid w:val="0062137F"/>
    <w:rsid w:val="00621CC4"/>
    <w:rsid w:val="0062245B"/>
    <w:rsid w:val="00622A50"/>
    <w:rsid w:val="00622F21"/>
    <w:rsid w:val="00623046"/>
    <w:rsid w:val="00623715"/>
    <w:rsid w:val="00623F98"/>
    <w:rsid w:val="006240BD"/>
    <w:rsid w:val="00624499"/>
    <w:rsid w:val="00624D18"/>
    <w:rsid w:val="006257A3"/>
    <w:rsid w:val="00625BB1"/>
    <w:rsid w:val="006261DC"/>
    <w:rsid w:val="00626477"/>
    <w:rsid w:val="0062696F"/>
    <w:rsid w:val="00627C81"/>
    <w:rsid w:val="00627D88"/>
    <w:rsid w:val="006301EB"/>
    <w:rsid w:val="0063095D"/>
    <w:rsid w:val="00630FCA"/>
    <w:rsid w:val="00631784"/>
    <w:rsid w:val="0063181B"/>
    <w:rsid w:val="00631878"/>
    <w:rsid w:val="00631B09"/>
    <w:rsid w:val="00632B8C"/>
    <w:rsid w:val="0063337F"/>
    <w:rsid w:val="00633382"/>
    <w:rsid w:val="006335A2"/>
    <w:rsid w:val="006338CC"/>
    <w:rsid w:val="00633E54"/>
    <w:rsid w:val="00633F08"/>
    <w:rsid w:val="00634413"/>
    <w:rsid w:val="006348A8"/>
    <w:rsid w:val="0063595A"/>
    <w:rsid w:val="00635D4D"/>
    <w:rsid w:val="0063609D"/>
    <w:rsid w:val="00636449"/>
    <w:rsid w:val="00636ADC"/>
    <w:rsid w:val="0063702D"/>
    <w:rsid w:val="00637228"/>
    <w:rsid w:val="00637286"/>
    <w:rsid w:val="00637976"/>
    <w:rsid w:val="00637DB8"/>
    <w:rsid w:val="00637E48"/>
    <w:rsid w:val="00640E33"/>
    <w:rsid w:val="00640F1E"/>
    <w:rsid w:val="00641797"/>
    <w:rsid w:val="00642087"/>
    <w:rsid w:val="006428C6"/>
    <w:rsid w:val="00642F0E"/>
    <w:rsid w:val="00642FF2"/>
    <w:rsid w:val="006432BE"/>
    <w:rsid w:val="0064379E"/>
    <w:rsid w:val="00644016"/>
    <w:rsid w:val="0064421C"/>
    <w:rsid w:val="006446BE"/>
    <w:rsid w:val="00644B81"/>
    <w:rsid w:val="00645073"/>
    <w:rsid w:val="00645280"/>
    <w:rsid w:val="0064547A"/>
    <w:rsid w:val="0064576C"/>
    <w:rsid w:val="00645E99"/>
    <w:rsid w:val="00645F44"/>
    <w:rsid w:val="006469C9"/>
    <w:rsid w:val="00646C69"/>
    <w:rsid w:val="006477B5"/>
    <w:rsid w:val="0064780A"/>
    <w:rsid w:val="00647B86"/>
    <w:rsid w:val="00647E97"/>
    <w:rsid w:val="0065096D"/>
    <w:rsid w:val="00651FDE"/>
    <w:rsid w:val="00653173"/>
    <w:rsid w:val="006535D8"/>
    <w:rsid w:val="00653DE5"/>
    <w:rsid w:val="00654499"/>
    <w:rsid w:val="00654622"/>
    <w:rsid w:val="00654AC9"/>
    <w:rsid w:val="00654E31"/>
    <w:rsid w:val="00654FC7"/>
    <w:rsid w:val="0065524E"/>
    <w:rsid w:val="006556F9"/>
    <w:rsid w:val="006558A6"/>
    <w:rsid w:val="006559B8"/>
    <w:rsid w:val="00655AEC"/>
    <w:rsid w:val="006568FA"/>
    <w:rsid w:val="0065692B"/>
    <w:rsid w:val="00656EF2"/>
    <w:rsid w:val="00656F04"/>
    <w:rsid w:val="00657493"/>
    <w:rsid w:val="00657669"/>
    <w:rsid w:val="00657A02"/>
    <w:rsid w:val="00657BDA"/>
    <w:rsid w:val="00657C7A"/>
    <w:rsid w:val="00657E5E"/>
    <w:rsid w:val="0066086A"/>
    <w:rsid w:val="00660EC9"/>
    <w:rsid w:val="00661C60"/>
    <w:rsid w:val="006623D2"/>
    <w:rsid w:val="00662517"/>
    <w:rsid w:val="00662A90"/>
    <w:rsid w:val="00662E38"/>
    <w:rsid w:val="00662EEC"/>
    <w:rsid w:val="00663088"/>
    <w:rsid w:val="006632C7"/>
    <w:rsid w:val="0066393E"/>
    <w:rsid w:val="00663B78"/>
    <w:rsid w:val="006651AB"/>
    <w:rsid w:val="006657C1"/>
    <w:rsid w:val="00665A7E"/>
    <w:rsid w:val="00665FAF"/>
    <w:rsid w:val="006663BE"/>
    <w:rsid w:val="00666414"/>
    <w:rsid w:val="00666501"/>
    <w:rsid w:val="0066669B"/>
    <w:rsid w:val="006668DB"/>
    <w:rsid w:val="00666CD1"/>
    <w:rsid w:val="006677B6"/>
    <w:rsid w:val="00667A73"/>
    <w:rsid w:val="00667B70"/>
    <w:rsid w:val="00667EE2"/>
    <w:rsid w:val="00670367"/>
    <w:rsid w:val="006705F1"/>
    <w:rsid w:val="00670F23"/>
    <w:rsid w:val="006718F5"/>
    <w:rsid w:val="00671991"/>
    <w:rsid w:val="006724C8"/>
    <w:rsid w:val="00672650"/>
    <w:rsid w:val="00672BF1"/>
    <w:rsid w:val="00672FAB"/>
    <w:rsid w:val="00673524"/>
    <w:rsid w:val="00673C7A"/>
    <w:rsid w:val="00673F40"/>
    <w:rsid w:val="0067459C"/>
    <w:rsid w:val="006746F9"/>
    <w:rsid w:val="00675D06"/>
    <w:rsid w:val="00675E4D"/>
    <w:rsid w:val="00676B00"/>
    <w:rsid w:val="006779A4"/>
    <w:rsid w:val="00677A9D"/>
    <w:rsid w:val="00677DF5"/>
    <w:rsid w:val="00680474"/>
    <w:rsid w:val="0068096E"/>
    <w:rsid w:val="0068168C"/>
    <w:rsid w:val="00681C18"/>
    <w:rsid w:val="00681F11"/>
    <w:rsid w:val="00682709"/>
    <w:rsid w:val="006828EF"/>
    <w:rsid w:val="00682ACC"/>
    <w:rsid w:val="00682D63"/>
    <w:rsid w:val="00683BB9"/>
    <w:rsid w:val="00683DD4"/>
    <w:rsid w:val="00684158"/>
    <w:rsid w:val="00684485"/>
    <w:rsid w:val="0068458D"/>
    <w:rsid w:val="00684656"/>
    <w:rsid w:val="00684755"/>
    <w:rsid w:val="006851C2"/>
    <w:rsid w:val="00685975"/>
    <w:rsid w:val="00685F13"/>
    <w:rsid w:val="00687358"/>
    <w:rsid w:val="006878F0"/>
    <w:rsid w:val="006879D9"/>
    <w:rsid w:val="00687ACF"/>
    <w:rsid w:val="00687AE1"/>
    <w:rsid w:val="00687DDE"/>
    <w:rsid w:val="006902C6"/>
    <w:rsid w:val="0069098C"/>
    <w:rsid w:val="00690CB9"/>
    <w:rsid w:val="00690EDD"/>
    <w:rsid w:val="0069103F"/>
    <w:rsid w:val="0069177D"/>
    <w:rsid w:val="00691788"/>
    <w:rsid w:val="00691BAD"/>
    <w:rsid w:val="0069245B"/>
    <w:rsid w:val="00692670"/>
    <w:rsid w:val="006926FB"/>
    <w:rsid w:val="006929CE"/>
    <w:rsid w:val="006931C2"/>
    <w:rsid w:val="006931DB"/>
    <w:rsid w:val="00693D21"/>
    <w:rsid w:val="00693ED2"/>
    <w:rsid w:val="00694185"/>
    <w:rsid w:val="006942EF"/>
    <w:rsid w:val="0069452B"/>
    <w:rsid w:val="006949F9"/>
    <w:rsid w:val="00694F99"/>
    <w:rsid w:val="006950DA"/>
    <w:rsid w:val="00695428"/>
    <w:rsid w:val="006956D4"/>
    <w:rsid w:val="00695C4A"/>
    <w:rsid w:val="00695F8B"/>
    <w:rsid w:val="0069694C"/>
    <w:rsid w:val="00696F0E"/>
    <w:rsid w:val="00697145"/>
    <w:rsid w:val="006976E7"/>
    <w:rsid w:val="00697987"/>
    <w:rsid w:val="00697FF2"/>
    <w:rsid w:val="006A0130"/>
    <w:rsid w:val="006A0E08"/>
    <w:rsid w:val="006A105C"/>
    <w:rsid w:val="006A13ED"/>
    <w:rsid w:val="006A1D3B"/>
    <w:rsid w:val="006A227F"/>
    <w:rsid w:val="006A270D"/>
    <w:rsid w:val="006A334A"/>
    <w:rsid w:val="006A3D81"/>
    <w:rsid w:val="006A3FF3"/>
    <w:rsid w:val="006A45BA"/>
    <w:rsid w:val="006A460B"/>
    <w:rsid w:val="006A54D5"/>
    <w:rsid w:val="006A5851"/>
    <w:rsid w:val="006A58B5"/>
    <w:rsid w:val="006A5AB4"/>
    <w:rsid w:val="006A5FC1"/>
    <w:rsid w:val="006A6018"/>
    <w:rsid w:val="006A6F57"/>
    <w:rsid w:val="006A7DBD"/>
    <w:rsid w:val="006B08F4"/>
    <w:rsid w:val="006B0E75"/>
    <w:rsid w:val="006B0E96"/>
    <w:rsid w:val="006B151B"/>
    <w:rsid w:val="006B1B95"/>
    <w:rsid w:val="006B209A"/>
    <w:rsid w:val="006B237A"/>
    <w:rsid w:val="006B29C2"/>
    <w:rsid w:val="006B2B2A"/>
    <w:rsid w:val="006B3754"/>
    <w:rsid w:val="006B37BD"/>
    <w:rsid w:val="006B48A1"/>
    <w:rsid w:val="006B5686"/>
    <w:rsid w:val="006B628A"/>
    <w:rsid w:val="006B6611"/>
    <w:rsid w:val="006B6E7C"/>
    <w:rsid w:val="006B77C9"/>
    <w:rsid w:val="006B7FED"/>
    <w:rsid w:val="006C03A1"/>
    <w:rsid w:val="006C0804"/>
    <w:rsid w:val="006C0D0A"/>
    <w:rsid w:val="006C0ECD"/>
    <w:rsid w:val="006C1E79"/>
    <w:rsid w:val="006C2291"/>
    <w:rsid w:val="006C2A0B"/>
    <w:rsid w:val="006C2D1F"/>
    <w:rsid w:val="006C30E4"/>
    <w:rsid w:val="006C35C6"/>
    <w:rsid w:val="006C3AA1"/>
    <w:rsid w:val="006C3B98"/>
    <w:rsid w:val="006C3FA8"/>
    <w:rsid w:val="006C4552"/>
    <w:rsid w:val="006C55C9"/>
    <w:rsid w:val="006C58F2"/>
    <w:rsid w:val="006C6B82"/>
    <w:rsid w:val="006C7E54"/>
    <w:rsid w:val="006D2A73"/>
    <w:rsid w:val="006D2DB4"/>
    <w:rsid w:val="006D2F70"/>
    <w:rsid w:val="006D304A"/>
    <w:rsid w:val="006D3427"/>
    <w:rsid w:val="006D3811"/>
    <w:rsid w:val="006D430B"/>
    <w:rsid w:val="006D4355"/>
    <w:rsid w:val="006D44DE"/>
    <w:rsid w:val="006D4F20"/>
    <w:rsid w:val="006D4F6E"/>
    <w:rsid w:val="006D58D8"/>
    <w:rsid w:val="006D591F"/>
    <w:rsid w:val="006D5948"/>
    <w:rsid w:val="006D597E"/>
    <w:rsid w:val="006D59F0"/>
    <w:rsid w:val="006D5FC0"/>
    <w:rsid w:val="006D6581"/>
    <w:rsid w:val="006D664A"/>
    <w:rsid w:val="006D7090"/>
    <w:rsid w:val="006D7302"/>
    <w:rsid w:val="006D7742"/>
    <w:rsid w:val="006D78DF"/>
    <w:rsid w:val="006E05FA"/>
    <w:rsid w:val="006E0F40"/>
    <w:rsid w:val="006E10F1"/>
    <w:rsid w:val="006E154F"/>
    <w:rsid w:val="006E1577"/>
    <w:rsid w:val="006E168B"/>
    <w:rsid w:val="006E1DDD"/>
    <w:rsid w:val="006E24A8"/>
    <w:rsid w:val="006E2846"/>
    <w:rsid w:val="006E3C9E"/>
    <w:rsid w:val="006E3ECC"/>
    <w:rsid w:val="006E40C8"/>
    <w:rsid w:val="006E538A"/>
    <w:rsid w:val="006E6040"/>
    <w:rsid w:val="006E684B"/>
    <w:rsid w:val="006E72A9"/>
    <w:rsid w:val="006F088D"/>
    <w:rsid w:val="006F0905"/>
    <w:rsid w:val="006F09D3"/>
    <w:rsid w:val="006F14B2"/>
    <w:rsid w:val="006F1CEE"/>
    <w:rsid w:val="006F1D87"/>
    <w:rsid w:val="006F1DF0"/>
    <w:rsid w:val="006F23AA"/>
    <w:rsid w:val="006F24C2"/>
    <w:rsid w:val="006F2AAA"/>
    <w:rsid w:val="006F2B12"/>
    <w:rsid w:val="006F2C8B"/>
    <w:rsid w:val="006F3835"/>
    <w:rsid w:val="006F5CD9"/>
    <w:rsid w:val="006F5D26"/>
    <w:rsid w:val="006F666D"/>
    <w:rsid w:val="006F677C"/>
    <w:rsid w:val="006F6AAA"/>
    <w:rsid w:val="006F6C45"/>
    <w:rsid w:val="006F731C"/>
    <w:rsid w:val="006F7D8E"/>
    <w:rsid w:val="006F7FB7"/>
    <w:rsid w:val="007006F1"/>
    <w:rsid w:val="0070086A"/>
    <w:rsid w:val="007008A9"/>
    <w:rsid w:val="00700B26"/>
    <w:rsid w:val="00701841"/>
    <w:rsid w:val="00701E60"/>
    <w:rsid w:val="00701F51"/>
    <w:rsid w:val="00702592"/>
    <w:rsid w:val="00702DFE"/>
    <w:rsid w:val="00703582"/>
    <w:rsid w:val="0070398A"/>
    <w:rsid w:val="00703EBF"/>
    <w:rsid w:val="00703EF9"/>
    <w:rsid w:val="0070429D"/>
    <w:rsid w:val="00704704"/>
    <w:rsid w:val="00704AA0"/>
    <w:rsid w:val="00704BB9"/>
    <w:rsid w:val="00704E22"/>
    <w:rsid w:val="00705223"/>
    <w:rsid w:val="00706020"/>
    <w:rsid w:val="00706253"/>
    <w:rsid w:val="00706772"/>
    <w:rsid w:val="00706972"/>
    <w:rsid w:val="00706B16"/>
    <w:rsid w:val="00706F55"/>
    <w:rsid w:val="00707A27"/>
    <w:rsid w:val="00707CAC"/>
    <w:rsid w:val="00707F1E"/>
    <w:rsid w:val="0071045B"/>
    <w:rsid w:val="00710533"/>
    <w:rsid w:val="00710D79"/>
    <w:rsid w:val="0071144A"/>
    <w:rsid w:val="007114F7"/>
    <w:rsid w:val="007116D6"/>
    <w:rsid w:val="00711AC7"/>
    <w:rsid w:val="00711BED"/>
    <w:rsid w:val="00711F61"/>
    <w:rsid w:val="00711F6D"/>
    <w:rsid w:val="007128F2"/>
    <w:rsid w:val="007131D0"/>
    <w:rsid w:val="00713429"/>
    <w:rsid w:val="00713517"/>
    <w:rsid w:val="0071403B"/>
    <w:rsid w:val="0071429A"/>
    <w:rsid w:val="00714B2E"/>
    <w:rsid w:val="00714FB7"/>
    <w:rsid w:val="0071508C"/>
    <w:rsid w:val="007152AB"/>
    <w:rsid w:val="007156A5"/>
    <w:rsid w:val="00715801"/>
    <w:rsid w:val="0071629E"/>
    <w:rsid w:val="007162CD"/>
    <w:rsid w:val="007163C9"/>
    <w:rsid w:val="0071669F"/>
    <w:rsid w:val="0071690D"/>
    <w:rsid w:val="00716D67"/>
    <w:rsid w:val="00716E20"/>
    <w:rsid w:val="007170E5"/>
    <w:rsid w:val="007171A5"/>
    <w:rsid w:val="00717A3A"/>
    <w:rsid w:val="00717B2A"/>
    <w:rsid w:val="0072027D"/>
    <w:rsid w:val="007209DE"/>
    <w:rsid w:val="00720D66"/>
    <w:rsid w:val="00720EF4"/>
    <w:rsid w:val="00720F3F"/>
    <w:rsid w:val="007212FB"/>
    <w:rsid w:val="0072174B"/>
    <w:rsid w:val="00721815"/>
    <w:rsid w:val="0072185D"/>
    <w:rsid w:val="00721A1F"/>
    <w:rsid w:val="00721AAE"/>
    <w:rsid w:val="00722822"/>
    <w:rsid w:val="00722D96"/>
    <w:rsid w:val="00722F01"/>
    <w:rsid w:val="007234DC"/>
    <w:rsid w:val="007237E2"/>
    <w:rsid w:val="00723B66"/>
    <w:rsid w:val="00724062"/>
    <w:rsid w:val="0072456B"/>
    <w:rsid w:val="00724EEE"/>
    <w:rsid w:val="00725B93"/>
    <w:rsid w:val="0072653C"/>
    <w:rsid w:val="00727647"/>
    <w:rsid w:val="007277C5"/>
    <w:rsid w:val="0072789F"/>
    <w:rsid w:val="0072799B"/>
    <w:rsid w:val="00727BCD"/>
    <w:rsid w:val="00727D56"/>
    <w:rsid w:val="0073075D"/>
    <w:rsid w:val="00730E2C"/>
    <w:rsid w:val="00730F0D"/>
    <w:rsid w:val="00731310"/>
    <w:rsid w:val="00731516"/>
    <w:rsid w:val="00731A83"/>
    <w:rsid w:val="00731DFB"/>
    <w:rsid w:val="007325F3"/>
    <w:rsid w:val="007328B2"/>
    <w:rsid w:val="00732A08"/>
    <w:rsid w:val="00733556"/>
    <w:rsid w:val="007337F1"/>
    <w:rsid w:val="007339E7"/>
    <w:rsid w:val="00733CC9"/>
    <w:rsid w:val="00733F0D"/>
    <w:rsid w:val="00733F13"/>
    <w:rsid w:val="007341E3"/>
    <w:rsid w:val="00735083"/>
    <w:rsid w:val="00735088"/>
    <w:rsid w:val="00735268"/>
    <w:rsid w:val="00735A1E"/>
    <w:rsid w:val="007360DD"/>
    <w:rsid w:val="007362D1"/>
    <w:rsid w:val="007366A3"/>
    <w:rsid w:val="007369CE"/>
    <w:rsid w:val="0073724A"/>
    <w:rsid w:val="00737D1B"/>
    <w:rsid w:val="00737D28"/>
    <w:rsid w:val="007405EB"/>
    <w:rsid w:val="007409BA"/>
    <w:rsid w:val="00740F0A"/>
    <w:rsid w:val="007410CB"/>
    <w:rsid w:val="0074193F"/>
    <w:rsid w:val="007419E1"/>
    <w:rsid w:val="00741A9F"/>
    <w:rsid w:val="00741BB4"/>
    <w:rsid w:val="0074210F"/>
    <w:rsid w:val="0074269E"/>
    <w:rsid w:val="00742ABF"/>
    <w:rsid w:val="007437A4"/>
    <w:rsid w:val="00743AEC"/>
    <w:rsid w:val="007442C9"/>
    <w:rsid w:val="00744810"/>
    <w:rsid w:val="007448ED"/>
    <w:rsid w:val="0074540A"/>
    <w:rsid w:val="00746186"/>
    <w:rsid w:val="00746395"/>
    <w:rsid w:val="0074683D"/>
    <w:rsid w:val="00750115"/>
    <w:rsid w:val="00750315"/>
    <w:rsid w:val="00750556"/>
    <w:rsid w:val="0075109F"/>
    <w:rsid w:val="007511EE"/>
    <w:rsid w:val="00751993"/>
    <w:rsid w:val="00751B2A"/>
    <w:rsid w:val="00751E59"/>
    <w:rsid w:val="007523D0"/>
    <w:rsid w:val="007528EA"/>
    <w:rsid w:val="00753240"/>
    <w:rsid w:val="007532CB"/>
    <w:rsid w:val="007533F2"/>
    <w:rsid w:val="007536A8"/>
    <w:rsid w:val="007537F8"/>
    <w:rsid w:val="00753AA9"/>
    <w:rsid w:val="00754017"/>
    <w:rsid w:val="0075402B"/>
    <w:rsid w:val="00754624"/>
    <w:rsid w:val="00754849"/>
    <w:rsid w:val="00754D47"/>
    <w:rsid w:val="00754E2C"/>
    <w:rsid w:val="007555DE"/>
    <w:rsid w:val="007559BA"/>
    <w:rsid w:val="00756298"/>
    <w:rsid w:val="00756469"/>
    <w:rsid w:val="00756BF9"/>
    <w:rsid w:val="00756E3A"/>
    <w:rsid w:val="00757A13"/>
    <w:rsid w:val="007602BE"/>
    <w:rsid w:val="0076060B"/>
    <w:rsid w:val="00760BB1"/>
    <w:rsid w:val="00760F95"/>
    <w:rsid w:val="00760F9F"/>
    <w:rsid w:val="00761181"/>
    <w:rsid w:val="00761878"/>
    <w:rsid w:val="00762018"/>
    <w:rsid w:val="007624F3"/>
    <w:rsid w:val="00762E7F"/>
    <w:rsid w:val="00763379"/>
    <w:rsid w:val="00763619"/>
    <w:rsid w:val="007637B2"/>
    <w:rsid w:val="00763C8E"/>
    <w:rsid w:val="0076477E"/>
    <w:rsid w:val="00764BE8"/>
    <w:rsid w:val="00764FF8"/>
    <w:rsid w:val="00765758"/>
    <w:rsid w:val="007663B8"/>
    <w:rsid w:val="00766BBA"/>
    <w:rsid w:val="00767168"/>
    <w:rsid w:val="0076753B"/>
    <w:rsid w:val="00767CBF"/>
    <w:rsid w:val="0077192B"/>
    <w:rsid w:val="00771AE7"/>
    <w:rsid w:val="007720E5"/>
    <w:rsid w:val="007723AB"/>
    <w:rsid w:val="00772ABF"/>
    <w:rsid w:val="00772BB3"/>
    <w:rsid w:val="0077308E"/>
    <w:rsid w:val="0077357E"/>
    <w:rsid w:val="007740A8"/>
    <w:rsid w:val="00774374"/>
    <w:rsid w:val="007743BE"/>
    <w:rsid w:val="00774C5B"/>
    <w:rsid w:val="00774E61"/>
    <w:rsid w:val="00775610"/>
    <w:rsid w:val="00775911"/>
    <w:rsid w:val="00775A57"/>
    <w:rsid w:val="00775BFE"/>
    <w:rsid w:val="00775F05"/>
    <w:rsid w:val="00775F84"/>
    <w:rsid w:val="007769A7"/>
    <w:rsid w:val="00776C51"/>
    <w:rsid w:val="00776FC6"/>
    <w:rsid w:val="00777256"/>
    <w:rsid w:val="0077777D"/>
    <w:rsid w:val="00777C29"/>
    <w:rsid w:val="00777E76"/>
    <w:rsid w:val="00781A17"/>
    <w:rsid w:val="007821E3"/>
    <w:rsid w:val="0078220E"/>
    <w:rsid w:val="00783379"/>
    <w:rsid w:val="0078542E"/>
    <w:rsid w:val="00785C79"/>
    <w:rsid w:val="007866A4"/>
    <w:rsid w:val="00786A69"/>
    <w:rsid w:val="00786E82"/>
    <w:rsid w:val="007870F7"/>
    <w:rsid w:val="00787836"/>
    <w:rsid w:val="00787C77"/>
    <w:rsid w:val="007905C8"/>
    <w:rsid w:val="007908B7"/>
    <w:rsid w:val="00790F18"/>
    <w:rsid w:val="00791516"/>
    <w:rsid w:val="007920FB"/>
    <w:rsid w:val="00792A24"/>
    <w:rsid w:val="007931F3"/>
    <w:rsid w:val="00793651"/>
    <w:rsid w:val="00793687"/>
    <w:rsid w:val="007936FD"/>
    <w:rsid w:val="007939B4"/>
    <w:rsid w:val="00793A89"/>
    <w:rsid w:val="007945EB"/>
    <w:rsid w:val="00795017"/>
    <w:rsid w:val="007954EB"/>
    <w:rsid w:val="00796C8E"/>
    <w:rsid w:val="007978CF"/>
    <w:rsid w:val="00797AAC"/>
    <w:rsid w:val="00797AB4"/>
    <w:rsid w:val="00797B50"/>
    <w:rsid w:val="007A058C"/>
    <w:rsid w:val="007A0B83"/>
    <w:rsid w:val="007A0F2C"/>
    <w:rsid w:val="007A1055"/>
    <w:rsid w:val="007A186E"/>
    <w:rsid w:val="007A30D1"/>
    <w:rsid w:val="007A3116"/>
    <w:rsid w:val="007A4076"/>
    <w:rsid w:val="007A41DF"/>
    <w:rsid w:val="007A43BE"/>
    <w:rsid w:val="007A488A"/>
    <w:rsid w:val="007A57CD"/>
    <w:rsid w:val="007A58E7"/>
    <w:rsid w:val="007A5D07"/>
    <w:rsid w:val="007A6B71"/>
    <w:rsid w:val="007A7477"/>
    <w:rsid w:val="007A76BD"/>
    <w:rsid w:val="007A7975"/>
    <w:rsid w:val="007A7E61"/>
    <w:rsid w:val="007A7FEE"/>
    <w:rsid w:val="007B0AF8"/>
    <w:rsid w:val="007B0F38"/>
    <w:rsid w:val="007B127F"/>
    <w:rsid w:val="007B13E8"/>
    <w:rsid w:val="007B195C"/>
    <w:rsid w:val="007B1978"/>
    <w:rsid w:val="007B22E1"/>
    <w:rsid w:val="007B23EC"/>
    <w:rsid w:val="007B2717"/>
    <w:rsid w:val="007B2938"/>
    <w:rsid w:val="007B33B5"/>
    <w:rsid w:val="007B37D5"/>
    <w:rsid w:val="007B3D15"/>
    <w:rsid w:val="007B3EDB"/>
    <w:rsid w:val="007B40B5"/>
    <w:rsid w:val="007B413A"/>
    <w:rsid w:val="007B426F"/>
    <w:rsid w:val="007B4333"/>
    <w:rsid w:val="007B4672"/>
    <w:rsid w:val="007B4EC5"/>
    <w:rsid w:val="007B518C"/>
    <w:rsid w:val="007B534D"/>
    <w:rsid w:val="007B5EE8"/>
    <w:rsid w:val="007B613A"/>
    <w:rsid w:val="007B66CB"/>
    <w:rsid w:val="007B66D0"/>
    <w:rsid w:val="007B6B73"/>
    <w:rsid w:val="007B71C8"/>
    <w:rsid w:val="007B7296"/>
    <w:rsid w:val="007B79D5"/>
    <w:rsid w:val="007B7A2C"/>
    <w:rsid w:val="007C017D"/>
    <w:rsid w:val="007C1772"/>
    <w:rsid w:val="007C1929"/>
    <w:rsid w:val="007C206A"/>
    <w:rsid w:val="007C21A0"/>
    <w:rsid w:val="007C23A3"/>
    <w:rsid w:val="007C29C0"/>
    <w:rsid w:val="007C36EC"/>
    <w:rsid w:val="007C45DE"/>
    <w:rsid w:val="007C4997"/>
    <w:rsid w:val="007C49CB"/>
    <w:rsid w:val="007C4C6E"/>
    <w:rsid w:val="007C548B"/>
    <w:rsid w:val="007C5AE9"/>
    <w:rsid w:val="007C629D"/>
    <w:rsid w:val="007C6B11"/>
    <w:rsid w:val="007C7325"/>
    <w:rsid w:val="007C7ADE"/>
    <w:rsid w:val="007C7B27"/>
    <w:rsid w:val="007C7C39"/>
    <w:rsid w:val="007C7F94"/>
    <w:rsid w:val="007D00CA"/>
    <w:rsid w:val="007D0314"/>
    <w:rsid w:val="007D06EE"/>
    <w:rsid w:val="007D08CF"/>
    <w:rsid w:val="007D0C1B"/>
    <w:rsid w:val="007D107E"/>
    <w:rsid w:val="007D1AE1"/>
    <w:rsid w:val="007D1BC9"/>
    <w:rsid w:val="007D2577"/>
    <w:rsid w:val="007D2700"/>
    <w:rsid w:val="007D282E"/>
    <w:rsid w:val="007D29DB"/>
    <w:rsid w:val="007D2FC9"/>
    <w:rsid w:val="007D36BD"/>
    <w:rsid w:val="007D3800"/>
    <w:rsid w:val="007D3B73"/>
    <w:rsid w:val="007D3FAD"/>
    <w:rsid w:val="007D4145"/>
    <w:rsid w:val="007D445F"/>
    <w:rsid w:val="007D4AA2"/>
    <w:rsid w:val="007D4CBD"/>
    <w:rsid w:val="007D5573"/>
    <w:rsid w:val="007D588A"/>
    <w:rsid w:val="007D5F4D"/>
    <w:rsid w:val="007D64A6"/>
    <w:rsid w:val="007D66D6"/>
    <w:rsid w:val="007D697C"/>
    <w:rsid w:val="007D6DA6"/>
    <w:rsid w:val="007D6FA5"/>
    <w:rsid w:val="007D759C"/>
    <w:rsid w:val="007D7F93"/>
    <w:rsid w:val="007E0272"/>
    <w:rsid w:val="007E036A"/>
    <w:rsid w:val="007E1679"/>
    <w:rsid w:val="007E1D03"/>
    <w:rsid w:val="007E1D2B"/>
    <w:rsid w:val="007E1E2B"/>
    <w:rsid w:val="007E2E0E"/>
    <w:rsid w:val="007E2FE7"/>
    <w:rsid w:val="007E40D4"/>
    <w:rsid w:val="007E4633"/>
    <w:rsid w:val="007E52DB"/>
    <w:rsid w:val="007E5D5C"/>
    <w:rsid w:val="007E620F"/>
    <w:rsid w:val="007E66A0"/>
    <w:rsid w:val="007E67C3"/>
    <w:rsid w:val="007E6803"/>
    <w:rsid w:val="007E6B87"/>
    <w:rsid w:val="007E6F2C"/>
    <w:rsid w:val="007E7D2C"/>
    <w:rsid w:val="007E7D60"/>
    <w:rsid w:val="007F01D3"/>
    <w:rsid w:val="007F069D"/>
    <w:rsid w:val="007F0D1E"/>
    <w:rsid w:val="007F112A"/>
    <w:rsid w:val="007F169F"/>
    <w:rsid w:val="007F1E91"/>
    <w:rsid w:val="007F2159"/>
    <w:rsid w:val="007F21EA"/>
    <w:rsid w:val="007F2ED5"/>
    <w:rsid w:val="007F3130"/>
    <w:rsid w:val="007F3751"/>
    <w:rsid w:val="007F4F1B"/>
    <w:rsid w:val="007F4F36"/>
    <w:rsid w:val="007F50CB"/>
    <w:rsid w:val="007F5223"/>
    <w:rsid w:val="007F5FC8"/>
    <w:rsid w:val="007F6162"/>
    <w:rsid w:val="007F6560"/>
    <w:rsid w:val="007F6FB1"/>
    <w:rsid w:val="007F73AB"/>
    <w:rsid w:val="007F7511"/>
    <w:rsid w:val="007F7E90"/>
    <w:rsid w:val="008005DE"/>
    <w:rsid w:val="008025B2"/>
    <w:rsid w:val="0080276C"/>
    <w:rsid w:val="0080281A"/>
    <w:rsid w:val="00802C5C"/>
    <w:rsid w:val="00803ACD"/>
    <w:rsid w:val="00803FC5"/>
    <w:rsid w:val="00804066"/>
    <w:rsid w:val="0080422A"/>
    <w:rsid w:val="0080435A"/>
    <w:rsid w:val="00804A85"/>
    <w:rsid w:val="008052CC"/>
    <w:rsid w:val="008053AD"/>
    <w:rsid w:val="008055D1"/>
    <w:rsid w:val="00805B3C"/>
    <w:rsid w:val="008060D2"/>
    <w:rsid w:val="00806181"/>
    <w:rsid w:val="00806393"/>
    <w:rsid w:val="00806558"/>
    <w:rsid w:val="00806BD5"/>
    <w:rsid w:val="00806FB2"/>
    <w:rsid w:val="008073DB"/>
    <w:rsid w:val="00807564"/>
    <w:rsid w:val="008103E4"/>
    <w:rsid w:val="00810818"/>
    <w:rsid w:val="008108C0"/>
    <w:rsid w:val="00810A39"/>
    <w:rsid w:val="00810E1E"/>
    <w:rsid w:val="008116EF"/>
    <w:rsid w:val="00811EFC"/>
    <w:rsid w:val="0081205E"/>
    <w:rsid w:val="0081233A"/>
    <w:rsid w:val="00812477"/>
    <w:rsid w:val="00813092"/>
    <w:rsid w:val="0081464A"/>
    <w:rsid w:val="00814699"/>
    <w:rsid w:val="00815002"/>
    <w:rsid w:val="008154FF"/>
    <w:rsid w:val="0081587C"/>
    <w:rsid w:val="00816489"/>
    <w:rsid w:val="008164C9"/>
    <w:rsid w:val="00816D98"/>
    <w:rsid w:val="00817571"/>
    <w:rsid w:val="00817B11"/>
    <w:rsid w:val="008203FC"/>
    <w:rsid w:val="008209BC"/>
    <w:rsid w:val="0082187C"/>
    <w:rsid w:val="00821CB7"/>
    <w:rsid w:val="00822833"/>
    <w:rsid w:val="00822CB7"/>
    <w:rsid w:val="00823785"/>
    <w:rsid w:val="00823BE2"/>
    <w:rsid w:val="00823FAB"/>
    <w:rsid w:val="00824881"/>
    <w:rsid w:val="008249CA"/>
    <w:rsid w:val="00824A3B"/>
    <w:rsid w:val="0082507C"/>
    <w:rsid w:val="008252B8"/>
    <w:rsid w:val="00825B56"/>
    <w:rsid w:val="00825DCD"/>
    <w:rsid w:val="008260AD"/>
    <w:rsid w:val="008269C1"/>
    <w:rsid w:val="00826D3C"/>
    <w:rsid w:val="00826FD1"/>
    <w:rsid w:val="0082727D"/>
    <w:rsid w:val="00827452"/>
    <w:rsid w:val="008275D4"/>
    <w:rsid w:val="00827A58"/>
    <w:rsid w:val="008302BE"/>
    <w:rsid w:val="00830A5E"/>
    <w:rsid w:val="00830B64"/>
    <w:rsid w:val="00830D65"/>
    <w:rsid w:val="00830D9B"/>
    <w:rsid w:val="00831D31"/>
    <w:rsid w:val="00831FCB"/>
    <w:rsid w:val="0083246C"/>
    <w:rsid w:val="0083278E"/>
    <w:rsid w:val="00832CCF"/>
    <w:rsid w:val="00832ED8"/>
    <w:rsid w:val="00833087"/>
    <w:rsid w:val="00833403"/>
    <w:rsid w:val="00833531"/>
    <w:rsid w:val="008337EB"/>
    <w:rsid w:val="0083381B"/>
    <w:rsid w:val="00833F4C"/>
    <w:rsid w:val="008342E9"/>
    <w:rsid w:val="0083492F"/>
    <w:rsid w:val="0083499A"/>
    <w:rsid w:val="008351E6"/>
    <w:rsid w:val="008351EB"/>
    <w:rsid w:val="008357FE"/>
    <w:rsid w:val="00835EC7"/>
    <w:rsid w:val="00836B6D"/>
    <w:rsid w:val="00836ECD"/>
    <w:rsid w:val="0083741A"/>
    <w:rsid w:val="008374A1"/>
    <w:rsid w:val="00837775"/>
    <w:rsid w:val="00837DF3"/>
    <w:rsid w:val="00840262"/>
    <w:rsid w:val="00840B5D"/>
    <w:rsid w:val="00840D07"/>
    <w:rsid w:val="00840D61"/>
    <w:rsid w:val="00840DA5"/>
    <w:rsid w:val="00840F75"/>
    <w:rsid w:val="0084190C"/>
    <w:rsid w:val="00841CB1"/>
    <w:rsid w:val="00841DA3"/>
    <w:rsid w:val="00841FAB"/>
    <w:rsid w:val="0084241F"/>
    <w:rsid w:val="00842FC5"/>
    <w:rsid w:val="0084370A"/>
    <w:rsid w:val="00843D2F"/>
    <w:rsid w:val="00844685"/>
    <w:rsid w:val="0084497E"/>
    <w:rsid w:val="00844993"/>
    <w:rsid w:val="00845282"/>
    <w:rsid w:val="00845497"/>
    <w:rsid w:val="008454C8"/>
    <w:rsid w:val="00845F03"/>
    <w:rsid w:val="008469AD"/>
    <w:rsid w:val="00846AF0"/>
    <w:rsid w:val="00846BAF"/>
    <w:rsid w:val="00846EF5"/>
    <w:rsid w:val="00847761"/>
    <w:rsid w:val="0085010B"/>
    <w:rsid w:val="00851749"/>
    <w:rsid w:val="00851AA2"/>
    <w:rsid w:val="00852CF4"/>
    <w:rsid w:val="00853B12"/>
    <w:rsid w:val="00853D32"/>
    <w:rsid w:val="00854299"/>
    <w:rsid w:val="00854489"/>
    <w:rsid w:val="00854899"/>
    <w:rsid w:val="00854962"/>
    <w:rsid w:val="00855A58"/>
    <w:rsid w:val="00855BC0"/>
    <w:rsid w:val="00855D4F"/>
    <w:rsid w:val="0085674B"/>
    <w:rsid w:val="008569F2"/>
    <w:rsid w:val="00856D8F"/>
    <w:rsid w:val="00857578"/>
    <w:rsid w:val="008604D2"/>
    <w:rsid w:val="00860B51"/>
    <w:rsid w:val="00861ACF"/>
    <w:rsid w:val="00861C12"/>
    <w:rsid w:val="00861EBE"/>
    <w:rsid w:val="00862012"/>
    <w:rsid w:val="0086242E"/>
    <w:rsid w:val="00862D28"/>
    <w:rsid w:val="008643E4"/>
    <w:rsid w:val="00864E97"/>
    <w:rsid w:val="00865349"/>
    <w:rsid w:val="008654F4"/>
    <w:rsid w:val="0086724F"/>
    <w:rsid w:val="00867737"/>
    <w:rsid w:val="00867EEA"/>
    <w:rsid w:val="00867FA9"/>
    <w:rsid w:val="0087076A"/>
    <w:rsid w:val="00871C12"/>
    <w:rsid w:val="00872A86"/>
    <w:rsid w:val="00872BFF"/>
    <w:rsid w:val="00872F8A"/>
    <w:rsid w:val="008733B5"/>
    <w:rsid w:val="008736E1"/>
    <w:rsid w:val="00873782"/>
    <w:rsid w:val="0087427B"/>
    <w:rsid w:val="0087440D"/>
    <w:rsid w:val="00874661"/>
    <w:rsid w:val="00875810"/>
    <w:rsid w:val="00875CD4"/>
    <w:rsid w:val="00875F17"/>
    <w:rsid w:val="008760EE"/>
    <w:rsid w:val="008766F1"/>
    <w:rsid w:val="00876EA6"/>
    <w:rsid w:val="008770F0"/>
    <w:rsid w:val="00877265"/>
    <w:rsid w:val="00880B14"/>
    <w:rsid w:val="00881054"/>
    <w:rsid w:val="0088135D"/>
    <w:rsid w:val="008814F7"/>
    <w:rsid w:val="0088160C"/>
    <w:rsid w:val="00881785"/>
    <w:rsid w:val="0088194F"/>
    <w:rsid w:val="0088200F"/>
    <w:rsid w:val="00882366"/>
    <w:rsid w:val="008828CE"/>
    <w:rsid w:val="00882B41"/>
    <w:rsid w:val="00883285"/>
    <w:rsid w:val="008836BA"/>
    <w:rsid w:val="008839D8"/>
    <w:rsid w:val="00883B16"/>
    <w:rsid w:val="00884B91"/>
    <w:rsid w:val="00884DB6"/>
    <w:rsid w:val="008850AC"/>
    <w:rsid w:val="00885250"/>
    <w:rsid w:val="0088551F"/>
    <w:rsid w:val="00885576"/>
    <w:rsid w:val="008855F1"/>
    <w:rsid w:val="008858A9"/>
    <w:rsid w:val="00885B54"/>
    <w:rsid w:val="00886C4F"/>
    <w:rsid w:val="0088722A"/>
    <w:rsid w:val="00887A3F"/>
    <w:rsid w:val="00891677"/>
    <w:rsid w:val="00891838"/>
    <w:rsid w:val="00892204"/>
    <w:rsid w:val="00892839"/>
    <w:rsid w:val="008929AE"/>
    <w:rsid w:val="00892F87"/>
    <w:rsid w:val="00893296"/>
    <w:rsid w:val="00893376"/>
    <w:rsid w:val="008934F2"/>
    <w:rsid w:val="00893634"/>
    <w:rsid w:val="008938B1"/>
    <w:rsid w:val="00893A5A"/>
    <w:rsid w:val="00893FCF"/>
    <w:rsid w:val="008943C1"/>
    <w:rsid w:val="008944EC"/>
    <w:rsid w:val="00894CDE"/>
    <w:rsid w:val="00895893"/>
    <w:rsid w:val="00895B9A"/>
    <w:rsid w:val="00896169"/>
    <w:rsid w:val="0089646D"/>
    <w:rsid w:val="008972C3"/>
    <w:rsid w:val="008A0C89"/>
    <w:rsid w:val="008A0F1F"/>
    <w:rsid w:val="008A0F30"/>
    <w:rsid w:val="008A0F6C"/>
    <w:rsid w:val="008A202A"/>
    <w:rsid w:val="008A21FD"/>
    <w:rsid w:val="008A32E9"/>
    <w:rsid w:val="008A370F"/>
    <w:rsid w:val="008A37CD"/>
    <w:rsid w:val="008A42F6"/>
    <w:rsid w:val="008A4333"/>
    <w:rsid w:val="008A45ED"/>
    <w:rsid w:val="008A46B1"/>
    <w:rsid w:val="008A4952"/>
    <w:rsid w:val="008A4D44"/>
    <w:rsid w:val="008A4DD3"/>
    <w:rsid w:val="008A53BE"/>
    <w:rsid w:val="008A5578"/>
    <w:rsid w:val="008A5787"/>
    <w:rsid w:val="008A61C9"/>
    <w:rsid w:val="008A63A7"/>
    <w:rsid w:val="008A6D2B"/>
    <w:rsid w:val="008A7FCE"/>
    <w:rsid w:val="008B01A3"/>
    <w:rsid w:val="008B06CD"/>
    <w:rsid w:val="008B0F33"/>
    <w:rsid w:val="008B0F83"/>
    <w:rsid w:val="008B110A"/>
    <w:rsid w:val="008B118D"/>
    <w:rsid w:val="008B136B"/>
    <w:rsid w:val="008B15C2"/>
    <w:rsid w:val="008B16BD"/>
    <w:rsid w:val="008B195C"/>
    <w:rsid w:val="008B3CEA"/>
    <w:rsid w:val="008B3E2C"/>
    <w:rsid w:val="008B477E"/>
    <w:rsid w:val="008B4B71"/>
    <w:rsid w:val="008B4F02"/>
    <w:rsid w:val="008B4F8D"/>
    <w:rsid w:val="008B62D7"/>
    <w:rsid w:val="008B6446"/>
    <w:rsid w:val="008B65DE"/>
    <w:rsid w:val="008B6F7A"/>
    <w:rsid w:val="008B74CC"/>
    <w:rsid w:val="008B766A"/>
    <w:rsid w:val="008B77BF"/>
    <w:rsid w:val="008B78CA"/>
    <w:rsid w:val="008C01AE"/>
    <w:rsid w:val="008C07E0"/>
    <w:rsid w:val="008C0896"/>
    <w:rsid w:val="008C1370"/>
    <w:rsid w:val="008C1398"/>
    <w:rsid w:val="008C13B9"/>
    <w:rsid w:val="008C1C09"/>
    <w:rsid w:val="008C1CB2"/>
    <w:rsid w:val="008C20EC"/>
    <w:rsid w:val="008C216E"/>
    <w:rsid w:val="008C217D"/>
    <w:rsid w:val="008C2627"/>
    <w:rsid w:val="008C2AD4"/>
    <w:rsid w:val="008C2BCF"/>
    <w:rsid w:val="008C2D62"/>
    <w:rsid w:val="008C2DCE"/>
    <w:rsid w:val="008C2FC3"/>
    <w:rsid w:val="008C30B3"/>
    <w:rsid w:val="008C351F"/>
    <w:rsid w:val="008C4737"/>
    <w:rsid w:val="008C4B7A"/>
    <w:rsid w:val="008C4D45"/>
    <w:rsid w:val="008C50B8"/>
    <w:rsid w:val="008C53AC"/>
    <w:rsid w:val="008C5AEC"/>
    <w:rsid w:val="008C5FF8"/>
    <w:rsid w:val="008C6612"/>
    <w:rsid w:val="008C6967"/>
    <w:rsid w:val="008C6B48"/>
    <w:rsid w:val="008C7A8A"/>
    <w:rsid w:val="008C7F4E"/>
    <w:rsid w:val="008D0982"/>
    <w:rsid w:val="008D0C80"/>
    <w:rsid w:val="008D0F48"/>
    <w:rsid w:val="008D1280"/>
    <w:rsid w:val="008D1682"/>
    <w:rsid w:val="008D1C85"/>
    <w:rsid w:val="008D21C0"/>
    <w:rsid w:val="008D2330"/>
    <w:rsid w:val="008D2A79"/>
    <w:rsid w:val="008D2D98"/>
    <w:rsid w:val="008D2D9B"/>
    <w:rsid w:val="008D30F4"/>
    <w:rsid w:val="008D39A8"/>
    <w:rsid w:val="008D436F"/>
    <w:rsid w:val="008D535A"/>
    <w:rsid w:val="008D726B"/>
    <w:rsid w:val="008D751C"/>
    <w:rsid w:val="008E0407"/>
    <w:rsid w:val="008E06A7"/>
    <w:rsid w:val="008E07DE"/>
    <w:rsid w:val="008E0977"/>
    <w:rsid w:val="008E0AD8"/>
    <w:rsid w:val="008E0D17"/>
    <w:rsid w:val="008E10E0"/>
    <w:rsid w:val="008E14DF"/>
    <w:rsid w:val="008E1BDB"/>
    <w:rsid w:val="008E1BF2"/>
    <w:rsid w:val="008E1EB5"/>
    <w:rsid w:val="008E24FD"/>
    <w:rsid w:val="008E2AB6"/>
    <w:rsid w:val="008E3055"/>
    <w:rsid w:val="008E31D9"/>
    <w:rsid w:val="008E3739"/>
    <w:rsid w:val="008E44FE"/>
    <w:rsid w:val="008E47D0"/>
    <w:rsid w:val="008E4E68"/>
    <w:rsid w:val="008E4EC0"/>
    <w:rsid w:val="008E5744"/>
    <w:rsid w:val="008E5C76"/>
    <w:rsid w:val="008E5D86"/>
    <w:rsid w:val="008E5F06"/>
    <w:rsid w:val="008E6B34"/>
    <w:rsid w:val="008E74F2"/>
    <w:rsid w:val="008E7526"/>
    <w:rsid w:val="008E7B6F"/>
    <w:rsid w:val="008E7E73"/>
    <w:rsid w:val="008F08B2"/>
    <w:rsid w:val="008F1812"/>
    <w:rsid w:val="008F2486"/>
    <w:rsid w:val="008F2BE8"/>
    <w:rsid w:val="008F2C10"/>
    <w:rsid w:val="008F3997"/>
    <w:rsid w:val="008F3A75"/>
    <w:rsid w:val="008F3E09"/>
    <w:rsid w:val="008F409B"/>
    <w:rsid w:val="008F42D0"/>
    <w:rsid w:val="008F4655"/>
    <w:rsid w:val="008F48DA"/>
    <w:rsid w:val="008F5143"/>
    <w:rsid w:val="008F5493"/>
    <w:rsid w:val="008F55AA"/>
    <w:rsid w:val="008F5C9D"/>
    <w:rsid w:val="008F67BE"/>
    <w:rsid w:val="008F6912"/>
    <w:rsid w:val="008F695C"/>
    <w:rsid w:val="008F6AB3"/>
    <w:rsid w:val="008F6AFB"/>
    <w:rsid w:val="008F6BB5"/>
    <w:rsid w:val="008F71A3"/>
    <w:rsid w:val="008F7DED"/>
    <w:rsid w:val="009002FD"/>
    <w:rsid w:val="0090067C"/>
    <w:rsid w:val="0090091D"/>
    <w:rsid w:val="00900BB5"/>
    <w:rsid w:val="00900DCA"/>
    <w:rsid w:val="00900E95"/>
    <w:rsid w:val="00901C8C"/>
    <w:rsid w:val="009021D5"/>
    <w:rsid w:val="00902800"/>
    <w:rsid w:val="009030F4"/>
    <w:rsid w:val="00903C58"/>
    <w:rsid w:val="00903F1D"/>
    <w:rsid w:val="0090402B"/>
    <w:rsid w:val="00904403"/>
    <w:rsid w:val="0090467A"/>
    <w:rsid w:val="00904786"/>
    <w:rsid w:val="00904F92"/>
    <w:rsid w:val="00904F9B"/>
    <w:rsid w:val="009050C4"/>
    <w:rsid w:val="00905169"/>
    <w:rsid w:val="009056C8"/>
    <w:rsid w:val="00905A13"/>
    <w:rsid w:val="00905B8B"/>
    <w:rsid w:val="00907099"/>
    <w:rsid w:val="0090758D"/>
    <w:rsid w:val="009078AE"/>
    <w:rsid w:val="00910326"/>
    <w:rsid w:val="0091059A"/>
    <w:rsid w:val="009106FF"/>
    <w:rsid w:val="009110FF"/>
    <w:rsid w:val="00911391"/>
    <w:rsid w:val="00911A6F"/>
    <w:rsid w:val="009136B2"/>
    <w:rsid w:val="009137E9"/>
    <w:rsid w:val="00913C4A"/>
    <w:rsid w:val="00914067"/>
    <w:rsid w:val="0091425B"/>
    <w:rsid w:val="009144D3"/>
    <w:rsid w:val="00915028"/>
    <w:rsid w:val="0091532F"/>
    <w:rsid w:val="00916069"/>
    <w:rsid w:val="00916894"/>
    <w:rsid w:val="00916A13"/>
    <w:rsid w:val="00917C5C"/>
    <w:rsid w:val="00917E3E"/>
    <w:rsid w:val="00920363"/>
    <w:rsid w:val="009203F9"/>
    <w:rsid w:val="009212B7"/>
    <w:rsid w:val="00921573"/>
    <w:rsid w:val="009219A7"/>
    <w:rsid w:val="00921D47"/>
    <w:rsid w:val="00921E0B"/>
    <w:rsid w:val="00921E99"/>
    <w:rsid w:val="00921EB8"/>
    <w:rsid w:val="00922064"/>
    <w:rsid w:val="009221DA"/>
    <w:rsid w:val="00922549"/>
    <w:rsid w:val="00922A4B"/>
    <w:rsid w:val="00922A77"/>
    <w:rsid w:val="009236A6"/>
    <w:rsid w:val="00924AD2"/>
    <w:rsid w:val="00924E71"/>
    <w:rsid w:val="00924F71"/>
    <w:rsid w:val="00925251"/>
    <w:rsid w:val="00926B66"/>
    <w:rsid w:val="00926EB3"/>
    <w:rsid w:val="0092719D"/>
    <w:rsid w:val="00927249"/>
    <w:rsid w:val="009275C2"/>
    <w:rsid w:val="00927EB6"/>
    <w:rsid w:val="00927EF1"/>
    <w:rsid w:val="00930519"/>
    <w:rsid w:val="009317FB"/>
    <w:rsid w:val="009321C6"/>
    <w:rsid w:val="0093287F"/>
    <w:rsid w:val="00932AA8"/>
    <w:rsid w:val="00932CFC"/>
    <w:rsid w:val="00932D46"/>
    <w:rsid w:val="00932F2D"/>
    <w:rsid w:val="00933A9F"/>
    <w:rsid w:val="00934202"/>
    <w:rsid w:val="0093458C"/>
    <w:rsid w:val="00935302"/>
    <w:rsid w:val="0093558F"/>
    <w:rsid w:val="00935A5B"/>
    <w:rsid w:val="00935AA1"/>
    <w:rsid w:val="0093606B"/>
    <w:rsid w:val="00936B5B"/>
    <w:rsid w:val="00936E04"/>
    <w:rsid w:val="00937C88"/>
    <w:rsid w:val="00937CD2"/>
    <w:rsid w:val="00937DB3"/>
    <w:rsid w:val="00940227"/>
    <w:rsid w:val="0094024B"/>
    <w:rsid w:val="00940299"/>
    <w:rsid w:val="00940462"/>
    <w:rsid w:val="00940573"/>
    <w:rsid w:val="00941A6A"/>
    <w:rsid w:val="00941AF8"/>
    <w:rsid w:val="00941E29"/>
    <w:rsid w:val="0094213B"/>
    <w:rsid w:val="009423EC"/>
    <w:rsid w:val="009424E6"/>
    <w:rsid w:val="009428DA"/>
    <w:rsid w:val="00942CED"/>
    <w:rsid w:val="009437AF"/>
    <w:rsid w:val="009438AF"/>
    <w:rsid w:val="00943A27"/>
    <w:rsid w:val="00944396"/>
    <w:rsid w:val="0094455F"/>
    <w:rsid w:val="009447E6"/>
    <w:rsid w:val="00944AD7"/>
    <w:rsid w:val="00944B0A"/>
    <w:rsid w:val="0094567E"/>
    <w:rsid w:val="00946408"/>
    <w:rsid w:val="00946CFB"/>
    <w:rsid w:val="00946EE5"/>
    <w:rsid w:val="0094726B"/>
    <w:rsid w:val="009500D2"/>
    <w:rsid w:val="0095082A"/>
    <w:rsid w:val="00950878"/>
    <w:rsid w:val="00950CD7"/>
    <w:rsid w:val="00950CEB"/>
    <w:rsid w:val="00950E03"/>
    <w:rsid w:val="009516F1"/>
    <w:rsid w:val="00951744"/>
    <w:rsid w:val="009528E5"/>
    <w:rsid w:val="009534EB"/>
    <w:rsid w:val="00953706"/>
    <w:rsid w:val="009548F2"/>
    <w:rsid w:val="00955B1C"/>
    <w:rsid w:val="00955B71"/>
    <w:rsid w:val="00955E47"/>
    <w:rsid w:val="00956305"/>
    <w:rsid w:val="00956E82"/>
    <w:rsid w:val="00956F13"/>
    <w:rsid w:val="00957223"/>
    <w:rsid w:val="00957251"/>
    <w:rsid w:val="00957789"/>
    <w:rsid w:val="009600D2"/>
    <w:rsid w:val="00961302"/>
    <w:rsid w:val="009622EA"/>
    <w:rsid w:val="00962E51"/>
    <w:rsid w:val="0096303C"/>
    <w:rsid w:val="009634D3"/>
    <w:rsid w:val="00963B3A"/>
    <w:rsid w:val="00964068"/>
    <w:rsid w:val="00964B71"/>
    <w:rsid w:val="0096525F"/>
    <w:rsid w:val="0096560E"/>
    <w:rsid w:val="009656E1"/>
    <w:rsid w:val="0096617B"/>
    <w:rsid w:val="009667A5"/>
    <w:rsid w:val="0097088C"/>
    <w:rsid w:val="00971065"/>
    <w:rsid w:val="009712F9"/>
    <w:rsid w:val="009713EC"/>
    <w:rsid w:val="009714A4"/>
    <w:rsid w:val="00972960"/>
    <w:rsid w:val="00972C1D"/>
    <w:rsid w:val="0097325C"/>
    <w:rsid w:val="00973A1E"/>
    <w:rsid w:val="00974741"/>
    <w:rsid w:val="00974D1D"/>
    <w:rsid w:val="00974DCC"/>
    <w:rsid w:val="00974F56"/>
    <w:rsid w:val="009750C0"/>
    <w:rsid w:val="0097568B"/>
    <w:rsid w:val="00975701"/>
    <w:rsid w:val="009757A4"/>
    <w:rsid w:val="00975A78"/>
    <w:rsid w:val="009761B2"/>
    <w:rsid w:val="0098044C"/>
    <w:rsid w:val="00980637"/>
    <w:rsid w:val="0098087E"/>
    <w:rsid w:val="00980936"/>
    <w:rsid w:val="00980A28"/>
    <w:rsid w:val="009815AE"/>
    <w:rsid w:val="00981C35"/>
    <w:rsid w:val="00982C92"/>
    <w:rsid w:val="00983F3F"/>
    <w:rsid w:val="0098420E"/>
    <w:rsid w:val="0098497B"/>
    <w:rsid w:val="00984EB1"/>
    <w:rsid w:val="00985928"/>
    <w:rsid w:val="00986144"/>
    <w:rsid w:val="009867BE"/>
    <w:rsid w:val="00986A61"/>
    <w:rsid w:val="00986C8C"/>
    <w:rsid w:val="00986CB3"/>
    <w:rsid w:val="009871C0"/>
    <w:rsid w:val="0099085F"/>
    <w:rsid w:val="009909CA"/>
    <w:rsid w:val="00990A5D"/>
    <w:rsid w:val="009912C6"/>
    <w:rsid w:val="00991337"/>
    <w:rsid w:val="00991FB9"/>
    <w:rsid w:val="009921E9"/>
    <w:rsid w:val="00992CA1"/>
    <w:rsid w:val="00992D5E"/>
    <w:rsid w:val="00992E46"/>
    <w:rsid w:val="009932B7"/>
    <w:rsid w:val="00993C7C"/>
    <w:rsid w:val="00993D4F"/>
    <w:rsid w:val="00994783"/>
    <w:rsid w:val="009949B9"/>
    <w:rsid w:val="0099523F"/>
    <w:rsid w:val="00995F39"/>
    <w:rsid w:val="0099611D"/>
    <w:rsid w:val="00996399"/>
    <w:rsid w:val="009965EB"/>
    <w:rsid w:val="00997042"/>
    <w:rsid w:val="00997163"/>
    <w:rsid w:val="00997770"/>
    <w:rsid w:val="009A0D75"/>
    <w:rsid w:val="009A12AB"/>
    <w:rsid w:val="009A1369"/>
    <w:rsid w:val="009A1725"/>
    <w:rsid w:val="009A24E8"/>
    <w:rsid w:val="009A2858"/>
    <w:rsid w:val="009A2A46"/>
    <w:rsid w:val="009A406B"/>
    <w:rsid w:val="009A414E"/>
    <w:rsid w:val="009A49FD"/>
    <w:rsid w:val="009A4FC3"/>
    <w:rsid w:val="009A53F5"/>
    <w:rsid w:val="009A56C5"/>
    <w:rsid w:val="009A6C11"/>
    <w:rsid w:val="009A6C8D"/>
    <w:rsid w:val="009A6D89"/>
    <w:rsid w:val="009A7428"/>
    <w:rsid w:val="009A7659"/>
    <w:rsid w:val="009A7E4F"/>
    <w:rsid w:val="009B0039"/>
    <w:rsid w:val="009B0356"/>
    <w:rsid w:val="009B05F3"/>
    <w:rsid w:val="009B1173"/>
    <w:rsid w:val="009B1749"/>
    <w:rsid w:val="009B18E4"/>
    <w:rsid w:val="009B25CB"/>
    <w:rsid w:val="009B2E17"/>
    <w:rsid w:val="009B2ED6"/>
    <w:rsid w:val="009B3609"/>
    <w:rsid w:val="009B3632"/>
    <w:rsid w:val="009B373D"/>
    <w:rsid w:val="009B3B0E"/>
    <w:rsid w:val="009B3ED2"/>
    <w:rsid w:val="009B4561"/>
    <w:rsid w:val="009B4E7E"/>
    <w:rsid w:val="009B52B7"/>
    <w:rsid w:val="009B593F"/>
    <w:rsid w:val="009B5AFF"/>
    <w:rsid w:val="009B5B6A"/>
    <w:rsid w:val="009B5BF8"/>
    <w:rsid w:val="009B616C"/>
    <w:rsid w:val="009B6805"/>
    <w:rsid w:val="009B680A"/>
    <w:rsid w:val="009B69A5"/>
    <w:rsid w:val="009B7449"/>
    <w:rsid w:val="009B74F9"/>
    <w:rsid w:val="009B7B2B"/>
    <w:rsid w:val="009B7C51"/>
    <w:rsid w:val="009B7E4B"/>
    <w:rsid w:val="009B7FEF"/>
    <w:rsid w:val="009C00AA"/>
    <w:rsid w:val="009C0133"/>
    <w:rsid w:val="009C0951"/>
    <w:rsid w:val="009C0CB0"/>
    <w:rsid w:val="009C1839"/>
    <w:rsid w:val="009C2BC4"/>
    <w:rsid w:val="009C2C52"/>
    <w:rsid w:val="009C2EFF"/>
    <w:rsid w:val="009C3181"/>
    <w:rsid w:val="009C32EF"/>
    <w:rsid w:val="009C3640"/>
    <w:rsid w:val="009C3E2D"/>
    <w:rsid w:val="009C42F8"/>
    <w:rsid w:val="009C4C1E"/>
    <w:rsid w:val="009C5069"/>
    <w:rsid w:val="009C5C94"/>
    <w:rsid w:val="009C5D69"/>
    <w:rsid w:val="009C615B"/>
    <w:rsid w:val="009C6792"/>
    <w:rsid w:val="009C6877"/>
    <w:rsid w:val="009C6E85"/>
    <w:rsid w:val="009C7595"/>
    <w:rsid w:val="009C782B"/>
    <w:rsid w:val="009C78E9"/>
    <w:rsid w:val="009C7C9F"/>
    <w:rsid w:val="009D08EC"/>
    <w:rsid w:val="009D0A4D"/>
    <w:rsid w:val="009D0CB8"/>
    <w:rsid w:val="009D0D4E"/>
    <w:rsid w:val="009D1048"/>
    <w:rsid w:val="009D1566"/>
    <w:rsid w:val="009D188A"/>
    <w:rsid w:val="009D1C4F"/>
    <w:rsid w:val="009D307A"/>
    <w:rsid w:val="009D3452"/>
    <w:rsid w:val="009D3CB6"/>
    <w:rsid w:val="009D42A1"/>
    <w:rsid w:val="009D47B7"/>
    <w:rsid w:val="009D5331"/>
    <w:rsid w:val="009D59F6"/>
    <w:rsid w:val="009D5C28"/>
    <w:rsid w:val="009D5F2B"/>
    <w:rsid w:val="009D61D9"/>
    <w:rsid w:val="009D63F5"/>
    <w:rsid w:val="009D7089"/>
    <w:rsid w:val="009D7731"/>
    <w:rsid w:val="009D7B25"/>
    <w:rsid w:val="009D7F2C"/>
    <w:rsid w:val="009E0159"/>
    <w:rsid w:val="009E1403"/>
    <w:rsid w:val="009E1735"/>
    <w:rsid w:val="009E263E"/>
    <w:rsid w:val="009E2A2E"/>
    <w:rsid w:val="009E3092"/>
    <w:rsid w:val="009E3757"/>
    <w:rsid w:val="009E3A17"/>
    <w:rsid w:val="009E4612"/>
    <w:rsid w:val="009E4967"/>
    <w:rsid w:val="009E4C0D"/>
    <w:rsid w:val="009E4F97"/>
    <w:rsid w:val="009E50A8"/>
    <w:rsid w:val="009E55C8"/>
    <w:rsid w:val="009E56EE"/>
    <w:rsid w:val="009E595E"/>
    <w:rsid w:val="009E5DDF"/>
    <w:rsid w:val="009E62F8"/>
    <w:rsid w:val="009E6845"/>
    <w:rsid w:val="009E6BC3"/>
    <w:rsid w:val="009E6DA7"/>
    <w:rsid w:val="009E70E3"/>
    <w:rsid w:val="009E7F8C"/>
    <w:rsid w:val="009F03E9"/>
    <w:rsid w:val="009F0B48"/>
    <w:rsid w:val="009F1427"/>
    <w:rsid w:val="009F1FF4"/>
    <w:rsid w:val="009F203B"/>
    <w:rsid w:val="009F2B37"/>
    <w:rsid w:val="009F2D83"/>
    <w:rsid w:val="009F2D85"/>
    <w:rsid w:val="009F3458"/>
    <w:rsid w:val="009F34F7"/>
    <w:rsid w:val="009F366E"/>
    <w:rsid w:val="009F377F"/>
    <w:rsid w:val="009F3CEA"/>
    <w:rsid w:val="009F3E6E"/>
    <w:rsid w:val="009F430F"/>
    <w:rsid w:val="009F4406"/>
    <w:rsid w:val="009F473D"/>
    <w:rsid w:val="009F47BF"/>
    <w:rsid w:val="009F4BC3"/>
    <w:rsid w:val="009F5072"/>
    <w:rsid w:val="009F50CC"/>
    <w:rsid w:val="009F53B2"/>
    <w:rsid w:val="009F55C9"/>
    <w:rsid w:val="009F561F"/>
    <w:rsid w:val="009F625E"/>
    <w:rsid w:val="009F6684"/>
    <w:rsid w:val="009F686A"/>
    <w:rsid w:val="009F6A7E"/>
    <w:rsid w:val="009F70B9"/>
    <w:rsid w:val="009F71BB"/>
    <w:rsid w:val="009F771C"/>
    <w:rsid w:val="009F77B0"/>
    <w:rsid w:val="009F7844"/>
    <w:rsid w:val="00A00C2B"/>
    <w:rsid w:val="00A0152B"/>
    <w:rsid w:val="00A0180F"/>
    <w:rsid w:val="00A02279"/>
    <w:rsid w:val="00A02497"/>
    <w:rsid w:val="00A02D3C"/>
    <w:rsid w:val="00A02E50"/>
    <w:rsid w:val="00A03365"/>
    <w:rsid w:val="00A035DF"/>
    <w:rsid w:val="00A03732"/>
    <w:rsid w:val="00A042FC"/>
    <w:rsid w:val="00A0470D"/>
    <w:rsid w:val="00A04C95"/>
    <w:rsid w:val="00A05163"/>
    <w:rsid w:val="00A06762"/>
    <w:rsid w:val="00A06D11"/>
    <w:rsid w:val="00A0710B"/>
    <w:rsid w:val="00A0774F"/>
    <w:rsid w:val="00A07BD9"/>
    <w:rsid w:val="00A07D1A"/>
    <w:rsid w:val="00A1000C"/>
    <w:rsid w:val="00A1038E"/>
    <w:rsid w:val="00A104A3"/>
    <w:rsid w:val="00A106B9"/>
    <w:rsid w:val="00A1072D"/>
    <w:rsid w:val="00A11250"/>
    <w:rsid w:val="00A1142C"/>
    <w:rsid w:val="00A11CB1"/>
    <w:rsid w:val="00A11CE6"/>
    <w:rsid w:val="00A121E9"/>
    <w:rsid w:val="00A123AC"/>
    <w:rsid w:val="00A12C99"/>
    <w:rsid w:val="00A12DBF"/>
    <w:rsid w:val="00A13606"/>
    <w:rsid w:val="00A13656"/>
    <w:rsid w:val="00A13861"/>
    <w:rsid w:val="00A1561D"/>
    <w:rsid w:val="00A15CE9"/>
    <w:rsid w:val="00A16744"/>
    <w:rsid w:val="00A16E80"/>
    <w:rsid w:val="00A16F8A"/>
    <w:rsid w:val="00A17031"/>
    <w:rsid w:val="00A176E2"/>
    <w:rsid w:val="00A17D47"/>
    <w:rsid w:val="00A17FD0"/>
    <w:rsid w:val="00A203F3"/>
    <w:rsid w:val="00A20613"/>
    <w:rsid w:val="00A20BB6"/>
    <w:rsid w:val="00A20DC8"/>
    <w:rsid w:val="00A219CC"/>
    <w:rsid w:val="00A2227C"/>
    <w:rsid w:val="00A22329"/>
    <w:rsid w:val="00A22440"/>
    <w:rsid w:val="00A22484"/>
    <w:rsid w:val="00A2276B"/>
    <w:rsid w:val="00A22931"/>
    <w:rsid w:val="00A237FD"/>
    <w:rsid w:val="00A23837"/>
    <w:rsid w:val="00A25135"/>
    <w:rsid w:val="00A25D19"/>
    <w:rsid w:val="00A25DD7"/>
    <w:rsid w:val="00A260E8"/>
    <w:rsid w:val="00A26664"/>
    <w:rsid w:val="00A268BC"/>
    <w:rsid w:val="00A271EF"/>
    <w:rsid w:val="00A27CF2"/>
    <w:rsid w:val="00A30004"/>
    <w:rsid w:val="00A30129"/>
    <w:rsid w:val="00A305D0"/>
    <w:rsid w:val="00A30973"/>
    <w:rsid w:val="00A30AD9"/>
    <w:rsid w:val="00A3102E"/>
    <w:rsid w:val="00A31993"/>
    <w:rsid w:val="00A32088"/>
    <w:rsid w:val="00A32829"/>
    <w:rsid w:val="00A32B30"/>
    <w:rsid w:val="00A32BFA"/>
    <w:rsid w:val="00A33C2B"/>
    <w:rsid w:val="00A34315"/>
    <w:rsid w:val="00A34ED5"/>
    <w:rsid w:val="00A35E53"/>
    <w:rsid w:val="00A36238"/>
    <w:rsid w:val="00A36638"/>
    <w:rsid w:val="00A36936"/>
    <w:rsid w:val="00A36A1E"/>
    <w:rsid w:val="00A3741B"/>
    <w:rsid w:val="00A37441"/>
    <w:rsid w:val="00A41171"/>
    <w:rsid w:val="00A423B4"/>
    <w:rsid w:val="00A4242B"/>
    <w:rsid w:val="00A42E8D"/>
    <w:rsid w:val="00A43485"/>
    <w:rsid w:val="00A43B3D"/>
    <w:rsid w:val="00A43B94"/>
    <w:rsid w:val="00A44E8E"/>
    <w:rsid w:val="00A45CB0"/>
    <w:rsid w:val="00A46256"/>
    <w:rsid w:val="00A46400"/>
    <w:rsid w:val="00A46C60"/>
    <w:rsid w:val="00A46CEA"/>
    <w:rsid w:val="00A46E88"/>
    <w:rsid w:val="00A471B5"/>
    <w:rsid w:val="00A4747F"/>
    <w:rsid w:val="00A478B6"/>
    <w:rsid w:val="00A47AB0"/>
    <w:rsid w:val="00A47D6F"/>
    <w:rsid w:val="00A502AA"/>
    <w:rsid w:val="00A50ADE"/>
    <w:rsid w:val="00A518E6"/>
    <w:rsid w:val="00A51B27"/>
    <w:rsid w:val="00A52ECA"/>
    <w:rsid w:val="00A53011"/>
    <w:rsid w:val="00A534F4"/>
    <w:rsid w:val="00A5360B"/>
    <w:rsid w:val="00A54144"/>
    <w:rsid w:val="00A54673"/>
    <w:rsid w:val="00A54684"/>
    <w:rsid w:val="00A54C4D"/>
    <w:rsid w:val="00A54C68"/>
    <w:rsid w:val="00A54E27"/>
    <w:rsid w:val="00A54ED4"/>
    <w:rsid w:val="00A553E3"/>
    <w:rsid w:val="00A5548D"/>
    <w:rsid w:val="00A55534"/>
    <w:rsid w:val="00A55BA3"/>
    <w:rsid w:val="00A56E58"/>
    <w:rsid w:val="00A56F39"/>
    <w:rsid w:val="00A57275"/>
    <w:rsid w:val="00A579AF"/>
    <w:rsid w:val="00A57BC9"/>
    <w:rsid w:val="00A57C36"/>
    <w:rsid w:val="00A57F2B"/>
    <w:rsid w:val="00A60031"/>
    <w:rsid w:val="00A6034C"/>
    <w:rsid w:val="00A608FF"/>
    <w:rsid w:val="00A6093A"/>
    <w:rsid w:val="00A6149F"/>
    <w:rsid w:val="00A61B64"/>
    <w:rsid w:val="00A6217F"/>
    <w:rsid w:val="00A62C32"/>
    <w:rsid w:val="00A62C49"/>
    <w:rsid w:val="00A62CC1"/>
    <w:rsid w:val="00A632E9"/>
    <w:rsid w:val="00A63C59"/>
    <w:rsid w:val="00A63F59"/>
    <w:rsid w:val="00A647DF"/>
    <w:rsid w:val="00A647EE"/>
    <w:rsid w:val="00A651B5"/>
    <w:rsid w:val="00A6541B"/>
    <w:rsid w:val="00A654ED"/>
    <w:rsid w:val="00A65841"/>
    <w:rsid w:val="00A658BC"/>
    <w:rsid w:val="00A65E9F"/>
    <w:rsid w:val="00A66EE5"/>
    <w:rsid w:val="00A67348"/>
    <w:rsid w:val="00A677B4"/>
    <w:rsid w:val="00A67C4C"/>
    <w:rsid w:val="00A7031C"/>
    <w:rsid w:val="00A70EB5"/>
    <w:rsid w:val="00A7164A"/>
    <w:rsid w:val="00A7183C"/>
    <w:rsid w:val="00A7195F"/>
    <w:rsid w:val="00A71B8F"/>
    <w:rsid w:val="00A71C2F"/>
    <w:rsid w:val="00A71C42"/>
    <w:rsid w:val="00A71C52"/>
    <w:rsid w:val="00A71FB0"/>
    <w:rsid w:val="00A72395"/>
    <w:rsid w:val="00A72994"/>
    <w:rsid w:val="00A734FB"/>
    <w:rsid w:val="00A74634"/>
    <w:rsid w:val="00A746F2"/>
    <w:rsid w:val="00A74A49"/>
    <w:rsid w:val="00A74AA7"/>
    <w:rsid w:val="00A74AEF"/>
    <w:rsid w:val="00A74F3D"/>
    <w:rsid w:val="00A75CD6"/>
    <w:rsid w:val="00A7692D"/>
    <w:rsid w:val="00A76C62"/>
    <w:rsid w:val="00A76EFF"/>
    <w:rsid w:val="00A773A3"/>
    <w:rsid w:val="00A77796"/>
    <w:rsid w:val="00A77BAA"/>
    <w:rsid w:val="00A8004E"/>
    <w:rsid w:val="00A80995"/>
    <w:rsid w:val="00A80C12"/>
    <w:rsid w:val="00A811C5"/>
    <w:rsid w:val="00A8225C"/>
    <w:rsid w:val="00A824DA"/>
    <w:rsid w:val="00A82828"/>
    <w:rsid w:val="00A8308B"/>
    <w:rsid w:val="00A834BF"/>
    <w:rsid w:val="00A835D0"/>
    <w:rsid w:val="00A83C47"/>
    <w:rsid w:val="00A83D1D"/>
    <w:rsid w:val="00A83E74"/>
    <w:rsid w:val="00A84D11"/>
    <w:rsid w:val="00A84D67"/>
    <w:rsid w:val="00A8621B"/>
    <w:rsid w:val="00A86A32"/>
    <w:rsid w:val="00A86FF6"/>
    <w:rsid w:val="00A8783A"/>
    <w:rsid w:val="00A87D7A"/>
    <w:rsid w:val="00A87E55"/>
    <w:rsid w:val="00A90AEF"/>
    <w:rsid w:val="00A91463"/>
    <w:rsid w:val="00A91936"/>
    <w:rsid w:val="00A91FF2"/>
    <w:rsid w:val="00A928DE"/>
    <w:rsid w:val="00A92B19"/>
    <w:rsid w:val="00A92EFC"/>
    <w:rsid w:val="00A9316F"/>
    <w:rsid w:val="00A93661"/>
    <w:rsid w:val="00A938FF"/>
    <w:rsid w:val="00A93CFC"/>
    <w:rsid w:val="00A93DC2"/>
    <w:rsid w:val="00A94195"/>
    <w:rsid w:val="00A94504"/>
    <w:rsid w:val="00A94510"/>
    <w:rsid w:val="00A94581"/>
    <w:rsid w:val="00A9496E"/>
    <w:rsid w:val="00A94FCE"/>
    <w:rsid w:val="00A9518C"/>
    <w:rsid w:val="00A95398"/>
    <w:rsid w:val="00A95495"/>
    <w:rsid w:val="00A97048"/>
    <w:rsid w:val="00A9793D"/>
    <w:rsid w:val="00A97A21"/>
    <w:rsid w:val="00A97D63"/>
    <w:rsid w:val="00AA041F"/>
    <w:rsid w:val="00AA1F8B"/>
    <w:rsid w:val="00AA23D7"/>
    <w:rsid w:val="00AA2634"/>
    <w:rsid w:val="00AA3444"/>
    <w:rsid w:val="00AA3A08"/>
    <w:rsid w:val="00AA3A9E"/>
    <w:rsid w:val="00AA3EEC"/>
    <w:rsid w:val="00AA4452"/>
    <w:rsid w:val="00AA45A0"/>
    <w:rsid w:val="00AA4902"/>
    <w:rsid w:val="00AA51A9"/>
    <w:rsid w:val="00AA576F"/>
    <w:rsid w:val="00AA5797"/>
    <w:rsid w:val="00AA5F13"/>
    <w:rsid w:val="00AA6549"/>
    <w:rsid w:val="00AA67D8"/>
    <w:rsid w:val="00AA6DA7"/>
    <w:rsid w:val="00AA6EE5"/>
    <w:rsid w:val="00AA72C2"/>
    <w:rsid w:val="00AA75D2"/>
    <w:rsid w:val="00AB0039"/>
    <w:rsid w:val="00AB0388"/>
    <w:rsid w:val="00AB0F8B"/>
    <w:rsid w:val="00AB105A"/>
    <w:rsid w:val="00AB12E7"/>
    <w:rsid w:val="00AB14BA"/>
    <w:rsid w:val="00AB170F"/>
    <w:rsid w:val="00AB2B4D"/>
    <w:rsid w:val="00AB2F78"/>
    <w:rsid w:val="00AB30D6"/>
    <w:rsid w:val="00AB327D"/>
    <w:rsid w:val="00AB332E"/>
    <w:rsid w:val="00AB33E5"/>
    <w:rsid w:val="00AB4150"/>
    <w:rsid w:val="00AB4265"/>
    <w:rsid w:val="00AB45CE"/>
    <w:rsid w:val="00AB4EC7"/>
    <w:rsid w:val="00AB4F7A"/>
    <w:rsid w:val="00AB510E"/>
    <w:rsid w:val="00AB5655"/>
    <w:rsid w:val="00AB5710"/>
    <w:rsid w:val="00AB656E"/>
    <w:rsid w:val="00AB67DB"/>
    <w:rsid w:val="00AB68E5"/>
    <w:rsid w:val="00AB6E54"/>
    <w:rsid w:val="00AB70C1"/>
    <w:rsid w:val="00AC03B0"/>
    <w:rsid w:val="00AC0687"/>
    <w:rsid w:val="00AC0B95"/>
    <w:rsid w:val="00AC1E93"/>
    <w:rsid w:val="00AC1F33"/>
    <w:rsid w:val="00AC288B"/>
    <w:rsid w:val="00AC3190"/>
    <w:rsid w:val="00AC3503"/>
    <w:rsid w:val="00AC3721"/>
    <w:rsid w:val="00AC385B"/>
    <w:rsid w:val="00AC3B39"/>
    <w:rsid w:val="00AC3F50"/>
    <w:rsid w:val="00AC48C9"/>
    <w:rsid w:val="00AC497D"/>
    <w:rsid w:val="00AC4D38"/>
    <w:rsid w:val="00AC5073"/>
    <w:rsid w:val="00AC5341"/>
    <w:rsid w:val="00AC56DC"/>
    <w:rsid w:val="00AC57F5"/>
    <w:rsid w:val="00AC5836"/>
    <w:rsid w:val="00AC640D"/>
    <w:rsid w:val="00AC695A"/>
    <w:rsid w:val="00AD055A"/>
    <w:rsid w:val="00AD067A"/>
    <w:rsid w:val="00AD14E7"/>
    <w:rsid w:val="00AD1695"/>
    <w:rsid w:val="00AD16D5"/>
    <w:rsid w:val="00AD1701"/>
    <w:rsid w:val="00AD2211"/>
    <w:rsid w:val="00AD229C"/>
    <w:rsid w:val="00AD2AF7"/>
    <w:rsid w:val="00AD2C22"/>
    <w:rsid w:val="00AD324E"/>
    <w:rsid w:val="00AD32C8"/>
    <w:rsid w:val="00AD3D82"/>
    <w:rsid w:val="00AD4364"/>
    <w:rsid w:val="00AD455E"/>
    <w:rsid w:val="00AD4C1C"/>
    <w:rsid w:val="00AD569F"/>
    <w:rsid w:val="00AD5C3F"/>
    <w:rsid w:val="00AD67B5"/>
    <w:rsid w:val="00AD6A21"/>
    <w:rsid w:val="00AD7159"/>
    <w:rsid w:val="00AD79E5"/>
    <w:rsid w:val="00AD7D8E"/>
    <w:rsid w:val="00AE0609"/>
    <w:rsid w:val="00AE0AD0"/>
    <w:rsid w:val="00AE0BEA"/>
    <w:rsid w:val="00AE190F"/>
    <w:rsid w:val="00AE1E71"/>
    <w:rsid w:val="00AE2263"/>
    <w:rsid w:val="00AE248D"/>
    <w:rsid w:val="00AE322C"/>
    <w:rsid w:val="00AE33DB"/>
    <w:rsid w:val="00AE35FF"/>
    <w:rsid w:val="00AE3C5D"/>
    <w:rsid w:val="00AE3D81"/>
    <w:rsid w:val="00AE4149"/>
    <w:rsid w:val="00AE428C"/>
    <w:rsid w:val="00AE43D0"/>
    <w:rsid w:val="00AE4713"/>
    <w:rsid w:val="00AE47A4"/>
    <w:rsid w:val="00AE47D6"/>
    <w:rsid w:val="00AE4933"/>
    <w:rsid w:val="00AE5268"/>
    <w:rsid w:val="00AE5452"/>
    <w:rsid w:val="00AE5EFF"/>
    <w:rsid w:val="00AE6A9A"/>
    <w:rsid w:val="00AE6DFB"/>
    <w:rsid w:val="00AE7101"/>
    <w:rsid w:val="00AE7499"/>
    <w:rsid w:val="00AE79C2"/>
    <w:rsid w:val="00AE7D06"/>
    <w:rsid w:val="00AE7DB6"/>
    <w:rsid w:val="00AF005B"/>
    <w:rsid w:val="00AF0377"/>
    <w:rsid w:val="00AF0639"/>
    <w:rsid w:val="00AF0AF8"/>
    <w:rsid w:val="00AF11C8"/>
    <w:rsid w:val="00AF18E4"/>
    <w:rsid w:val="00AF1BBF"/>
    <w:rsid w:val="00AF2714"/>
    <w:rsid w:val="00AF28A1"/>
    <w:rsid w:val="00AF2FD5"/>
    <w:rsid w:val="00AF3951"/>
    <w:rsid w:val="00AF3BD6"/>
    <w:rsid w:val="00AF486A"/>
    <w:rsid w:val="00AF4A44"/>
    <w:rsid w:val="00AF4E59"/>
    <w:rsid w:val="00AF528A"/>
    <w:rsid w:val="00AF5B85"/>
    <w:rsid w:val="00AF5CAF"/>
    <w:rsid w:val="00AF61BC"/>
    <w:rsid w:val="00AF6413"/>
    <w:rsid w:val="00AF6E3B"/>
    <w:rsid w:val="00AF7A74"/>
    <w:rsid w:val="00AF7B5B"/>
    <w:rsid w:val="00AF7CFC"/>
    <w:rsid w:val="00AF7FE7"/>
    <w:rsid w:val="00B004A4"/>
    <w:rsid w:val="00B0061D"/>
    <w:rsid w:val="00B00D6D"/>
    <w:rsid w:val="00B01062"/>
    <w:rsid w:val="00B01140"/>
    <w:rsid w:val="00B011CC"/>
    <w:rsid w:val="00B01485"/>
    <w:rsid w:val="00B014F7"/>
    <w:rsid w:val="00B015ED"/>
    <w:rsid w:val="00B01729"/>
    <w:rsid w:val="00B02650"/>
    <w:rsid w:val="00B02BFF"/>
    <w:rsid w:val="00B032AB"/>
    <w:rsid w:val="00B036CE"/>
    <w:rsid w:val="00B036F7"/>
    <w:rsid w:val="00B04003"/>
    <w:rsid w:val="00B049C9"/>
    <w:rsid w:val="00B05956"/>
    <w:rsid w:val="00B060C0"/>
    <w:rsid w:val="00B06299"/>
    <w:rsid w:val="00B066A6"/>
    <w:rsid w:val="00B06E24"/>
    <w:rsid w:val="00B06FE0"/>
    <w:rsid w:val="00B071E8"/>
    <w:rsid w:val="00B074CC"/>
    <w:rsid w:val="00B103AF"/>
    <w:rsid w:val="00B10C08"/>
    <w:rsid w:val="00B10E18"/>
    <w:rsid w:val="00B115E1"/>
    <w:rsid w:val="00B116FF"/>
    <w:rsid w:val="00B11779"/>
    <w:rsid w:val="00B11812"/>
    <w:rsid w:val="00B12177"/>
    <w:rsid w:val="00B12756"/>
    <w:rsid w:val="00B12B40"/>
    <w:rsid w:val="00B130DB"/>
    <w:rsid w:val="00B135E2"/>
    <w:rsid w:val="00B13796"/>
    <w:rsid w:val="00B13CE5"/>
    <w:rsid w:val="00B1483C"/>
    <w:rsid w:val="00B14A69"/>
    <w:rsid w:val="00B14ACA"/>
    <w:rsid w:val="00B1544A"/>
    <w:rsid w:val="00B15D85"/>
    <w:rsid w:val="00B15E1D"/>
    <w:rsid w:val="00B16415"/>
    <w:rsid w:val="00B169B6"/>
    <w:rsid w:val="00B16CF9"/>
    <w:rsid w:val="00B17471"/>
    <w:rsid w:val="00B1769D"/>
    <w:rsid w:val="00B17B82"/>
    <w:rsid w:val="00B17BDE"/>
    <w:rsid w:val="00B20009"/>
    <w:rsid w:val="00B20055"/>
    <w:rsid w:val="00B20F4C"/>
    <w:rsid w:val="00B20FA0"/>
    <w:rsid w:val="00B210AB"/>
    <w:rsid w:val="00B212E4"/>
    <w:rsid w:val="00B21995"/>
    <w:rsid w:val="00B21E57"/>
    <w:rsid w:val="00B22166"/>
    <w:rsid w:val="00B221CD"/>
    <w:rsid w:val="00B22237"/>
    <w:rsid w:val="00B2275C"/>
    <w:rsid w:val="00B2303F"/>
    <w:rsid w:val="00B231C5"/>
    <w:rsid w:val="00B23652"/>
    <w:rsid w:val="00B23B11"/>
    <w:rsid w:val="00B23F43"/>
    <w:rsid w:val="00B24342"/>
    <w:rsid w:val="00B248B2"/>
    <w:rsid w:val="00B24B70"/>
    <w:rsid w:val="00B25FCB"/>
    <w:rsid w:val="00B260F0"/>
    <w:rsid w:val="00B276D1"/>
    <w:rsid w:val="00B27DCB"/>
    <w:rsid w:val="00B27F06"/>
    <w:rsid w:val="00B30635"/>
    <w:rsid w:val="00B30AF1"/>
    <w:rsid w:val="00B30AF5"/>
    <w:rsid w:val="00B31686"/>
    <w:rsid w:val="00B317CF"/>
    <w:rsid w:val="00B31D46"/>
    <w:rsid w:val="00B3202A"/>
    <w:rsid w:val="00B32362"/>
    <w:rsid w:val="00B326A3"/>
    <w:rsid w:val="00B32DD7"/>
    <w:rsid w:val="00B32FA0"/>
    <w:rsid w:val="00B33284"/>
    <w:rsid w:val="00B334FF"/>
    <w:rsid w:val="00B3379B"/>
    <w:rsid w:val="00B3399F"/>
    <w:rsid w:val="00B33C0C"/>
    <w:rsid w:val="00B3406D"/>
    <w:rsid w:val="00B345C4"/>
    <w:rsid w:val="00B353D2"/>
    <w:rsid w:val="00B35CE2"/>
    <w:rsid w:val="00B3607E"/>
    <w:rsid w:val="00B36593"/>
    <w:rsid w:val="00B36B32"/>
    <w:rsid w:val="00B36EE1"/>
    <w:rsid w:val="00B40357"/>
    <w:rsid w:val="00B40854"/>
    <w:rsid w:val="00B40B5F"/>
    <w:rsid w:val="00B412AA"/>
    <w:rsid w:val="00B41308"/>
    <w:rsid w:val="00B41832"/>
    <w:rsid w:val="00B4184E"/>
    <w:rsid w:val="00B41917"/>
    <w:rsid w:val="00B4203F"/>
    <w:rsid w:val="00B42C26"/>
    <w:rsid w:val="00B42D21"/>
    <w:rsid w:val="00B42DA5"/>
    <w:rsid w:val="00B4343F"/>
    <w:rsid w:val="00B43784"/>
    <w:rsid w:val="00B43864"/>
    <w:rsid w:val="00B43B33"/>
    <w:rsid w:val="00B43C26"/>
    <w:rsid w:val="00B45BAB"/>
    <w:rsid w:val="00B45CA9"/>
    <w:rsid w:val="00B47405"/>
    <w:rsid w:val="00B4798A"/>
    <w:rsid w:val="00B47B6B"/>
    <w:rsid w:val="00B503EB"/>
    <w:rsid w:val="00B5046B"/>
    <w:rsid w:val="00B504DC"/>
    <w:rsid w:val="00B5078E"/>
    <w:rsid w:val="00B507B1"/>
    <w:rsid w:val="00B5099F"/>
    <w:rsid w:val="00B5125F"/>
    <w:rsid w:val="00B51574"/>
    <w:rsid w:val="00B5290D"/>
    <w:rsid w:val="00B52E38"/>
    <w:rsid w:val="00B532C7"/>
    <w:rsid w:val="00B5347D"/>
    <w:rsid w:val="00B53504"/>
    <w:rsid w:val="00B5362A"/>
    <w:rsid w:val="00B53AAD"/>
    <w:rsid w:val="00B55133"/>
    <w:rsid w:val="00B55889"/>
    <w:rsid w:val="00B55EAA"/>
    <w:rsid w:val="00B55EFB"/>
    <w:rsid w:val="00B560BA"/>
    <w:rsid w:val="00B57522"/>
    <w:rsid w:val="00B6014E"/>
    <w:rsid w:val="00B60C6B"/>
    <w:rsid w:val="00B61589"/>
    <w:rsid w:val="00B618C1"/>
    <w:rsid w:val="00B61917"/>
    <w:rsid w:val="00B61A68"/>
    <w:rsid w:val="00B61A74"/>
    <w:rsid w:val="00B61D02"/>
    <w:rsid w:val="00B61D30"/>
    <w:rsid w:val="00B6243A"/>
    <w:rsid w:val="00B62B51"/>
    <w:rsid w:val="00B63C64"/>
    <w:rsid w:val="00B648C4"/>
    <w:rsid w:val="00B64F5F"/>
    <w:rsid w:val="00B65712"/>
    <w:rsid w:val="00B65767"/>
    <w:rsid w:val="00B65A5F"/>
    <w:rsid w:val="00B665F4"/>
    <w:rsid w:val="00B66B7F"/>
    <w:rsid w:val="00B6730A"/>
    <w:rsid w:val="00B67523"/>
    <w:rsid w:val="00B677C7"/>
    <w:rsid w:val="00B706C5"/>
    <w:rsid w:val="00B70854"/>
    <w:rsid w:val="00B708EF"/>
    <w:rsid w:val="00B715EF"/>
    <w:rsid w:val="00B7190A"/>
    <w:rsid w:val="00B73825"/>
    <w:rsid w:val="00B73A29"/>
    <w:rsid w:val="00B74353"/>
    <w:rsid w:val="00B74460"/>
    <w:rsid w:val="00B744A6"/>
    <w:rsid w:val="00B749DC"/>
    <w:rsid w:val="00B74B15"/>
    <w:rsid w:val="00B75682"/>
    <w:rsid w:val="00B75E8F"/>
    <w:rsid w:val="00B76C10"/>
    <w:rsid w:val="00B7703F"/>
    <w:rsid w:val="00B77618"/>
    <w:rsid w:val="00B77950"/>
    <w:rsid w:val="00B77BB0"/>
    <w:rsid w:val="00B804CB"/>
    <w:rsid w:val="00B8057C"/>
    <w:rsid w:val="00B80AD2"/>
    <w:rsid w:val="00B80C96"/>
    <w:rsid w:val="00B8195C"/>
    <w:rsid w:val="00B82A51"/>
    <w:rsid w:val="00B82CAA"/>
    <w:rsid w:val="00B82DAE"/>
    <w:rsid w:val="00B833B5"/>
    <w:rsid w:val="00B837FB"/>
    <w:rsid w:val="00B83F2B"/>
    <w:rsid w:val="00B84182"/>
    <w:rsid w:val="00B8471D"/>
    <w:rsid w:val="00B84772"/>
    <w:rsid w:val="00B8502C"/>
    <w:rsid w:val="00B854DB"/>
    <w:rsid w:val="00B85B20"/>
    <w:rsid w:val="00B85D7B"/>
    <w:rsid w:val="00B85DB7"/>
    <w:rsid w:val="00B861AB"/>
    <w:rsid w:val="00B865B6"/>
    <w:rsid w:val="00B8678D"/>
    <w:rsid w:val="00B87485"/>
    <w:rsid w:val="00B87A47"/>
    <w:rsid w:val="00B87F19"/>
    <w:rsid w:val="00B905DF"/>
    <w:rsid w:val="00B90867"/>
    <w:rsid w:val="00B908C0"/>
    <w:rsid w:val="00B90C00"/>
    <w:rsid w:val="00B90CC2"/>
    <w:rsid w:val="00B91B26"/>
    <w:rsid w:val="00B92030"/>
    <w:rsid w:val="00B9216C"/>
    <w:rsid w:val="00B92357"/>
    <w:rsid w:val="00B92593"/>
    <w:rsid w:val="00B93267"/>
    <w:rsid w:val="00B93CAC"/>
    <w:rsid w:val="00B93FD1"/>
    <w:rsid w:val="00B9472F"/>
    <w:rsid w:val="00B94E11"/>
    <w:rsid w:val="00B94E57"/>
    <w:rsid w:val="00B953E2"/>
    <w:rsid w:val="00B954B3"/>
    <w:rsid w:val="00B95938"/>
    <w:rsid w:val="00B95D8A"/>
    <w:rsid w:val="00B9674F"/>
    <w:rsid w:val="00B96F15"/>
    <w:rsid w:val="00B97AFE"/>
    <w:rsid w:val="00B97F27"/>
    <w:rsid w:val="00BA02BF"/>
    <w:rsid w:val="00BA0419"/>
    <w:rsid w:val="00BA0968"/>
    <w:rsid w:val="00BA0DBA"/>
    <w:rsid w:val="00BA1694"/>
    <w:rsid w:val="00BA179A"/>
    <w:rsid w:val="00BA1836"/>
    <w:rsid w:val="00BA1AAC"/>
    <w:rsid w:val="00BA1C12"/>
    <w:rsid w:val="00BA2918"/>
    <w:rsid w:val="00BA31BE"/>
    <w:rsid w:val="00BA3626"/>
    <w:rsid w:val="00BA37CE"/>
    <w:rsid w:val="00BA3FCD"/>
    <w:rsid w:val="00BA4A8E"/>
    <w:rsid w:val="00BA4DBB"/>
    <w:rsid w:val="00BA4E32"/>
    <w:rsid w:val="00BA51D6"/>
    <w:rsid w:val="00BA550B"/>
    <w:rsid w:val="00BA574F"/>
    <w:rsid w:val="00BA5D10"/>
    <w:rsid w:val="00BA67DB"/>
    <w:rsid w:val="00BA6A13"/>
    <w:rsid w:val="00BA789E"/>
    <w:rsid w:val="00BA7D9A"/>
    <w:rsid w:val="00BB0337"/>
    <w:rsid w:val="00BB047E"/>
    <w:rsid w:val="00BB0507"/>
    <w:rsid w:val="00BB059B"/>
    <w:rsid w:val="00BB0865"/>
    <w:rsid w:val="00BB0B27"/>
    <w:rsid w:val="00BB0D8C"/>
    <w:rsid w:val="00BB1286"/>
    <w:rsid w:val="00BB15A8"/>
    <w:rsid w:val="00BB2233"/>
    <w:rsid w:val="00BB2300"/>
    <w:rsid w:val="00BB2B92"/>
    <w:rsid w:val="00BB3686"/>
    <w:rsid w:val="00BB3820"/>
    <w:rsid w:val="00BB3B74"/>
    <w:rsid w:val="00BB3CDD"/>
    <w:rsid w:val="00BB42F9"/>
    <w:rsid w:val="00BB4713"/>
    <w:rsid w:val="00BB59E9"/>
    <w:rsid w:val="00BB5A5D"/>
    <w:rsid w:val="00BB5B9E"/>
    <w:rsid w:val="00BB61DD"/>
    <w:rsid w:val="00BB67D5"/>
    <w:rsid w:val="00BB6889"/>
    <w:rsid w:val="00BB6B17"/>
    <w:rsid w:val="00BB72D1"/>
    <w:rsid w:val="00BB7C84"/>
    <w:rsid w:val="00BC020A"/>
    <w:rsid w:val="00BC0B50"/>
    <w:rsid w:val="00BC0BF2"/>
    <w:rsid w:val="00BC13A7"/>
    <w:rsid w:val="00BC1827"/>
    <w:rsid w:val="00BC22D4"/>
    <w:rsid w:val="00BC241A"/>
    <w:rsid w:val="00BC2B2E"/>
    <w:rsid w:val="00BC2E2B"/>
    <w:rsid w:val="00BC374F"/>
    <w:rsid w:val="00BC3812"/>
    <w:rsid w:val="00BC39CC"/>
    <w:rsid w:val="00BC3A62"/>
    <w:rsid w:val="00BC3E3B"/>
    <w:rsid w:val="00BC41E4"/>
    <w:rsid w:val="00BC43BB"/>
    <w:rsid w:val="00BC44D8"/>
    <w:rsid w:val="00BC4563"/>
    <w:rsid w:val="00BC4754"/>
    <w:rsid w:val="00BC4905"/>
    <w:rsid w:val="00BC4A77"/>
    <w:rsid w:val="00BC50BE"/>
    <w:rsid w:val="00BC511D"/>
    <w:rsid w:val="00BC5522"/>
    <w:rsid w:val="00BC6B96"/>
    <w:rsid w:val="00BC6BCD"/>
    <w:rsid w:val="00BC72F1"/>
    <w:rsid w:val="00BC7746"/>
    <w:rsid w:val="00BC78D7"/>
    <w:rsid w:val="00BC799A"/>
    <w:rsid w:val="00BD08FD"/>
    <w:rsid w:val="00BD0DAB"/>
    <w:rsid w:val="00BD0DB2"/>
    <w:rsid w:val="00BD0FE6"/>
    <w:rsid w:val="00BD1842"/>
    <w:rsid w:val="00BD1CFF"/>
    <w:rsid w:val="00BD2010"/>
    <w:rsid w:val="00BD20C3"/>
    <w:rsid w:val="00BD330D"/>
    <w:rsid w:val="00BD34FE"/>
    <w:rsid w:val="00BD3529"/>
    <w:rsid w:val="00BD3B46"/>
    <w:rsid w:val="00BD3DEC"/>
    <w:rsid w:val="00BD3F11"/>
    <w:rsid w:val="00BD4332"/>
    <w:rsid w:val="00BD44D6"/>
    <w:rsid w:val="00BD452A"/>
    <w:rsid w:val="00BD4B53"/>
    <w:rsid w:val="00BD4E8E"/>
    <w:rsid w:val="00BD4FB4"/>
    <w:rsid w:val="00BD5349"/>
    <w:rsid w:val="00BD5D19"/>
    <w:rsid w:val="00BD63F2"/>
    <w:rsid w:val="00BD7BDE"/>
    <w:rsid w:val="00BD7C12"/>
    <w:rsid w:val="00BE099D"/>
    <w:rsid w:val="00BE0D0D"/>
    <w:rsid w:val="00BE0F1F"/>
    <w:rsid w:val="00BE1219"/>
    <w:rsid w:val="00BE192D"/>
    <w:rsid w:val="00BE1949"/>
    <w:rsid w:val="00BE1F6E"/>
    <w:rsid w:val="00BE22B5"/>
    <w:rsid w:val="00BE235F"/>
    <w:rsid w:val="00BE2916"/>
    <w:rsid w:val="00BE2D80"/>
    <w:rsid w:val="00BE3CB2"/>
    <w:rsid w:val="00BE4227"/>
    <w:rsid w:val="00BE4234"/>
    <w:rsid w:val="00BE4537"/>
    <w:rsid w:val="00BE5219"/>
    <w:rsid w:val="00BE5CF1"/>
    <w:rsid w:val="00BE6130"/>
    <w:rsid w:val="00BE6309"/>
    <w:rsid w:val="00BE6E87"/>
    <w:rsid w:val="00BE73D9"/>
    <w:rsid w:val="00BE7C06"/>
    <w:rsid w:val="00BE7EF0"/>
    <w:rsid w:val="00BF0835"/>
    <w:rsid w:val="00BF094F"/>
    <w:rsid w:val="00BF0BD4"/>
    <w:rsid w:val="00BF0C06"/>
    <w:rsid w:val="00BF1472"/>
    <w:rsid w:val="00BF22E9"/>
    <w:rsid w:val="00BF2602"/>
    <w:rsid w:val="00BF32E6"/>
    <w:rsid w:val="00BF3A17"/>
    <w:rsid w:val="00BF4546"/>
    <w:rsid w:val="00BF5CC4"/>
    <w:rsid w:val="00BF635F"/>
    <w:rsid w:val="00BF6457"/>
    <w:rsid w:val="00BF6AE9"/>
    <w:rsid w:val="00BF6AF3"/>
    <w:rsid w:val="00BF6BF3"/>
    <w:rsid w:val="00BF71B8"/>
    <w:rsid w:val="00BF72D6"/>
    <w:rsid w:val="00BF75B9"/>
    <w:rsid w:val="00BF7938"/>
    <w:rsid w:val="00BF7943"/>
    <w:rsid w:val="00BF7DA7"/>
    <w:rsid w:val="00C00E82"/>
    <w:rsid w:val="00C01654"/>
    <w:rsid w:val="00C01C4A"/>
    <w:rsid w:val="00C01E29"/>
    <w:rsid w:val="00C024B6"/>
    <w:rsid w:val="00C043DF"/>
    <w:rsid w:val="00C0464B"/>
    <w:rsid w:val="00C056FD"/>
    <w:rsid w:val="00C06233"/>
    <w:rsid w:val="00C06EA6"/>
    <w:rsid w:val="00C079E2"/>
    <w:rsid w:val="00C1056C"/>
    <w:rsid w:val="00C1104E"/>
    <w:rsid w:val="00C117B2"/>
    <w:rsid w:val="00C11DEE"/>
    <w:rsid w:val="00C11E57"/>
    <w:rsid w:val="00C12AE6"/>
    <w:rsid w:val="00C1318A"/>
    <w:rsid w:val="00C13ADE"/>
    <w:rsid w:val="00C150D0"/>
    <w:rsid w:val="00C1523A"/>
    <w:rsid w:val="00C1546D"/>
    <w:rsid w:val="00C155F5"/>
    <w:rsid w:val="00C164BC"/>
    <w:rsid w:val="00C1656C"/>
    <w:rsid w:val="00C16767"/>
    <w:rsid w:val="00C16C27"/>
    <w:rsid w:val="00C1774B"/>
    <w:rsid w:val="00C177C8"/>
    <w:rsid w:val="00C17872"/>
    <w:rsid w:val="00C17ED3"/>
    <w:rsid w:val="00C2026F"/>
    <w:rsid w:val="00C203CB"/>
    <w:rsid w:val="00C204E9"/>
    <w:rsid w:val="00C204F5"/>
    <w:rsid w:val="00C20CE3"/>
    <w:rsid w:val="00C20FC0"/>
    <w:rsid w:val="00C20FD4"/>
    <w:rsid w:val="00C213C7"/>
    <w:rsid w:val="00C215E3"/>
    <w:rsid w:val="00C2210C"/>
    <w:rsid w:val="00C23229"/>
    <w:rsid w:val="00C24076"/>
    <w:rsid w:val="00C2426D"/>
    <w:rsid w:val="00C2443F"/>
    <w:rsid w:val="00C2503B"/>
    <w:rsid w:val="00C25FF4"/>
    <w:rsid w:val="00C263ED"/>
    <w:rsid w:val="00C2699C"/>
    <w:rsid w:val="00C26F74"/>
    <w:rsid w:val="00C279E1"/>
    <w:rsid w:val="00C27D15"/>
    <w:rsid w:val="00C306D6"/>
    <w:rsid w:val="00C31284"/>
    <w:rsid w:val="00C312A5"/>
    <w:rsid w:val="00C31491"/>
    <w:rsid w:val="00C31551"/>
    <w:rsid w:val="00C32327"/>
    <w:rsid w:val="00C32378"/>
    <w:rsid w:val="00C328D9"/>
    <w:rsid w:val="00C32913"/>
    <w:rsid w:val="00C32958"/>
    <w:rsid w:val="00C32C08"/>
    <w:rsid w:val="00C32DEF"/>
    <w:rsid w:val="00C347A7"/>
    <w:rsid w:val="00C34F29"/>
    <w:rsid w:val="00C35298"/>
    <w:rsid w:val="00C3554F"/>
    <w:rsid w:val="00C356FF"/>
    <w:rsid w:val="00C35845"/>
    <w:rsid w:val="00C36B48"/>
    <w:rsid w:val="00C36EF4"/>
    <w:rsid w:val="00C37783"/>
    <w:rsid w:val="00C37AAD"/>
    <w:rsid w:val="00C37F25"/>
    <w:rsid w:val="00C40435"/>
    <w:rsid w:val="00C40CF1"/>
    <w:rsid w:val="00C41552"/>
    <w:rsid w:val="00C41FD8"/>
    <w:rsid w:val="00C423B9"/>
    <w:rsid w:val="00C42447"/>
    <w:rsid w:val="00C4267D"/>
    <w:rsid w:val="00C42A6B"/>
    <w:rsid w:val="00C42C0F"/>
    <w:rsid w:val="00C4339B"/>
    <w:rsid w:val="00C435BB"/>
    <w:rsid w:val="00C43F0A"/>
    <w:rsid w:val="00C43F46"/>
    <w:rsid w:val="00C443FE"/>
    <w:rsid w:val="00C44505"/>
    <w:rsid w:val="00C4474D"/>
    <w:rsid w:val="00C45434"/>
    <w:rsid w:val="00C455B1"/>
    <w:rsid w:val="00C4588E"/>
    <w:rsid w:val="00C466AA"/>
    <w:rsid w:val="00C47016"/>
    <w:rsid w:val="00C470C9"/>
    <w:rsid w:val="00C4710D"/>
    <w:rsid w:val="00C474AA"/>
    <w:rsid w:val="00C477AF"/>
    <w:rsid w:val="00C47B5B"/>
    <w:rsid w:val="00C50189"/>
    <w:rsid w:val="00C5081F"/>
    <w:rsid w:val="00C50855"/>
    <w:rsid w:val="00C5097F"/>
    <w:rsid w:val="00C50CD6"/>
    <w:rsid w:val="00C51E23"/>
    <w:rsid w:val="00C51FDD"/>
    <w:rsid w:val="00C530F8"/>
    <w:rsid w:val="00C53394"/>
    <w:rsid w:val="00C541EC"/>
    <w:rsid w:val="00C54FDE"/>
    <w:rsid w:val="00C5522B"/>
    <w:rsid w:val="00C5580D"/>
    <w:rsid w:val="00C55C38"/>
    <w:rsid w:val="00C55E0E"/>
    <w:rsid w:val="00C567C7"/>
    <w:rsid w:val="00C5738A"/>
    <w:rsid w:val="00C57AAA"/>
    <w:rsid w:val="00C57DA5"/>
    <w:rsid w:val="00C57E39"/>
    <w:rsid w:val="00C60088"/>
    <w:rsid w:val="00C603DF"/>
    <w:rsid w:val="00C614D4"/>
    <w:rsid w:val="00C6194A"/>
    <w:rsid w:val="00C61E4B"/>
    <w:rsid w:val="00C62058"/>
    <w:rsid w:val="00C633C8"/>
    <w:rsid w:val="00C63CD1"/>
    <w:rsid w:val="00C646AE"/>
    <w:rsid w:val="00C64EB2"/>
    <w:rsid w:val="00C64F66"/>
    <w:rsid w:val="00C6530E"/>
    <w:rsid w:val="00C662D1"/>
    <w:rsid w:val="00C66A94"/>
    <w:rsid w:val="00C66AB4"/>
    <w:rsid w:val="00C67737"/>
    <w:rsid w:val="00C67865"/>
    <w:rsid w:val="00C67B4F"/>
    <w:rsid w:val="00C70CE4"/>
    <w:rsid w:val="00C7178A"/>
    <w:rsid w:val="00C71A56"/>
    <w:rsid w:val="00C71DD1"/>
    <w:rsid w:val="00C7261B"/>
    <w:rsid w:val="00C72703"/>
    <w:rsid w:val="00C72A1A"/>
    <w:rsid w:val="00C72B08"/>
    <w:rsid w:val="00C733E2"/>
    <w:rsid w:val="00C7359F"/>
    <w:rsid w:val="00C736DA"/>
    <w:rsid w:val="00C737C5"/>
    <w:rsid w:val="00C73C1F"/>
    <w:rsid w:val="00C73EA8"/>
    <w:rsid w:val="00C7484E"/>
    <w:rsid w:val="00C7492A"/>
    <w:rsid w:val="00C74C26"/>
    <w:rsid w:val="00C74F92"/>
    <w:rsid w:val="00C74F95"/>
    <w:rsid w:val="00C75796"/>
    <w:rsid w:val="00C75874"/>
    <w:rsid w:val="00C76239"/>
    <w:rsid w:val="00C7655C"/>
    <w:rsid w:val="00C767BC"/>
    <w:rsid w:val="00C76BEF"/>
    <w:rsid w:val="00C76D36"/>
    <w:rsid w:val="00C77095"/>
    <w:rsid w:val="00C77841"/>
    <w:rsid w:val="00C80960"/>
    <w:rsid w:val="00C809AA"/>
    <w:rsid w:val="00C80A05"/>
    <w:rsid w:val="00C81232"/>
    <w:rsid w:val="00C81A81"/>
    <w:rsid w:val="00C81C7C"/>
    <w:rsid w:val="00C82116"/>
    <w:rsid w:val="00C82184"/>
    <w:rsid w:val="00C82238"/>
    <w:rsid w:val="00C82255"/>
    <w:rsid w:val="00C82BA6"/>
    <w:rsid w:val="00C8376B"/>
    <w:rsid w:val="00C83A40"/>
    <w:rsid w:val="00C83F76"/>
    <w:rsid w:val="00C8414C"/>
    <w:rsid w:val="00C8443F"/>
    <w:rsid w:val="00C844B1"/>
    <w:rsid w:val="00C84747"/>
    <w:rsid w:val="00C850B4"/>
    <w:rsid w:val="00C8574C"/>
    <w:rsid w:val="00C858A4"/>
    <w:rsid w:val="00C85D69"/>
    <w:rsid w:val="00C85E04"/>
    <w:rsid w:val="00C85FEB"/>
    <w:rsid w:val="00C86FB3"/>
    <w:rsid w:val="00C87061"/>
    <w:rsid w:val="00C87471"/>
    <w:rsid w:val="00C87F57"/>
    <w:rsid w:val="00C9002A"/>
    <w:rsid w:val="00C900B3"/>
    <w:rsid w:val="00C90228"/>
    <w:rsid w:val="00C90B51"/>
    <w:rsid w:val="00C921D0"/>
    <w:rsid w:val="00C9224F"/>
    <w:rsid w:val="00C92AEE"/>
    <w:rsid w:val="00C92F2F"/>
    <w:rsid w:val="00C93085"/>
    <w:rsid w:val="00C9328D"/>
    <w:rsid w:val="00C9353B"/>
    <w:rsid w:val="00C93D4C"/>
    <w:rsid w:val="00C93D77"/>
    <w:rsid w:val="00C93DBC"/>
    <w:rsid w:val="00C93DC8"/>
    <w:rsid w:val="00C93F45"/>
    <w:rsid w:val="00C944A8"/>
    <w:rsid w:val="00C9457A"/>
    <w:rsid w:val="00C947E9"/>
    <w:rsid w:val="00C94BAB"/>
    <w:rsid w:val="00C9583B"/>
    <w:rsid w:val="00C96451"/>
    <w:rsid w:val="00C96E6B"/>
    <w:rsid w:val="00C96F86"/>
    <w:rsid w:val="00C97511"/>
    <w:rsid w:val="00C9764D"/>
    <w:rsid w:val="00C97B5D"/>
    <w:rsid w:val="00C97F46"/>
    <w:rsid w:val="00CA02BF"/>
    <w:rsid w:val="00CA045C"/>
    <w:rsid w:val="00CA05ED"/>
    <w:rsid w:val="00CA070B"/>
    <w:rsid w:val="00CA0EEB"/>
    <w:rsid w:val="00CA1567"/>
    <w:rsid w:val="00CA1F75"/>
    <w:rsid w:val="00CA227F"/>
    <w:rsid w:val="00CA2397"/>
    <w:rsid w:val="00CA24B2"/>
    <w:rsid w:val="00CA29CE"/>
    <w:rsid w:val="00CA2A1B"/>
    <w:rsid w:val="00CA302D"/>
    <w:rsid w:val="00CA32CA"/>
    <w:rsid w:val="00CA3496"/>
    <w:rsid w:val="00CA359C"/>
    <w:rsid w:val="00CA3606"/>
    <w:rsid w:val="00CA3857"/>
    <w:rsid w:val="00CA3859"/>
    <w:rsid w:val="00CA40B9"/>
    <w:rsid w:val="00CA40CC"/>
    <w:rsid w:val="00CA4429"/>
    <w:rsid w:val="00CA562D"/>
    <w:rsid w:val="00CA6CBA"/>
    <w:rsid w:val="00CA6F1D"/>
    <w:rsid w:val="00CA7597"/>
    <w:rsid w:val="00CA77E4"/>
    <w:rsid w:val="00CA7CA9"/>
    <w:rsid w:val="00CB0429"/>
    <w:rsid w:val="00CB0804"/>
    <w:rsid w:val="00CB0818"/>
    <w:rsid w:val="00CB0B06"/>
    <w:rsid w:val="00CB0D4B"/>
    <w:rsid w:val="00CB0FB1"/>
    <w:rsid w:val="00CB11A5"/>
    <w:rsid w:val="00CB1725"/>
    <w:rsid w:val="00CB2CB9"/>
    <w:rsid w:val="00CB2CD8"/>
    <w:rsid w:val="00CB2CEB"/>
    <w:rsid w:val="00CB380B"/>
    <w:rsid w:val="00CB5247"/>
    <w:rsid w:val="00CB5447"/>
    <w:rsid w:val="00CB583B"/>
    <w:rsid w:val="00CB5FD6"/>
    <w:rsid w:val="00CB6FBA"/>
    <w:rsid w:val="00CB7174"/>
    <w:rsid w:val="00CB71D6"/>
    <w:rsid w:val="00CB749D"/>
    <w:rsid w:val="00CB74CF"/>
    <w:rsid w:val="00CB75E6"/>
    <w:rsid w:val="00CB762E"/>
    <w:rsid w:val="00CB7B01"/>
    <w:rsid w:val="00CB7C4F"/>
    <w:rsid w:val="00CB7D6C"/>
    <w:rsid w:val="00CC059D"/>
    <w:rsid w:val="00CC0B0F"/>
    <w:rsid w:val="00CC122F"/>
    <w:rsid w:val="00CC23F2"/>
    <w:rsid w:val="00CC2A96"/>
    <w:rsid w:val="00CC2C4E"/>
    <w:rsid w:val="00CC4818"/>
    <w:rsid w:val="00CC4ED0"/>
    <w:rsid w:val="00CC5499"/>
    <w:rsid w:val="00CC5563"/>
    <w:rsid w:val="00CC5565"/>
    <w:rsid w:val="00CC55E4"/>
    <w:rsid w:val="00CC5652"/>
    <w:rsid w:val="00CC57B0"/>
    <w:rsid w:val="00CC5F06"/>
    <w:rsid w:val="00CC63A6"/>
    <w:rsid w:val="00CC656C"/>
    <w:rsid w:val="00CC66DB"/>
    <w:rsid w:val="00CC66F9"/>
    <w:rsid w:val="00CC70EE"/>
    <w:rsid w:val="00CC7250"/>
    <w:rsid w:val="00CC7386"/>
    <w:rsid w:val="00CC7885"/>
    <w:rsid w:val="00CC7F9C"/>
    <w:rsid w:val="00CD0EA8"/>
    <w:rsid w:val="00CD10D7"/>
    <w:rsid w:val="00CD1BC2"/>
    <w:rsid w:val="00CD1C33"/>
    <w:rsid w:val="00CD2355"/>
    <w:rsid w:val="00CD2797"/>
    <w:rsid w:val="00CD27C1"/>
    <w:rsid w:val="00CD298A"/>
    <w:rsid w:val="00CD2ABF"/>
    <w:rsid w:val="00CD339D"/>
    <w:rsid w:val="00CD46B4"/>
    <w:rsid w:val="00CD4A33"/>
    <w:rsid w:val="00CD4E76"/>
    <w:rsid w:val="00CD50E4"/>
    <w:rsid w:val="00CD56A0"/>
    <w:rsid w:val="00CD69C6"/>
    <w:rsid w:val="00CD6BCF"/>
    <w:rsid w:val="00CD6CD3"/>
    <w:rsid w:val="00CD7000"/>
    <w:rsid w:val="00CD7381"/>
    <w:rsid w:val="00CD7524"/>
    <w:rsid w:val="00CD776A"/>
    <w:rsid w:val="00CD77B3"/>
    <w:rsid w:val="00CD790F"/>
    <w:rsid w:val="00CE098A"/>
    <w:rsid w:val="00CE1152"/>
    <w:rsid w:val="00CE1468"/>
    <w:rsid w:val="00CE2815"/>
    <w:rsid w:val="00CE286E"/>
    <w:rsid w:val="00CE2DCE"/>
    <w:rsid w:val="00CE3166"/>
    <w:rsid w:val="00CE337E"/>
    <w:rsid w:val="00CE37BA"/>
    <w:rsid w:val="00CE38B7"/>
    <w:rsid w:val="00CE3A8C"/>
    <w:rsid w:val="00CE4797"/>
    <w:rsid w:val="00CE4A8F"/>
    <w:rsid w:val="00CE4D26"/>
    <w:rsid w:val="00CE518D"/>
    <w:rsid w:val="00CE53D8"/>
    <w:rsid w:val="00CE5A15"/>
    <w:rsid w:val="00CE5C2A"/>
    <w:rsid w:val="00CE5C78"/>
    <w:rsid w:val="00CE5FC0"/>
    <w:rsid w:val="00CE65CF"/>
    <w:rsid w:val="00CE6B98"/>
    <w:rsid w:val="00CE6BF9"/>
    <w:rsid w:val="00CE6CB9"/>
    <w:rsid w:val="00CE6D5D"/>
    <w:rsid w:val="00CE6DCD"/>
    <w:rsid w:val="00CE6E28"/>
    <w:rsid w:val="00CE6F29"/>
    <w:rsid w:val="00CE75E5"/>
    <w:rsid w:val="00CE7D0A"/>
    <w:rsid w:val="00CE7D72"/>
    <w:rsid w:val="00CF00B3"/>
    <w:rsid w:val="00CF01EF"/>
    <w:rsid w:val="00CF085F"/>
    <w:rsid w:val="00CF117F"/>
    <w:rsid w:val="00CF188B"/>
    <w:rsid w:val="00CF1998"/>
    <w:rsid w:val="00CF1D58"/>
    <w:rsid w:val="00CF269C"/>
    <w:rsid w:val="00CF295C"/>
    <w:rsid w:val="00CF2B72"/>
    <w:rsid w:val="00CF3063"/>
    <w:rsid w:val="00CF341D"/>
    <w:rsid w:val="00CF3420"/>
    <w:rsid w:val="00CF39E7"/>
    <w:rsid w:val="00CF3B1F"/>
    <w:rsid w:val="00CF4147"/>
    <w:rsid w:val="00CF483B"/>
    <w:rsid w:val="00CF5A20"/>
    <w:rsid w:val="00CF5A8C"/>
    <w:rsid w:val="00CF5EB2"/>
    <w:rsid w:val="00CF696C"/>
    <w:rsid w:val="00CF6CD3"/>
    <w:rsid w:val="00CF736C"/>
    <w:rsid w:val="00CF765B"/>
    <w:rsid w:val="00CF7828"/>
    <w:rsid w:val="00D0024B"/>
    <w:rsid w:val="00D00557"/>
    <w:rsid w:val="00D00739"/>
    <w:rsid w:val="00D00882"/>
    <w:rsid w:val="00D00F4D"/>
    <w:rsid w:val="00D01E7C"/>
    <w:rsid w:val="00D02121"/>
    <w:rsid w:val="00D02246"/>
    <w:rsid w:val="00D0235E"/>
    <w:rsid w:val="00D02A61"/>
    <w:rsid w:val="00D02E21"/>
    <w:rsid w:val="00D0331E"/>
    <w:rsid w:val="00D041A0"/>
    <w:rsid w:val="00D044FE"/>
    <w:rsid w:val="00D04A69"/>
    <w:rsid w:val="00D04E6D"/>
    <w:rsid w:val="00D05C94"/>
    <w:rsid w:val="00D0654F"/>
    <w:rsid w:val="00D068FD"/>
    <w:rsid w:val="00D06ACC"/>
    <w:rsid w:val="00D06B38"/>
    <w:rsid w:val="00D06BDD"/>
    <w:rsid w:val="00D071C0"/>
    <w:rsid w:val="00D071CD"/>
    <w:rsid w:val="00D079D8"/>
    <w:rsid w:val="00D07A20"/>
    <w:rsid w:val="00D07BFC"/>
    <w:rsid w:val="00D1059C"/>
    <w:rsid w:val="00D114EA"/>
    <w:rsid w:val="00D11999"/>
    <w:rsid w:val="00D119BD"/>
    <w:rsid w:val="00D1234F"/>
    <w:rsid w:val="00D1293A"/>
    <w:rsid w:val="00D13395"/>
    <w:rsid w:val="00D13440"/>
    <w:rsid w:val="00D13A70"/>
    <w:rsid w:val="00D13FF0"/>
    <w:rsid w:val="00D14C39"/>
    <w:rsid w:val="00D14EE5"/>
    <w:rsid w:val="00D15267"/>
    <w:rsid w:val="00D152A5"/>
    <w:rsid w:val="00D15523"/>
    <w:rsid w:val="00D155D1"/>
    <w:rsid w:val="00D16029"/>
    <w:rsid w:val="00D16424"/>
    <w:rsid w:val="00D16484"/>
    <w:rsid w:val="00D1659F"/>
    <w:rsid w:val="00D169BE"/>
    <w:rsid w:val="00D16A0F"/>
    <w:rsid w:val="00D176A7"/>
    <w:rsid w:val="00D20349"/>
    <w:rsid w:val="00D20544"/>
    <w:rsid w:val="00D209A1"/>
    <w:rsid w:val="00D20F48"/>
    <w:rsid w:val="00D21A31"/>
    <w:rsid w:val="00D21DDB"/>
    <w:rsid w:val="00D22392"/>
    <w:rsid w:val="00D22D3D"/>
    <w:rsid w:val="00D22EEF"/>
    <w:rsid w:val="00D23172"/>
    <w:rsid w:val="00D24697"/>
    <w:rsid w:val="00D2479F"/>
    <w:rsid w:val="00D25A1A"/>
    <w:rsid w:val="00D25FD9"/>
    <w:rsid w:val="00D26109"/>
    <w:rsid w:val="00D2629B"/>
    <w:rsid w:val="00D264AA"/>
    <w:rsid w:val="00D26553"/>
    <w:rsid w:val="00D266D6"/>
    <w:rsid w:val="00D26BF8"/>
    <w:rsid w:val="00D26FE1"/>
    <w:rsid w:val="00D274CE"/>
    <w:rsid w:val="00D279C4"/>
    <w:rsid w:val="00D30F7C"/>
    <w:rsid w:val="00D3130F"/>
    <w:rsid w:val="00D316FF"/>
    <w:rsid w:val="00D31EDA"/>
    <w:rsid w:val="00D33016"/>
    <w:rsid w:val="00D3343B"/>
    <w:rsid w:val="00D33A4A"/>
    <w:rsid w:val="00D34469"/>
    <w:rsid w:val="00D34E5B"/>
    <w:rsid w:val="00D34FEF"/>
    <w:rsid w:val="00D352A9"/>
    <w:rsid w:val="00D35525"/>
    <w:rsid w:val="00D35986"/>
    <w:rsid w:val="00D35D62"/>
    <w:rsid w:val="00D35E7D"/>
    <w:rsid w:val="00D362D3"/>
    <w:rsid w:val="00D3654F"/>
    <w:rsid w:val="00D36A74"/>
    <w:rsid w:val="00D372B2"/>
    <w:rsid w:val="00D3774A"/>
    <w:rsid w:val="00D37B40"/>
    <w:rsid w:val="00D37F69"/>
    <w:rsid w:val="00D402C8"/>
    <w:rsid w:val="00D40343"/>
    <w:rsid w:val="00D40446"/>
    <w:rsid w:val="00D40A75"/>
    <w:rsid w:val="00D40DB4"/>
    <w:rsid w:val="00D40E28"/>
    <w:rsid w:val="00D40ED9"/>
    <w:rsid w:val="00D41A93"/>
    <w:rsid w:val="00D41AAC"/>
    <w:rsid w:val="00D41F01"/>
    <w:rsid w:val="00D42FF8"/>
    <w:rsid w:val="00D43418"/>
    <w:rsid w:val="00D43E1F"/>
    <w:rsid w:val="00D43E83"/>
    <w:rsid w:val="00D441CB"/>
    <w:rsid w:val="00D44ABF"/>
    <w:rsid w:val="00D44DD9"/>
    <w:rsid w:val="00D44E95"/>
    <w:rsid w:val="00D4505B"/>
    <w:rsid w:val="00D45C17"/>
    <w:rsid w:val="00D45F2A"/>
    <w:rsid w:val="00D461D5"/>
    <w:rsid w:val="00D46B17"/>
    <w:rsid w:val="00D46EAD"/>
    <w:rsid w:val="00D47524"/>
    <w:rsid w:val="00D47AA3"/>
    <w:rsid w:val="00D47C2B"/>
    <w:rsid w:val="00D47DBD"/>
    <w:rsid w:val="00D5001B"/>
    <w:rsid w:val="00D502C0"/>
    <w:rsid w:val="00D5046D"/>
    <w:rsid w:val="00D50650"/>
    <w:rsid w:val="00D508C4"/>
    <w:rsid w:val="00D50995"/>
    <w:rsid w:val="00D51856"/>
    <w:rsid w:val="00D51B3E"/>
    <w:rsid w:val="00D52013"/>
    <w:rsid w:val="00D521B7"/>
    <w:rsid w:val="00D52222"/>
    <w:rsid w:val="00D52370"/>
    <w:rsid w:val="00D52C02"/>
    <w:rsid w:val="00D53311"/>
    <w:rsid w:val="00D53545"/>
    <w:rsid w:val="00D535B1"/>
    <w:rsid w:val="00D53A46"/>
    <w:rsid w:val="00D5476C"/>
    <w:rsid w:val="00D55215"/>
    <w:rsid w:val="00D5560A"/>
    <w:rsid w:val="00D556C2"/>
    <w:rsid w:val="00D55AAE"/>
    <w:rsid w:val="00D55F10"/>
    <w:rsid w:val="00D560F1"/>
    <w:rsid w:val="00D56A31"/>
    <w:rsid w:val="00D56AA7"/>
    <w:rsid w:val="00D571A4"/>
    <w:rsid w:val="00D5728A"/>
    <w:rsid w:val="00D57CE9"/>
    <w:rsid w:val="00D604F5"/>
    <w:rsid w:val="00D60D31"/>
    <w:rsid w:val="00D61215"/>
    <w:rsid w:val="00D619F5"/>
    <w:rsid w:val="00D61CD4"/>
    <w:rsid w:val="00D620D4"/>
    <w:rsid w:val="00D622C6"/>
    <w:rsid w:val="00D624AF"/>
    <w:rsid w:val="00D62538"/>
    <w:rsid w:val="00D62586"/>
    <w:rsid w:val="00D62A95"/>
    <w:rsid w:val="00D62B3D"/>
    <w:rsid w:val="00D62E5C"/>
    <w:rsid w:val="00D63206"/>
    <w:rsid w:val="00D638D2"/>
    <w:rsid w:val="00D63B6E"/>
    <w:rsid w:val="00D640F6"/>
    <w:rsid w:val="00D650CF"/>
    <w:rsid w:val="00D652C8"/>
    <w:rsid w:val="00D65319"/>
    <w:rsid w:val="00D66041"/>
    <w:rsid w:val="00D665E7"/>
    <w:rsid w:val="00D67295"/>
    <w:rsid w:val="00D67732"/>
    <w:rsid w:val="00D7012D"/>
    <w:rsid w:val="00D70520"/>
    <w:rsid w:val="00D70677"/>
    <w:rsid w:val="00D70A5F"/>
    <w:rsid w:val="00D713E0"/>
    <w:rsid w:val="00D714C5"/>
    <w:rsid w:val="00D71AA2"/>
    <w:rsid w:val="00D71AAE"/>
    <w:rsid w:val="00D71B5D"/>
    <w:rsid w:val="00D72334"/>
    <w:rsid w:val="00D7325A"/>
    <w:rsid w:val="00D73634"/>
    <w:rsid w:val="00D73C1C"/>
    <w:rsid w:val="00D74478"/>
    <w:rsid w:val="00D7527C"/>
    <w:rsid w:val="00D752E5"/>
    <w:rsid w:val="00D753C6"/>
    <w:rsid w:val="00D7560D"/>
    <w:rsid w:val="00D757E7"/>
    <w:rsid w:val="00D7680B"/>
    <w:rsid w:val="00D76D46"/>
    <w:rsid w:val="00D774D0"/>
    <w:rsid w:val="00D805EE"/>
    <w:rsid w:val="00D80C51"/>
    <w:rsid w:val="00D812F6"/>
    <w:rsid w:val="00D821C3"/>
    <w:rsid w:val="00D82200"/>
    <w:rsid w:val="00D826AC"/>
    <w:rsid w:val="00D82AE4"/>
    <w:rsid w:val="00D82CBA"/>
    <w:rsid w:val="00D82F0C"/>
    <w:rsid w:val="00D831E0"/>
    <w:rsid w:val="00D83542"/>
    <w:rsid w:val="00D845F3"/>
    <w:rsid w:val="00D85233"/>
    <w:rsid w:val="00D8527D"/>
    <w:rsid w:val="00D855B5"/>
    <w:rsid w:val="00D85C0D"/>
    <w:rsid w:val="00D86467"/>
    <w:rsid w:val="00D86B21"/>
    <w:rsid w:val="00D86BCA"/>
    <w:rsid w:val="00D872F8"/>
    <w:rsid w:val="00D8733C"/>
    <w:rsid w:val="00D878C3"/>
    <w:rsid w:val="00D90196"/>
    <w:rsid w:val="00D90733"/>
    <w:rsid w:val="00D9086C"/>
    <w:rsid w:val="00D90978"/>
    <w:rsid w:val="00D90A95"/>
    <w:rsid w:val="00D91D6B"/>
    <w:rsid w:val="00D91ECE"/>
    <w:rsid w:val="00D9221D"/>
    <w:rsid w:val="00D9234D"/>
    <w:rsid w:val="00D92996"/>
    <w:rsid w:val="00D92FDC"/>
    <w:rsid w:val="00D931B3"/>
    <w:rsid w:val="00D93548"/>
    <w:rsid w:val="00D93CBE"/>
    <w:rsid w:val="00D941DE"/>
    <w:rsid w:val="00D94861"/>
    <w:rsid w:val="00D94CEF"/>
    <w:rsid w:val="00D9524E"/>
    <w:rsid w:val="00D95D98"/>
    <w:rsid w:val="00D95DFD"/>
    <w:rsid w:val="00D962A5"/>
    <w:rsid w:val="00D9639F"/>
    <w:rsid w:val="00D96AD5"/>
    <w:rsid w:val="00D97223"/>
    <w:rsid w:val="00D97BC9"/>
    <w:rsid w:val="00D97E57"/>
    <w:rsid w:val="00D97EAB"/>
    <w:rsid w:val="00DA03C1"/>
    <w:rsid w:val="00DA06A5"/>
    <w:rsid w:val="00DA0FBE"/>
    <w:rsid w:val="00DA21A8"/>
    <w:rsid w:val="00DA29E8"/>
    <w:rsid w:val="00DA2BD4"/>
    <w:rsid w:val="00DA2EEC"/>
    <w:rsid w:val="00DA3D19"/>
    <w:rsid w:val="00DA5058"/>
    <w:rsid w:val="00DA5452"/>
    <w:rsid w:val="00DA5F09"/>
    <w:rsid w:val="00DA6514"/>
    <w:rsid w:val="00DA673F"/>
    <w:rsid w:val="00DA6C67"/>
    <w:rsid w:val="00DA6D23"/>
    <w:rsid w:val="00DA6E7F"/>
    <w:rsid w:val="00DA713D"/>
    <w:rsid w:val="00DA7BBE"/>
    <w:rsid w:val="00DB08F2"/>
    <w:rsid w:val="00DB0AC8"/>
    <w:rsid w:val="00DB0C59"/>
    <w:rsid w:val="00DB1BB5"/>
    <w:rsid w:val="00DB2369"/>
    <w:rsid w:val="00DB274D"/>
    <w:rsid w:val="00DB28B9"/>
    <w:rsid w:val="00DB317C"/>
    <w:rsid w:val="00DB3956"/>
    <w:rsid w:val="00DB3F90"/>
    <w:rsid w:val="00DB4179"/>
    <w:rsid w:val="00DB42A1"/>
    <w:rsid w:val="00DB432B"/>
    <w:rsid w:val="00DB4FBC"/>
    <w:rsid w:val="00DB5554"/>
    <w:rsid w:val="00DB5912"/>
    <w:rsid w:val="00DB6A98"/>
    <w:rsid w:val="00DB6C53"/>
    <w:rsid w:val="00DB76D1"/>
    <w:rsid w:val="00DB7A63"/>
    <w:rsid w:val="00DC0512"/>
    <w:rsid w:val="00DC0865"/>
    <w:rsid w:val="00DC0A3E"/>
    <w:rsid w:val="00DC0AF5"/>
    <w:rsid w:val="00DC1153"/>
    <w:rsid w:val="00DC1904"/>
    <w:rsid w:val="00DC1BBC"/>
    <w:rsid w:val="00DC1D97"/>
    <w:rsid w:val="00DC1E36"/>
    <w:rsid w:val="00DC1E46"/>
    <w:rsid w:val="00DC27D0"/>
    <w:rsid w:val="00DC330E"/>
    <w:rsid w:val="00DC39FA"/>
    <w:rsid w:val="00DC421A"/>
    <w:rsid w:val="00DC4EBF"/>
    <w:rsid w:val="00DC50C8"/>
    <w:rsid w:val="00DC526F"/>
    <w:rsid w:val="00DC5B1B"/>
    <w:rsid w:val="00DC5C15"/>
    <w:rsid w:val="00DC5F67"/>
    <w:rsid w:val="00DC67B3"/>
    <w:rsid w:val="00DC6ADC"/>
    <w:rsid w:val="00DC6B24"/>
    <w:rsid w:val="00DC73B8"/>
    <w:rsid w:val="00DC7873"/>
    <w:rsid w:val="00DC798E"/>
    <w:rsid w:val="00DC7EC4"/>
    <w:rsid w:val="00DD02BB"/>
    <w:rsid w:val="00DD02E1"/>
    <w:rsid w:val="00DD1571"/>
    <w:rsid w:val="00DD18E0"/>
    <w:rsid w:val="00DD1F5F"/>
    <w:rsid w:val="00DD2003"/>
    <w:rsid w:val="00DD21B9"/>
    <w:rsid w:val="00DD2236"/>
    <w:rsid w:val="00DD29CA"/>
    <w:rsid w:val="00DD3E35"/>
    <w:rsid w:val="00DD4981"/>
    <w:rsid w:val="00DD4A53"/>
    <w:rsid w:val="00DD4AA6"/>
    <w:rsid w:val="00DD4BF2"/>
    <w:rsid w:val="00DD4E1C"/>
    <w:rsid w:val="00DD5463"/>
    <w:rsid w:val="00DD5A2A"/>
    <w:rsid w:val="00DD60E9"/>
    <w:rsid w:val="00DD6C02"/>
    <w:rsid w:val="00DD6D72"/>
    <w:rsid w:val="00DD6DA5"/>
    <w:rsid w:val="00DD6EFC"/>
    <w:rsid w:val="00DD7218"/>
    <w:rsid w:val="00DD728D"/>
    <w:rsid w:val="00DD775E"/>
    <w:rsid w:val="00DD7808"/>
    <w:rsid w:val="00DD7B8A"/>
    <w:rsid w:val="00DE07F1"/>
    <w:rsid w:val="00DE180C"/>
    <w:rsid w:val="00DE1CEC"/>
    <w:rsid w:val="00DE2F6A"/>
    <w:rsid w:val="00DE311C"/>
    <w:rsid w:val="00DE339A"/>
    <w:rsid w:val="00DE393B"/>
    <w:rsid w:val="00DE3B01"/>
    <w:rsid w:val="00DE4A19"/>
    <w:rsid w:val="00DE4FBC"/>
    <w:rsid w:val="00DE53F8"/>
    <w:rsid w:val="00DE57AF"/>
    <w:rsid w:val="00DE59B3"/>
    <w:rsid w:val="00DE5A14"/>
    <w:rsid w:val="00DE5DE1"/>
    <w:rsid w:val="00DE6316"/>
    <w:rsid w:val="00DE65A2"/>
    <w:rsid w:val="00DE687E"/>
    <w:rsid w:val="00DE70ED"/>
    <w:rsid w:val="00DE747E"/>
    <w:rsid w:val="00DF074E"/>
    <w:rsid w:val="00DF0DB1"/>
    <w:rsid w:val="00DF12BB"/>
    <w:rsid w:val="00DF179B"/>
    <w:rsid w:val="00DF19A7"/>
    <w:rsid w:val="00DF2EEC"/>
    <w:rsid w:val="00DF3695"/>
    <w:rsid w:val="00DF3F03"/>
    <w:rsid w:val="00DF436C"/>
    <w:rsid w:val="00DF43ED"/>
    <w:rsid w:val="00DF4F0B"/>
    <w:rsid w:val="00DF548E"/>
    <w:rsid w:val="00DF5533"/>
    <w:rsid w:val="00DF5A92"/>
    <w:rsid w:val="00DF5B64"/>
    <w:rsid w:val="00DF64EC"/>
    <w:rsid w:val="00DF65C6"/>
    <w:rsid w:val="00DF6986"/>
    <w:rsid w:val="00DF699C"/>
    <w:rsid w:val="00DF6C49"/>
    <w:rsid w:val="00DF6CCA"/>
    <w:rsid w:val="00DF6D82"/>
    <w:rsid w:val="00DF70F2"/>
    <w:rsid w:val="00DF7F26"/>
    <w:rsid w:val="00DF7F8B"/>
    <w:rsid w:val="00DF7FA6"/>
    <w:rsid w:val="00E00D31"/>
    <w:rsid w:val="00E0116B"/>
    <w:rsid w:val="00E01E29"/>
    <w:rsid w:val="00E02823"/>
    <w:rsid w:val="00E02A75"/>
    <w:rsid w:val="00E03903"/>
    <w:rsid w:val="00E03913"/>
    <w:rsid w:val="00E0392A"/>
    <w:rsid w:val="00E03D23"/>
    <w:rsid w:val="00E04963"/>
    <w:rsid w:val="00E04BCE"/>
    <w:rsid w:val="00E04F30"/>
    <w:rsid w:val="00E05AF3"/>
    <w:rsid w:val="00E05BAD"/>
    <w:rsid w:val="00E06406"/>
    <w:rsid w:val="00E06C53"/>
    <w:rsid w:val="00E071D7"/>
    <w:rsid w:val="00E0773B"/>
    <w:rsid w:val="00E0773F"/>
    <w:rsid w:val="00E07828"/>
    <w:rsid w:val="00E10023"/>
    <w:rsid w:val="00E1026D"/>
    <w:rsid w:val="00E10297"/>
    <w:rsid w:val="00E1034D"/>
    <w:rsid w:val="00E1063C"/>
    <w:rsid w:val="00E10D0A"/>
    <w:rsid w:val="00E10EFD"/>
    <w:rsid w:val="00E112AA"/>
    <w:rsid w:val="00E11D4F"/>
    <w:rsid w:val="00E12DD2"/>
    <w:rsid w:val="00E12F79"/>
    <w:rsid w:val="00E1350F"/>
    <w:rsid w:val="00E14059"/>
    <w:rsid w:val="00E1450F"/>
    <w:rsid w:val="00E1486D"/>
    <w:rsid w:val="00E158F7"/>
    <w:rsid w:val="00E15A8E"/>
    <w:rsid w:val="00E161DA"/>
    <w:rsid w:val="00E162A8"/>
    <w:rsid w:val="00E16A06"/>
    <w:rsid w:val="00E16B39"/>
    <w:rsid w:val="00E16DF0"/>
    <w:rsid w:val="00E16F5E"/>
    <w:rsid w:val="00E172EE"/>
    <w:rsid w:val="00E1738F"/>
    <w:rsid w:val="00E17759"/>
    <w:rsid w:val="00E20356"/>
    <w:rsid w:val="00E20B2A"/>
    <w:rsid w:val="00E20DAE"/>
    <w:rsid w:val="00E2150F"/>
    <w:rsid w:val="00E2170A"/>
    <w:rsid w:val="00E217B7"/>
    <w:rsid w:val="00E21901"/>
    <w:rsid w:val="00E21949"/>
    <w:rsid w:val="00E2263B"/>
    <w:rsid w:val="00E226E6"/>
    <w:rsid w:val="00E2330C"/>
    <w:rsid w:val="00E2347E"/>
    <w:rsid w:val="00E244C9"/>
    <w:rsid w:val="00E2471E"/>
    <w:rsid w:val="00E24DE6"/>
    <w:rsid w:val="00E250C0"/>
    <w:rsid w:val="00E25237"/>
    <w:rsid w:val="00E25406"/>
    <w:rsid w:val="00E2562C"/>
    <w:rsid w:val="00E25F2F"/>
    <w:rsid w:val="00E25FB4"/>
    <w:rsid w:val="00E26052"/>
    <w:rsid w:val="00E2621C"/>
    <w:rsid w:val="00E26330"/>
    <w:rsid w:val="00E2683A"/>
    <w:rsid w:val="00E26E1A"/>
    <w:rsid w:val="00E27084"/>
    <w:rsid w:val="00E271B4"/>
    <w:rsid w:val="00E27789"/>
    <w:rsid w:val="00E27CBF"/>
    <w:rsid w:val="00E30C72"/>
    <w:rsid w:val="00E316DA"/>
    <w:rsid w:val="00E31D49"/>
    <w:rsid w:val="00E31E7E"/>
    <w:rsid w:val="00E31F37"/>
    <w:rsid w:val="00E322DD"/>
    <w:rsid w:val="00E324A3"/>
    <w:rsid w:val="00E32FE6"/>
    <w:rsid w:val="00E33268"/>
    <w:rsid w:val="00E34541"/>
    <w:rsid w:val="00E34815"/>
    <w:rsid w:val="00E34AED"/>
    <w:rsid w:val="00E34EA0"/>
    <w:rsid w:val="00E351CD"/>
    <w:rsid w:val="00E356DD"/>
    <w:rsid w:val="00E357B7"/>
    <w:rsid w:val="00E35C0E"/>
    <w:rsid w:val="00E3693C"/>
    <w:rsid w:val="00E369B8"/>
    <w:rsid w:val="00E373DA"/>
    <w:rsid w:val="00E37F81"/>
    <w:rsid w:val="00E407C4"/>
    <w:rsid w:val="00E40D36"/>
    <w:rsid w:val="00E41397"/>
    <w:rsid w:val="00E418C0"/>
    <w:rsid w:val="00E42693"/>
    <w:rsid w:val="00E4277B"/>
    <w:rsid w:val="00E42925"/>
    <w:rsid w:val="00E4293B"/>
    <w:rsid w:val="00E42A5D"/>
    <w:rsid w:val="00E42B24"/>
    <w:rsid w:val="00E42FD5"/>
    <w:rsid w:val="00E434A7"/>
    <w:rsid w:val="00E44088"/>
    <w:rsid w:val="00E44880"/>
    <w:rsid w:val="00E448E1"/>
    <w:rsid w:val="00E4515A"/>
    <w:rsid w:val="00E45E29"/>
    <w:rsid w:val="00E461A1"/>
    <w:rsid w:val="00E46950"/>
    <w:rsid w:val="00E46DF5"/>
    <w:rsid w:val="00E475C2"/>
    <w:rsid w:val="00E47A93"/>
    <w:rsid w:val="00E5031A"/>
    <w:rsid w:val="00E512E7"/>
    <w:rsid w:val="00E514B2"/>
    <w:rsid w:val="00E518A0"/>
    <w:rsid w:val="00E52FC1"/>
    <w:rsid w:val="00E53000"/>
    <w:rsid w:val="00E53A1A"/>
    <w:rsid w:val="00E53C79"/>
    <w:rsid w:val="00E53F4D"/>
    <w:rsid w:val="00E5412B"/>
    <w:rsid w:val="00E5440F"/>
    <w:rsid w:val="00E54726"/>
    <w:rsid w:val="00E551CB"/>
    <w:rsid w:val="00E559C2"/>
    <w:rsid w:val="00E559F4"/>
    <w:rsid w:val="00E55A82"/>
    <w:rsid w:val="00E55B2C"/>
    <w:rsid w:val="00E55BA8"/>
    <w:rsid w:val="00E56A57"/>
    <w:rsid w:val="00E56F7E"/>
    <w:rsid w:val="00E57BAA"/>
    <w:rsid w:val="00E6065F"/>
    <w:rsid w:val="00E60B38"/>
    <w:rsid w:val="00E60D3C"/>
    <w:rsid w:val="00E61521"/>
    <w:rsid w:val="00E618EC"/>
    <w:rsid w:val="00E61A5E"/>
    <w:rsid w:val="00E6298B"/>
    <w:rsid w:val="00E634A2"/>
    <w:rsid w:val="00E634F0"/>
    <w:rsid w:val="00E6389F"/>
    <w:rsid w:val="00E63E86"/>
    <w:rsid w:val="00E63FC0"/>
    <w:rsid w:val="00E64722"/>
    <w:rsid w:val="00E64765"/>
    <w:rsid w:val="00E64789"/>
    <w:rsid w:val="00E64EA8"/>
    <w:rsid w:val="00E6529A"/>
    <w:rsid w:val="00E65501"/>
    <w:rsid w:val="00E65743"/>
    <w:rsid w:val="00E65871"/>
    <w:rsid w:val="00E65F75"/>
    <w:rsid w:val="00E6616B"/>
    <w:rsid w:val="00E66275"/>
    <w:rsid w:val="00E662E6"/>
    <w:rsid w:val="00E667EE"/>
    <w:rsid w:val="00E66A2A"/>
    <w:rsid w:val="00E679C7"/>
    <w:rsid w:val="00E67CA6"/>
    <w:rsid w:val="00E70242"/>
    <w:rsid w:val="00E70786"/>
    <w:rsid w:val="00E70F77"/>
    <w:rsid w:val="00E71035"/>
    <w:rsid w:val="00E71373"/>
    <w:rsid w:val="00E7148F"/>
    <w:rsid w:val="00E7156D"/>
    <w:rsid w:val="00E7231C"/>
    <w:rsid w:val="00E7276E"/>
    <w:rsid w:val="00E727FB"/>
    <w:rsid w:val="00E728E9"/>
    <w:rsid w:val="00E733E1"/>
    <w:rsid w:val="00E73B64"/>
    <w:rsid w:val="00E73F48"/>
    <w:rsid w:val="00E74189"/>
    <w:rsid w:val="00E74785"/>
    <w:rsid w:val="00E7506D"/>
    <w:rsid w:val="00E75169"/>
    <w:rsid w:val="00E75456"/>
    <w:rsid w:val="00E75ECA"/>
    <w:rsid w:val="00E761DF"/>
    <w:rsid w:val="00E76866"/>
    <w:rsid w:val="00E7743C"/>
    <w:rsid w:val="00E778BA"/>
    <w:rsid w:val="00E779BB"/>
    <w:rsid w:val="00E77A3E"/>
    <w:rsid w:val="00E803BF"/>
    <w:rsid w:val="00E804CF"/>
    <w:rsid w:val="00E807E0"/>
    <w:rsid w:val="00E80D0E"/>
    <w:rsid w:val="00E81420"/>
    <w:rsid w:val="00E81927"/>
    <w:rsid w:val="00E81A4F"/>
    <w:rsid w:val="00E81A83"/>
    <w:rsid w:val="00E82BFC"/>
    <w:rsid w:val="00E8388E"/>
    <w:rsid w:val="00E8397E"/>
    <w:rsid w:val="00E83CBF"/>
    <w:rsid w:val="00E84110"/>
    <w:rsid w:val="00E845E6"/>
    <w:rsid w:val="00E846AA"/>
    <w:rsid w:val="00E848C6"/>
    <w:rsid w:val="00E848D6"/>
    <w:rsid w:val="00E85251"/>
    <w:rsid w:val="00E857D5"/>
    <w:rsid w:val="00E857E4"/>
    <w:rsid w:val="00E861B7"/>
    <w:rsid w:val="00E867AB"/>
    <w:rsid w:val="00E874DB"/>
    <w:rsid w:val="00E878FB"/>
    <w:rsid w:val="00E87DC2"/>
    <w:rsid w:val="00E901DF"/>
    <w:rsid w:val="00E9020A"/>
    <w:rsid w:val="00E90249"/>
    <w:rsid w:val="00E905C5"/>
    <w:rsid w:val="00E91AA5"/>
    <w:rsid w:val="00E923E4"/>
    <w:rsid w:val="00E9262E"/>
    <w:rsid w:val="00E926CC"/>
    <w:rsid w:val="00E92A80"/>
    <w:rsid w:val="00E92C12"/>
    <w:rsid w:val="00E92EF9"/>
    <w:rsid w:val="00E93016"/>
    <w:rsid w:val="00E9305B"/>
    <w:rsid w:val="00E933D4"/>
    <w:rsid w:val="00E939C0"/>
    <w:rsid w:val="00E9412C"/>
    <w:rsid w:val="00E94152"/>
    <w:rsid w:val="00E94506"/>
    <w:rsid w:val="00E94824"/>
    <w:rsid w:val="00E94DC4"/>
    <w:rsid w:val="00E95206"/>
    <w:rsid w:val="00E9575A"/>
    <w:rsid w:val="00E95AD3"/>
    <w:rsid w:val="00E95D73"/>
    <w:rsid w:val="00E95DDD"/>
    <w:rsid w:val="00E95F17"/>
    <w:rsid w:val="00E96384"/>
    <w:rsid w:val="00E96948"/>
    <w:rsid w:val="00E96BEF"/>
    <w:rsid w:val="00E96C9F"/>
    <w:rsid w:val="00E96CB7"/>
    <w:rsid w:val="00E96D81"/>
    <w:rsid w:val="00E9725E"/>
    <w:rsid w:val="00E97672"/>
    <w:rsid w:val="00E97ADC"/>
    <w:rsid w:val="00E97E41"/>
    <w:rsid w:val="00EA000A"/>
    <w:rsid w:val="00EA0163"/>
    <w:rsid w:val="00EA0433"/>
    <w:rsid w:val="00EA076F"/>
    <w:rsid w:val="00EA0AB8"/>
    <w:rsid w:val="00EA0EB1"/>
    <w:rsid w:val="00EA3246"/>
    <w:rsid w:val="00EA48A7"/>
    <w:rsid w:val="00EA49D3"/>
    <w:rsid w:val="00EA4ADB"/>
    <w:rsid w:val="00EA509F"/>
    <w:rsid w:val="00EA521B"/>
    <w:rsid w:val="00EA5F15"/>
    <w:rsid w:val="00EA61FA"/>
    <w:rsid w:val="00EA65B9"/>
    <w:rsid w:val="00EA66CA"/>
    <w:rsid w:val="00EA6C58"/>
    <w:rsid w:val="00EA6E1B"/>
    <w:rsid w:val="00EA70B2"/>
    <w:rsid w:val="00EA7728"/>
    <w:rsid w:val="00EA772D"/>
    <w:rsid w:val="00EA7921"/>
    <w:rsid w:val="00EA7A55"/>
    <w:rsid w:val="00EB019D"/>
    <w:rsid w:val="00EB038A"/>
    <w:rsid w:val="00EB0546"/>
    <w:rsid w:val="00EB247F"/>
    <w:rsid w:val="00EB24B9"/>
    <w:rsid w:val="00EB2807"/>
    <w:rsid w:val="00EB2919"/>
    <w:rsid w:val="00EB298E"/>
    <w:rsid w:val="00EB31C3"/>
    <w:rsid w:val="00EB3D14"/>
    <w:rsid w:val="00EB411E"/>
    <w:rsid w:val="00EB41F0"/>
    <w:rsid w:val="00EB44A7"/>
    <w:rsid w:val="00EB4625"/>
    <w:rsid w:val="00EB4D44"/>
    <w:rsid w:val="00EB4EFB"/>
    <w:rsid w:val="00EB50E3"/>
    <w:rsid w:val="00EB562F"/>
    <w:rsid w:val="00EB6DDE"/>
    <w:rsid w:val="00EB723A"/>
    <w:rsid w:val="00EC046C"/>
    <w:rsid w:val="00EC06C4"/>
    <w:rsid w:val="00EC0856"/>
    <w:rsid w:val="00EC2038"/>
    <w:rsid w:val="00EC24C8"/>
    <w:rsid w:val="00EC29D4"/>
    <w:rsid w:val="00EC2B1A"/>
    <w:rsid w:val="00EC3225"/>
    <w:rsid w:val="00EC3DAF"/>
    <w:rsid w:val="00EC411F"/>
    <w:rsid w:val="00EC4325"/>
    <w:rsid w:val="00EC46C0"/>
    <w:rsid w:val="00EC4C65"/>
    <w:rsid w:val="00EC51F8"/>
    <w:rsid w:val="00EC539E"/>
    <w:rsid w:val="00EC551C"/>
    <w:rsid w:val="00EC55C7"/>
    <w:rsid w:val="00EC5BD2"/>
    <w:rsid w:val="00EC63A9"/>
    <w:rsid w:val="00EC64D3"/>
    <w:rsid w:val="00EC70CF"/>
    <w:rsid w:val="00EC7C94"/>
    <w:rsid w:val="00EC7EA3"/>
    <w:rsid w:val="00ED03A7"/>
    <w:rsid w:val="00ED06A1"/>
    <w:rsid w:val="00ED06F9"/>
    <w:rsid w:val="00ED07AF"/>
    <w:rsid w:val="00ED1746"/>
    <w:rsid w:val="00ED17D3"/>
    <w:rsid w:val="00ED1BF3"/>
    <w:rsid w:val="00ED2987"/>
    <w:rsid w:val="00ED2CC5"/>
    <w:rsid w:val="00ED3458"/>
    <w:rsid w:val="00ED4850"/>
    <w:rsid w:val="00ED48E1"/>
    <w:rsid w:val="00ED4A54"/>
    <w:rsid w:val="00ED4C84"/>
    <w:rsid w:val="00ED4CF4"/>
    <w:rsid w:val="00ED4D62"/>
    <w:rsid w:val="00ED6857"/>
    <w:rsid w:val="00ED717F"/>
    <w:rsid w:val="00ED7853"/>
    <w:rsid w:val="00ED79A1"/>
    <w:rsid w:val="00ED7BBA"/>
    <w:rsid w:val="00ED7F05"/>
    <w:rsid w:val="00EE0647"/>
    <w:rsid w:val="00EE091D"/>
    <w:rsid w:val="00EE0B5A"/>
    <w:rsid w:val="00EE0E1F"/>
    <w:rsid w:val="00EE15CE"/>
    <w:rsid w:val="00EE16CC"/>
    <w:rsid w:val="00EE2E6B"/>
    <w:rsid w:val="00EE31D6"/>
    <w:rsid w:val="00EE32BF"/>
    <w:rsid w:val="00EE34B0"/>
    <w:rsid w:val="00EE3C04"/>
    <w:rsid w:val="00EE3C14"/>
    <w:rsid w:val="00EE49D1"/>
    <w:rsid w:val="00EE53D0"/>
    <w:rsid w:val="00EE6B35"/>
    <w:rsid w:val="00EE72AC"/>
    <w:rsid w:val="00EE7814"/>
    <w:rsid w:val="00EF008C"/>
    <w:rsid w:val="00EF0099"/>
    <w:rsid w:val="00EF015F"/>
    <w:rsid w:val="00EF0180"/>
    <w:rsid w:val="00EF09E9"/>
    <w:rsid w:val="00EF1076"/>
    <w:rsid w:val="00EF1638"/>
    <w:rsid w:val="00EF190F"/>
    <w:rsid w:val="00EF196E"/>
    <w:rsid w:val="00EF1F02"/>
    <w:rsid w:val="00EF3811"/>
    <w:rsid w:val="00EF3C8E"/>
    <w:rsid w:val="00EF41BD"/>
    <w:rsid w:val="00EF513A"/>
    <w:rsid w:val="00EF5345"/>
    <w:rsid w:val="00EF5CB2"/>
    <w:rsid w:val="00EF5EDC"/>
    <w:rsid w:val="00EF6550"/>
    <w:rsid w:val="00EF66F5"/>
    <w:rsid w:val="00EF6837"/>
    <w:rsid w:val="00EF6890"/>
    <w:rsid w:val="00EF69CD"/>
    <w:rsid w:val="00EF6AF9"/>
    <w:rsid w:val="00EF6E3F"/>
    <w:rsid w:val="00EF72FE"/>
    <w:rsid w:val="00EF78C7"/>
    <w:rsid w:val="00EF79A9"/>
    <w:rsid w:val="00EF7D93"/>
    <w:rsid w:val="00F003E7"/>
    <w:rsid w:val="00F00414"/>
    <w:rsid w:val="00F00711"/>
    <w:rsid w:val="00F00971"/>
    <w:rsid w:val="00F0124C"/>
    <w:rsid w:val="00F01859"/>
    <w:rsid w:val="00F01A7D"/>
    <w:rsid w:val="00F01B6B"/>
    <w:rsid w:val="00F01CD7"/>
    <w:rsid w:val="00F02443"/>
    <w:rsid w:val="00F02633"/>
    <w:rsid w:val="00F036BE"/>
    <w:rsid w:val="00F0402D"/>
    <w:rsid w:val="00F04196"/>
    <w:rsid w:val="00F0463E"/>
    <w:rsid w:val="00F04C1E"/>
    <w:rsid w:val="00F053A8"/>
    <w:rsid w:val="00F07215"/>
    <w:rsid w:val="00F078FF"/>
    <w:rsid w:val="00F1061E"/>
    <w:rsid w:val="00F10B78"/>
    <w:rsid w:val="00F10C68"/>
    <w:rsid w:val="00F10F54"/>
    <w:rsid w:val="00F1123A"/>
    <w:rsid w:val="00F11F9C"/>
    <w:rsid w:val="00F122CA"/>
    <w:rsid w:val="00F12AD5"/>
    <w:rsid w:val="00F13262"/>
    <w:rsid w:val="00F133DE"/>
    <w:rsid w:val="00F13551"/>
    <w:rsid w:val="00F13BC1"/>
    <w:rsid w:val="00F13CE5"/>
    <w:rsid w:val="00F13D42"/>
    <w:rsid w:val="00F14861"/>
    <w:rsid w:val="00F14914"/>
    <w:rsid w:val="00F156E7"/>
    <w:rsid w:val="00F1685F"/>
    <w:rsid w:val="00F16CE0"/>
    <w:rsid w:val="00F17E73"/>
    <w:rsid w:val="00F17ED9"/>
    <w:rsid w:val="00F2041D"/>
    <w:rsid w:val="00F20768"/>
    <w:rsid w:val="00F20A25"/>
    <w:rsid w:val="00F20A9D"/>
    <w:rsid w:val="00F21276"/>
    <w:rsid w:val="00F216B0"/>
    <w:rsid w:val="00F217BE"/>
    <w:rsid w:val="00F220FE"/>
    <w:rsid w:val="00F222B9"/>
    <w:rsid w:val="00F223D1"/>
    <w:rsid w:val="00F23362"/>
    <w:rsid w:val="00F23E5D"/>
    <w:rsid w:val="00F23EFF"/>
    <w:rsid w:val="00F2411F"/>
    <w:rsid w:val="00F24FBD"/>
    <w:rsid w:val="00F250E8"/>
    <w:rsid w:val="00F2561C"/>
    <w:rsid w:val="00F25C21"/>
    <w:rsid w:val="00F26599"/>
    <w:rsid w:val="00F266AD"/>
    <w:rsid w:val="00F27448"/>
    <w:rsid w:val="00F304A3"/>
    <w:rsid w:val="00F305C5"/>
    <w:rsid w:val="00F30628"/>
    <w:rsid w:val="00F30AA9"/>
    <w:rsid w:val="00F30E3C"/>
    <w:rsid w:val="00F30E52"/>
    <w:rsid w:val="00F31113"/>
    <w:rsid w:val="00F31844"/>
    <w:rsid w:val="00F31A2C"/>
    <w:rsid w:val="00F31ADE"/>
    <w:rsid w:val="00F31C02"/>
    <w:rsid w:val="00F31E70"/>
    <w:rsid w:val="00F3285D"/>
    <w:rsid w:val="00F33899"/>
    <w:rsid w:val="00F33A47"/>
    <w:rsid w:val="00F33B7C"/>
    <w:rsid w:val="00F33BFB"/>
    <w:rsid w:val="00F3407C"/>
    <w:rsid w:val="00F34362"/>
    <w:rsid w:val="00F3438B"/>
    <w:rsid w:val="00F352AA"/>
    <w:rsid w:val="00F358D0"/>
    <w:rsid w:val="00F36453"/>
    <w:rsid w:val="00F36B73"/>
    <w:rsid w:val="00F374C6"/>
    <w:rsid w:val="00F37B63"/>
    <w:rsid w:val="00F37D13"/>
    <w:rsid w:val="00F37FAB"/>
    <w:rsid w:val="00F40343"/>
    <w:rsid w:val="00F403BB"/>
    <w:rsid w:val="00F410E6"/>
    <w:rsid w:val="00F413FD"/>
    <w:rsid w:val="00F4141E"/>
    <w:rsid w:val="00F415BC"/>
    <w:rsid w:val="00F41DDF"/>
    <w:rsid w:val="00F43248"/>
    <w:rsid w:val="00F437E3"/>
    <w:rsid w:val="00F44CB9"/>
    <w:rsid w:val="00F45060"/>
    <w:rsid w:val="00F45541"/>
    <w:rsid w:val="00F46708"/>
    <w:rsid w:val="00F46DF2"/>
    <w:rsid w:val="00F46F70"/>
    <w:rsid w:val="00F473B5"/>
    <w:rsid w:val="00F474C2"/>
    <w:rsid w:val="00F477E9"/>
    <w:rsid w:val="00F47A07"/>
    <w:rsid w:val="00F47A66"/>
    <w:rsid w:val="00F501BE"/>
    <w:rsid w:val="00F504C9"/>
    <w:rsid w:val="00F51098"/>
    <w:rsid w:val="00F51A01"/>
    <w:rsid w:val="00F51A2D"/>
    <w:rsid w:val="00F52721"/>
    <w:rsid w:val="00F52B0A"/>
    <w:rsid w:val="00F53FCD"/>
    <w:rsid w:val="00F541AA"/>
    <w:rsid w:val="00F54DB6"/>
    <w:rsid w:val="00F55104"/>
    <w:rsid w:val="00F55251"/>
    <w:rsid w:val="00F553C1"/>
    <w:rsid w:val="00F55585"/>
    <w:rsid w:val="00F55689"/>
    <w:rsid w:val="00F560B6"/>
    <w:rsid w:val="00F5640C"/>
    <w:rsid w:val="00F564A6"/>
    <w:rsid w:val="00F56E1A"/>
    <w:rsid w:val="00F56EDF"/>
    <w:rsid w:val="00F575A5"/>
    <w:rsid w:val="00F575D7"/>
    <w:rsid w:val="00F5767E"/>
    <w:rsid w:val="00F57952"/>
    <w:rsid w:val="00F57FB3"/>
    <w:rsid w:val="00F601F4"/>
    <w:rsid w:val="00F60B37"/>
    <w:rsid w:val="00F60BA7"/>
    <w:rsid w:val="00F6215E"/>
    <w:rsid w:val="00F6243E"/>
    <w:rsid w:val="00F63DD1"/>
    <w:rsid w:val="00F64980"/>
    <w:rsid w:val="00F64A05"/>
    <w:rsid w:val="00F64EAD"/>
    <w:rsid w:val="00F6547F"/>
    <w:rsid w:val="00F65A36"/>
    <w:rsid w:val="00F65C01"/>
    <w:rsid w:val="00F662F8"/>
    <w:rsid w:val="00F67683"/>
    <w:rsid w:val="00F67DAA"/>
    <w:rsid w:val="00F70611"/>
    <w:rsid w:val="00F70877"/>
    <w:rsid w:val="00F70A0B"/>
    <w:rsid w:val="00F7103E"/>
    <w:rsid w:val="00F71414"/>
    <w:rsid w:val="00F71E08"/>
    <w:rsid w:val="00F722E8"/>
    <w:rsid w:val="00F723D1"/>
    <w:rsid w:val="00F73378"/>
    <w:rsid w:val="00F7348E"/>
    <w:rsid w:val="00F73BAF"/>
    <w:rsid w:val="00F73D09"/>
    <w:rsid w:val="00F73FEB"/>
    <w:rsid w:val="00F74133"/>
    <w:rsid w:val="00F741F7"/>
    <w:rsid w:val="00F75278"/>
    <w:rsid w:val="00F753E8"/>
    <w:rsid w:val="00F753F9"/>
    <w:rsid w:val="00F757AE"/>
    <w:rsid w:val="00F75831"/>
    <w:rsid w:val="00F75870"/>
    <w:rsid w:val="00F759E5"/>
    <w:rsid w:val="00F75AC1"/>
    <w:rsid w:val="00F75BD9"/>
    <w:rsid w:val="00F75E15"/>
    <w:rsid w:val="00F75EA9"/>
    <w:rsid w:val="00F767DC"/>
    <w:rsid w:val="00F77A77"/>
    <w:rsid w:val="00F77E42"/>
    <w:rsid w:val="00F77F2F"/>
    <w:rsid w:val="00F80652"/>
    <w:rsid w:val="00F80916"/>
    <w:rsid w:val="00F81A61"/>
    <w:rsid w:val="00F82372"/>
    <w:rsid w:val="00F826A3"/>
    <w:rsid w:val="00F83186"/>
    <w:rsid w:val="00F83523"/>
    <w:rsid w:val="00F83674"/>
    <w:rsid w:val="00F84875"/>
    <w:rsid w:val="00F84990"/>
    <w:rsid w:val="00F849A9"/>
    <w:rsid w:val="00F84D9E"/>
    <w:rsid w:val="00F85A4D"/>
    <w:rsid w:val="00F862E1"/>
    <w:rsid w:val="00F86A09"/>
    <w:rsid w:val="00F86E70"/>
    <w:rsid w:val="00F8780B"/>
    <w:rsid w:val="00F87B34"/>
    <w:rsid w:val="00F87D41"/>
    <w:rsid w:val="00F902D6"/>
    <w:rsid w:val="00F90F2E"/>
    <w:rsid w:val="00F91329"/>
    <w:rsid w:val="00F91EC0"/>
    <w:rsid w:val="00F9225D"/>
    <w:rsid w:val="00F92413"/>
    <w:rsid w:val="00F924A8"/>
    <w:rsid w:val="00F92514"/>
    <w:rsid w:val="00F927E3"/>
    <w:rsid w:val="00F9341C"/>
    <w:rsid w:val="00F93765"/>
    <w:rsid w:val="00F93787"/>
    <w:rsid w:val="00F93E9D"/>
    <w:rsid w:val="00F9433D"/>
    <w:rsid w:val="00F94456"/>
    <w:rsid w:val="00F944FD"/>
    <w:rsid w:val="00F9453F"/>
    <w:rsid w:val="00F9455A"/>
    <w:rsid w:val="00F94728"/>
    <w:rsid w:val="00F949A5"/>
    <w:rsid w:val="00F94BD0"/>
    <w:rsid w:val="00F95465"/>
    <w:rsid w:val="00F96527"/>
    <w:rsid w:val="00F967A5"/>
    <w:rsid w:val="00F969B0"/>
    <w:rsid w:val="00F96A75"/>
    <w:rsid w:val="00F9720C"/>
    <w:rsid w:val="00F97272"/>
    <w:rsid w:val="00FA0281"/>
    <w:rsid w:val="00FA0D21"/>
    <w:rsid w:val="00FA118D"/>
    <w:rsid w:val="00FA120F"/>
    <w:rsid w:val="00FA1485"/>
    <w:rsid w:val="00FA16B9"/>
    <w:rsid w:val="00FA174A"/>
    <w:rsid w:val="00FA18AA"/>
    <w:rsid w:val="00FA1F9F"/>
    <w:rsid w:val="00FA2A57"/>
    <w:rsid w:val="00FA2A8E"/>
    <w:rsid w:val="00FA2C74"/>
    <w:rsid w:val="00FA2CDC"/>
    <w:rsid w:val="00FA3FDA"/>
    <w:rsid w:val="00FA49F9"/>
    <w:rsid w:val="00FA5016"/>
    <w:rsid w:val="00FA53D7"/>
    <w:rsid w:val="00FA5912"/>
    <w:rsid w:val="00FA6B78"/>
    <w:rsid w:val="00FA6C41"/>
    <w:rsid w:val="00FB0060"/>
    <w:rsid w:val="00FB010A"/>
    <w:rsid w:val="00FB0F1A"/>
    <w:rsid w:val="00FB162B"/>
    <w:rsid w:val="00FB19C6"/>
    <w:rsid w:val="00FB1A1E"/>
    <w:rsid w:val="00FB1E95"/>
    <w:rsid w:val="00FB1F02"/>
    <w:rsid w:val="00FB34EB"/>
    <w:rsid w:val="00FB3A8C"/>
    <w:rsid w:val="00FB46DF"/>
    <w:rsid w:val="00FB52E0"/>
    <w:rsid w:val="00FB5391"/>
    <w:rsid w:val="00FB5DA9"/>
    <w:rsid w:val="00FB6419"/>
    <w:rsid w:val="00FB66DE"/>
    <w:rsid w:val="00FB6D54"/>
    <w:rsid w:val="00FB6E75"/>
    <w:rsid w:val="00FB717D"/>
    <w:rsid w:val="00FB796D"/>
    <w:rsid w:val="00FB7A8B"/>
    <w:rsid w:val="00FC0107"/>
    <w:rsid w:val="00FC01D4"/>
    <w:rsid w:val="00FC0C4C"/>
    <w:rsid w:val="00FC0D5C"/>
    <w:rsid w:val="00FC0DAE"/>
    <w:rsid w:val="00FC1827"/>
    <w:rsid w:val="00FC1BAB"/>
    <w:rsid w:val="00FC1C2B"/>
    <w:rsid w:val="00FC1D7A"/>
    <w:rsid w:val="00FC2E9C"/>
    <w:rsid w:val="00FC3584"/>
    <w:rsid w:val="00FC3733"/>
    <w:rsid w:val="00FC39CB"/>
    <w:rsid w:val="00FC3FA0"/>
    <w:rsid w:val="00FC3FDB"/>
    <w:rsid w:val="00FC4987"/>
    <w:rsid w:val="00FC4B6C"/>
    <w:rsid w:val="00FC50AF"/>
    <w:rsid w:val="00FC5F40"/>
    <w:rsid w:val="00FC62CB"/>
    <w:rsid w:val="00FC6349"/>
    <w:rsid w:val="00FC68C8"/>
    <w:rsid w:val="00FC6967"/>
    <w:rsid w:val="00FC6CEE"/>
    <w:rsid w:val="00FC7D4B"/>
    <w:rsid w:val="00FC7F07"/>
    <w:rsid w:val="00FD04E1"/>
    <w:rsid w:val="00FD0637"/>
    <w:rsid w:val="00FD076E"/>
    <w:rsid w:val="00FD0C2C"/>
    <w:rsid w:val="00FD11AC"/>
    <w:rsid w:val="00FD11EB"/>
    <w:rsid w:val="00FD2228"/>
    <w:rsid w:val="00FD22CC"/>
    <w:rsid w:val="00FD30EB"/>
    <w:rsid w:val="00FD33DF"/>
    <w:rsid w:val="00FD341A"/>
    <w:rsid w:val="00FD3B0A"/>
    <w:rsid w:val="00FD3C6C"/>
    <w:rsid w:val="00FD40E6"/>
    <w:rsid w:val="00FD41F8"/>
    <w:rsid w:val="00FD42B9"/>
    <w:rsid w:val="00FD44FE"/>
    <w:rsid w:val="00FD4B43"/>
    <w:rsid w:val="00FD57F0"/>
    <w:rsid w:val="00FD5B4D"/>
    <w:rsid w:val="00FD5F0C"/>
    <w:rsid w:val="00FD62DB"/>
    <w:rsid w:val="00FD64F1"/>
    <w:rsid w:val="00FD68EF"/>
    <w:rsid w:val="00FD6FB1"/>
    <w:rsid w:val="00FD76D6"/>
    <w:rsid w:val="00FD79B9"/>
    <w:rsid w:val="00FE00DA"/>
    <w:rsid w:val="00FE060B"/>
    <w:rsid w:val="00FE1629"/>
    <w:rsid w:val="00FE188A"/>
    <w:rsid w:val="00FE18D4"/>
    <w:rsid w:val="00FE2A17"/>
    <w:rsid w:val="00FE2A22"/>
    <w:rsid w:val="00FE2E00"/>
    <w:rsid w:val="00FE2FDB"/>
    <w:rsid w:val="00FE31E8"/>
    <w:rsid w:val="00FE32A9"/>
    <w:rsid w:val="00FE3A95"/>
    <w:rsid w:val="00FE3D66"/>
    <w:rsid w:val="00FE44D6"/>
    <w:rsid w:val="00FE4807"/>
    <w:rsid w:val="00FE5908"/>
    <w:rsid w:val="00FE5E02"/>
    <w:rsid w:val="00FE5E18"/>
    <w:rsid w:val="00FE6478"/>
    <w:rsid w:val="00FE6676"/>
    <w:rsid w:val="00FE68A7"/>
    <w:rsid w:val="00FE73CD"/>
    <w:rsid w:val="00FE7C0B"/>
    <w:rsid w:val="00FE7E06"/>
    <w:rsid w:val="00FF03EE"/>
    <w:rsid w:val="00FF05D2"/>
    <w:rsid w:val="00FF08A6"/>
    <w:rsid w:val="00FF182E"/>
    <w:rsid w:val="00FF1AA5"/>
    <w:rsid w:val="00FF1DCB"/>
    <w:rsid w:val="00FF2263"/>
    <w:rsid w:val="00FF24E1"/>
    <w:rsid w:val="00FF29A2"/>
    <w:rsid w:val="00FF2CDB"/>
    <w:rsid w:val="00FF2E08"/>
    <w:rsid w:val="00FF3218"/>
    <w:rsid w:val="00FF37CE"/>
    <w:rsid w:val="00FF3C38"/>
    <w:rsid w:val="00FF3CFA"/>
    <w:rsid w:val="00FF41E6"/>
    <w:rsid w:val="00FF4304"/>
    <w:rsid w:val="00FF4E8F"/>
    <w:rsid w:val="00FF53B3"/>
    <w:rsid w:val="00FF53FC"/>
    <w:rsid w:val="00FF5889"/>
    <w:rsid w:val="00FF60B9"/>
    <w:rsid w:val="00FF6504"/>
    <w:rsid w:val="00FF666B"/>
    <w:rsid w:val="00FF6681"/>
    <w:rsid w:val="00FF67EB"/>
    <w:rsid w:val="00FF6B01"/>
    <w:rsid w:val="00FF6CAB"/>
    <w:rsid w:val="00FF7281"/>
    <w:rsid w:val="00FF7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A27CF2"/>
    <w:rPr>
      <w:color w:val="0000FF"/>
      <w:u w:val="single"/>
    </w:rPr>
  </w:style>
  <w:style w:type="paragraph" w:styleId="a4">
    <w:name w:val="header"/>
    <w:basedOn w:val="a"/>
    <w:rsid w:val="00AD43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D43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edukj\Doc1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</Template>
  <TotalTime>0</TotalTime>
  <Pages>2</Pages>
  <Words>643</Words>
  <Characters>3668</Characters>
  <Application>Microsoft Office Word</Application>
  <DocSecurity>0</DocSecurity>
  <Lines>30</Lines>
  <Paragraphs>8</Paragraphs>
  <ScaleCrop>false</ScaleCrop>
  <Company>MC SYSTEM</Company>
  <LinksUpToDate>false</LinksUpToDate>
  <CharactersWithSpaces>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2016-04-27T09:41:00Z</dcterms:created>
  <dcterms:modified xsi:type="dcterms:W3CDTF">2016-04-27T09:41:00Z</dcterms:modified>
</cp:coreProperties>
</file>