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05C" w:rsidRPr="00E02B0E" w:rsidRDefault="00C0005C" w:rsidP="00C0005C">
      <w:pPr>
        <w:ind w:firstLineChars="295" w:firstLine="948"/>
        <w:rPr>
          <w:rFonts w:ascii="宋体" w:hAnsi="宋体"/>
          <w:b/>
          <w:sz w:val="32"/>
          <w:szCs w:val="32"/>
        </w:rPr>
      </w:pPr>
      <w:r w:rsidRPr="00E02B0E">
        <w:rPr>
          <w:rFonts w:ascii="宋体" w:hAnsi="宋体" w:hint="eastAsia"/>
          <w:b/>
          <w:sz w:val="32"/>
          <w:szCs w:val="32"/>
        </w:rPr>
        <w:t>临水镇海红小学2015---2016学年度第二学期期中考试</w:t>
      </w:r>
    </w:p>
    <w:p w:rsidR="00C0005C" w:rsidRPr="00E02B0E" w:rsidRDefault="00C0005C" w:rsidP="00C0005C">
      <w:pPr>
        <w:widowControl/>
        <w:tabs>
          <w:tab w:val="num" w:pos="720"/>
        </w:tabs>
        <w:spacing w:line="360" w:lineRule="auto"/>
        <w:jc w:val="center"/>
        <w:rPr>
          <w:rFonts w:ascii="黑体" w:eastAsia="黑体" w:hAnsi="宋体" w:cs="宋体"/>
          <w:bCs/>
          <w:kern w:val="0"/>
          <w:sz w:val="28"/>
          <w:szCs w:val="28"/>
        </w:rPr>
      </w:pPr>
      <w:r w:rsidRPr="00E02B0E">
        <w:rPr>
          <w:rFonts w:ascii="黑体" w:eastAsia="黑体" w:hAnsi="宋体" w:cs="宋体" w:hint="eastAsia"/>
          <w:bCs/>
          <w:kern w:val="0"/>
          <w:sz w:val="28"/>
          <w:szCs w:val="28"/>
        </w:rPr>
        <w:t>二年级数学（卷面分3分）</w:t>
      </w:r>
    </w:p>
    <w:p w:rsidR="00C0005C" w:rsidRPr="00E02B0E" w:rsidRDefault="00C0005C" w:rsidP="00C0005C">
      <w:pPr>
        <w:widowControl/>
        <w:tabs>
          <w:tab w:val="num" w:pos="720"/>
        </w:tabs>
        <w:wordWrap w:val="0"/>
        <w:spacing w:line="360" w:lineRule="auto"/>
        <w:ind w:firstLineChars="1790" w:firstLine="5032"/>
        <w:jc w:val="left"/>
        <w:rPr>
          <w:rFonts w:ascii="宋体" w:hAnsi="宋体" w:cs="宋体"/>
          <w:b/>
          <w:bCs/>
          <w:kern w:val="0"/>
          <w:sz w:val="28"/>
          <w:szCs w:val="28"/>
          <w:u w:val="single"/>
        </w:rPr>
      </w:pPr>
      <w:r w:rsidRPr="00E02B0E">
        <w:rPr>
          <w:rFonts w:ascii="宋体" w:hAnsi="宋体" w:cs="宋体" w:hint="eastAsia"/>
          <w:b/>
          <w:bCs/>
          <w:kern w:val="0"/>
          <w:sz w:val="28"/>
          <w:szCs w:val="28"/>
        </w:rPr>
        <w:t xml:space="preserve">     姓名__________    得分_______</w:t>
      </w:r>
    </w:p>
    <w:p w:rsidR="00C0005C" w:rsidRPr="00E02B0E" w:rsidRDefault="00C0005C" w:rsidP="00C0005C">
      <w:pPr>
        <w:spacing w:line="360" w:lineRule="exact"/>
        <w:rPr>
          <w:rFonts w:ascii="宋体" w:hAnsi="宋体"/>
          <w:sz w:val="28"/>
          <w:szCs w:val="28"/>
        </w:rPr>
      </w:pPr>
      <w:r w:rsidRPr="00E02B0E">
        <w:rPr>
          <w:rFonts w:ascii="宋体" w:hAnsi="宋体" w:hint="eastAsia"/>
          <w:sz w:val="28"/>
          <w:szCs w:val="28"/>
        </w:rPr>
        <w:t>一、我会填。(共27分)</w:t>
      </w:r>
    </w:p>
    <w:p w:rsidR="00C0005C" w:rsidRPr="00E02B0E" w:rsidRDefault="00C0005C" w:rsidP="00C0005C">
      <w:pPr>
        <w:spacing w:line="360" w:lineRule="exact"/>
        <w:rPr>
          <w:rFonts w:ascii="宋体" w:hAnsi="宋体"/>
          <w:sz w:val="28"/>
          <w:szCs w:val="28"/>
        </w:rPr>
      </w:pPr>
      <w:r w:rsidRPr="00E02B0E">
        <w:rPr>
          <w:rFonts w:ascii="宋体" w:hAnsi="宋体" w:hint="eastAsia"/>
          <w:sz w:val="28"/>
          <w:szCs w:val="28"/>
        </w:rPr>
        <w:t>1、5017里面有(   )个千、(   )个十和(   )个一。</w:t>
      </w:r>
    </w:p>
    <w:p w:rsidR="00C0005C" w:rsidRPr="00E02B0E" w:rsidRDefault="00C0005C" w:rsidP="00C0005C">
      <w:pPr>
        <w:spacing w:line="360" w:lineRule="exact"/>
        <w:rPr>
          <w:rFonts w:ascii="宋体" w:hAnsi="宋体"/>
          <w:sz w:val="28"/>
          <w:szCs w:val="28"/>
        </w:rPr>
      </w:pPr>
      <w:r w:rsidRPr="00E02B0E">
        <w:rPr>
          <w:rFonts w:ascii="宋体" w:hAnsi="宋体" w:hint="eastAsia"/>
          <w:sz w:val="28"/>
          <w:szCs w:val="28"/>
        </w:rPr>
        <w:t>2、用2个千、4个十和5个一组成的数是(       )，读作(         )</w:t>
      </w:r>
    </w:p>
    <w:p w:rsidR="00C0005C" w:rsidRPr="00E02B0E" w:rsidRDefault="00C0005C" w:rsidP="00C0005C">
      <w:pPr>
        <w:spacing w:line="360" w:lineRule="exact"/>
        <w:rPr>
          <w:rFonts w:ascii="宋体" w:hAnsi="宋体"/>
          <w:sz w:val="28"/>
          <w:szCs w:val="28"/>
        </w:rPr>
      </w:pPr>
      <w:r w:rsidRPr="00E02B0E">
        <w:rPr>
          <w:rFonts w:ascii="宋体" w:hAnsi="宋体" w:hint="eastAsia"/>
          <w:sz w:val="28"/>
          <w:szCs w:val="28"/>
        </w:rPr>
        <w:t>3、九千零二十写作(　　　　)，七百零四写作(　　　　)。</w:t>
      </w:r>
    </w:p>
    <w:p w:rsidR="00C0005C" w:rsidRPr="00E02B0E" w:rsidRDefault="00C0005C" w:rsidP="00C0005C">
      <w:pPr>
        <w:spacing w:line="360" w:lineRule="exact"/>
        <w:rPr>
          <w:rFonts w:ascii="宋体" w:hAnsi="宋体"/>
          <w:sz w:val="28"/>
          <w:szCs w:val="28"/>
        </w:rPr>
      </w:pPr>
      <w:r w:rsidRPr="00E02B0E">
        <w:rPr>
          <w:rFonts w:ascii="宋体" w:hAnsi="宋体" w:hint="eastAsia"/>
          <w:sz w:val="28"/>
          <w:szCs w:val="28"/>
        </w:rPr>
        <w:t>4、在括号里最大能填几?</w:t>
      </w:r>
      <w:r w:rsidR="00E02B0E" w:rsidRPr="00E02B0E">
        <w:rPr>
          <w:rFonts w:ascii="宋体" w:hAnsi="宋体"/>
          <w:sz w:val="28"/>
          <w:szCs w:val="28"/>
        </w:rPr>
        <w:t xml:space="preserve"> </w:t>
      </w:r>
    </w:p>
    <w:p w:rsidR="00C0005C" w:rsidRPr="00E02B0E" w:rsidRDefault="00C0005C" w:rsidP="00C0005C">
      <w:pPr>
        <w:spacing w:line="360" w:lineRule="exact"/>
        <w:ind w:firstLineChars="250" w:firstLine="700"/>
        <w:rPr>
          <w:rFonts w:ascii="宋体" w:hAnsi="宋体"/>
          <w:sz w:val="28"/>
          <w:szCs w:val="28"/>
        </w:rPr>
      </w:pPr>
      <w:r w:rsidRPr="00E02B0E">
        <w:rPr>
          <w:rFonts w:ascii="宋体" w:hAnsi="宋体" w:hint="eastAsia"/>
          <w:sz w:val="28"/>
          <w:szCs w:val="28"/>
        </w:rPr>
        <w:t>4×(　　)&lt;27　(　　)×8&lt;49　6×(　　)&lt;51</w:t>
      </w:r>
    </w:p>
    <w:p w:rsidR="00C0005C" w:rsidRPr="00E02B0E" w:rsidRDefault="00C0005C" w:rsidP="00C0005C">
      <w:pPr>
        <w:spacing w:line="360" w:lineRule="exact"/>
        <w:rPr>
          <w:rFonts w:ascii="宋体" w:hAnsi="宋体"/>
          <w:sz w:val="28"/>
          <w:szCs w:val="28"/>
        </w:rPr>
      </w:pPr>
      <w:r w:rsidRPr="00E02B0E">
        <w:rPr>
          <w:rFonts w:ascii="宋体" w:hAnsi="宋体" w:hint="eastAsia"/>
          <w:sz w:val="28"/>
          <w:szCs w:val="28"/>
        </w:rPr>
        <w:t>5、8厘米=(　　　)毫米　　　　6000米=(　　)千米</w:t>
      </w:r>
    </w:p>
    <w:p w:rsidR="00C0005C" w:rsidRPr="00E02B0E" w:rsidRDefault="00C0005C" w:rsidP="00C0005C">
      <w:pPr>
        <w:tabs>
          <w:tab w:val="center" w:pos="4150"/>
        </w:tabs>
        <w:spacing w:line="360" w:lineRule="exact"/>
        <w:rPr>
          <w:rFonts w:ascii="宋体" w:hAnsi="宋体"/>
          <w:sz w:val="28"/>
          <w:szCs w:val="28"/>
        </w:rPr>
      </w:pPr>
      <w:r w:rsidRPr="00E02B0E">
        <w:rPr>
          <w:rFonts w:ascii="宋体" w:hAnsi="宋体" w:hint="eastAsia"/>
          <w:sz w:val="28"/>
          <w:szCs w:val="28"/>
        </w:rPr>
        <w:t xml:space="preserve">   4分米＝（    </w:t>
      </w:r>
      <w:r w:rsidRPr="00E02B0E">
        <w:rPr>
          <w:rFonts w:ascii="宋体" w:hAnsi="宋体"/>
          <w:sz w:val="28"/>
          <w:szCs w:val="28"/>
        </w:rPr>
        <w:t xml:space="preserve">  ）</w:t>
      </w:r>
      <w:r w:rsidRPr="00E02B0E">
        <w:rPr>
          <w:rFonts w:ascii="宋体" w:hAnsi="宋体" w:hint="eastAsia"/>
          <w:sz w:val="28"/>
          <w:szCs w:val="28"/>
        </w:rPr>
        <w:t xml:space="preserve">厘米    （      </w:t>
      </w:r>
      <w:r w:rsidRPr="00E02B0E">
        <w:rPr>
          <w:rFonts w:ascii="宋体" w:hAnsi="宋体"/>
          <w:sz w:val="28"/>
          <w:szCs w:val="28"/>
        </w:rPr>
        <w:t>）</w:t>
      </w:r>
      <w:r w:rsidRPr="00E02B0E">
        <w:rPr>
          <w:rFonts w:ascii="宋体" w:hAnsi="宋体" w:hint="eastAsia"/>
          <w:sz w:val="28"/>
          <w:szCs w:val="28"/>
        </w:rPr>
        <w:t>厘米＝5米</w:t>
      </w:r>
    </w:p>
    <w:p w:rsidR="00C0005C" w:rsidRPr="00E02B0E" w:rsidRDefault="00C0005C" w:rsidP="00C0005C">
      <w:pPr>
        <w:spacing w:line="360" w:lineRule="exact"/>
        <w:rPr>
          <w:rFonts w:ascii="宋体" w:hAnsi="宋体"/>
          <w:sz w:val="28"/>
          <w:szCs w:val="28"/>
        </w:rPr>
      </w:pPr>
      <w:r w:rsidRPr="00E02B0E">
        <w:rPr>
          <w:rFonts w:ascii="宋体" w:hAnsi="宋体" w:hint="eastAsia"/>
          <w:sz w:val="28"/>
          <w:szCs w:val="28"/>
        </w:rPr>
        <w:t>6、用数字9、6、0、2组成不同的四位数，其中最大的数是(    )，最小的数是(    )。</w:t>
      </w:r>
    </w:p>
    <w:p w:rsidR="00C0005C" w:rsidRPr="00E02B0E" w:rsidRDefault="00C0005C" w:rsidP="00C0005C">
      <w:pPr>
        <w:spacing w:line="360" w:lineRule="exact"/>
        <w:rPr>
          <w:rFonts w:ascii="宋体" w:hAnsi="宋体"/>
          <w:sz w:val="28"/>
          <w:szCs w:val="28"/>
        </w:rPr>
      </w:pPr>
      <w:r w:rsidRPr="00E02B0E">
        <w:rPr>
          <w:rFonts w:ascii="宋体" w:hAnsi="宋体" w:hint="eastAsia"/>
          <w:sz w:val="28"/>
          <w:szCs w:val="28"/>
        </w:rPr>
        <w:t>7、在括号里填上合适的长度单位。</w:t>
      </w:r>
    </w:p>
    <w:p w:rsidR="00C0005C" w:rsidRPr="00E02B0E" w:rsidRDefault="00C0005C" w:rsidP="00C0005C">
      <w:pPr>
        <w:spacing w:line="360" w:lineRule="exact"/>
        <w:ind w:firstLineChars="200" w:firstLine="560"/>
        <w:rPr>
          <w:sz w:val="28"/>
          <w:szCs w:val="28"/>
        </w:rPr>
      </w:pPr>
      <w:r w:rsidRPr="00E02B0E">
        <w:rPr>
          <w:rFonts w:hint="eastAsia"/>
          <w:sz w:val="28"/>
          <w:szCs w:val="28"/>
        </w:rPr>
        <w:t>一本作业本厚约</w:t>
      </w:r>
      <w:r w:rsidRPr="00E02B0E">
        <w:rPr>
          <w:rFonts w:hint="eastAsia"/>
          <w:sz w:val="28"/>
          <w:szCs w:val="28"/>
        </w:rPr>
        <w:t>3(    )</w:t>
      </w:r>
      <w:r w:rsidRPr="00E02B0E">
        <w:rPr>
          <w:rFonts w:hint="eastAsia"/>
          <w:sz w:val="28"/>
          <w:szCs w:val="28"/>
        </w:rPr>
        <w:t>；</w:t>
      </w:r>
      <w:r w:rsidRPr="00E02B0E">
        <w:rPr>
          <w:rFonts w:hint="eastAsia"/>
          <w:sz w:val="28"/>
          <w:szCs w:val="28"/>
        </w:rPr>
        <w:t xml:space="preserve">        </w:t>
      </w:r>
      <w:r w:rsidRPr="00E02B0E">
        <w:rPr>
          <w:rFonts w:hint="eastAsia"/>
          <w:sz w:val="28"/>
          <w:szCs w:val="28"/>
        </w:rPr>
        <w:t>一支粉笔大约长</w:t>
      </w:r>
      <w:r w:rsidRPr="00E02B0E">
        <w:rPr>
          <w:rFonts w:hint="eastAsia"/>
          <w:sz w:val="28"/>
          <w:szCs w:val="28"/>
        </w:rPr>
        <w:t>7(    )</w:t>
      </w:r>
      <w:r w:rsidRPr="00E02B0E">
        <w:rPr>
          <w:rFonts w:hint="eastAsia"/>
          <w:sz w:val="28"/>
          <w:szCs w:val="28"/>
        </w:rPr>
        <w:t>；</w:t>
      </w:r>
      <w:r w:rsidRPr="00E02B0E">
        <w:rPr>
          <w:rFonts w:hint="eastAsia"/>
          <w:sz w:val="28"/>
          <w:szCs w:val="28"/>
        </w:rPr>
        <w:t xml:space="preserve"> </w:t>
      </w:r>
    </w:p>
    <w:p w:rsidR="00C0005C" w:rsidRPr="00E02B0E" w:rsidRDefault="00C0005C" w:rsidP="00C0005C">
      <w:pPr>
        <w:spacing w:line="360" w:lineRule="exact"/>
        <w:ind w:firstLineChars="200" w:firstLine="560"/>
        <w:rPr>
          <w:sz w:val="28"/>
          <w:szCs w:val="28"/>
        </w:rPr>
      </w:pPr>
      <w:r w:rsidRPr="00E02B0E">
        <w:rPr>
          <w:rFonts w:hint="eastAsia"/>
          <w:sz w:val="28"/>
          <w:szCs w:val="28"/>
        </w:rPr>
        <w:t>黑板长</w:t>
      </w:r>
      <w:r w:rsidRPr="00E02B0E">
        <w:rPr>
          <w:rFonts w:hint="eastAsia"/>
          <w:sz w:val="28"/>
          <w:szCs w:val="28"/>
        </w:rPr>
        <w:t>4(    )</w:t>
      </w:r>
      <w:r w:rsidRPr="00E02B0E">
        <w:rPr>
          <w:rFonts w:hint="eastAsia"/>
          <w:sz w:val="28"/>
          <w:szCs w:val="28"/>
        </w:rPr>
        <w:t>；</w:t>
      </w:r>
      <w:r w:rsidRPr="00E02B0E">
        <w:rPr>
          <w:rFonts w:hint="eastAsia"/>
          <w:sz w:val="28"/>
          <w:szCs w:val="28"/>
        </w:rPr>
        <w:t xml:space="preserve">                 </w:t>
      </w:r>
      <w:r w:rsidRPr="00E02B0E">
        <w:rPr>
          <w:rFonts w:hint="eastAsia"/>
          <w:sz w:val="28"/>
          <w:szCs w:val="28"/>
        </w:rPr>
        <w:t>妈妈身高大约</w:t>
      </w:r>
      <w:r w:rsidRPr="00E02B0E">
        <w:rPr>
          <w:rFonts w:hint="eastAsia"/>
          <w:sz w:val="28"/>
          <w:szCs w:val="28"/>
        </w:rPr>
        <w:t>160(    )</w:t>
      </w:r>
      <w:r w:rsidRPr="00E02B0E">
        <w:rPr>
          <w:rFonts w:hint="eastAsia"/>
          <w:sz w:val="28"/>
          <w:szCs w:val="28"/>
        </w:rPr>
        <w:t>；</w:t>
      </w:r>
    </w:p>
    <w:p w:rsidR="00C0005C" w:rsidRPr="00E02B0E" w:rsidRDefault="00C0005C" w:rsidP="00C0005C">
      <w:pPr>
        <w:spacing w:line="360" w:lineRule="exact"/>
        <w:ind w:left="420" w:hangingChars="150" w:hanging="420"/>
        <w:rPr>
          <w:sz w:val="28"/>
          <w:szCs w:val="28"/>
        </w:rPr>
      </w:pPr>
      <w:r w:rsidRPr="00E02B0E">
        <w:rPr>
          <w:rFonts w:hint="eastAsia"/>
          <w:sz w:val="28"/>
          <w:szCs w:val="28"/>
        </w:rPr>
        <w:t>8</w:t>
      </w:r>
      <w:r w:rsidRPr="00E02B0E">
        <w:rPr>
          <w:rFonts w:hint="eastAsia"/>
          <w:sz w:val="28"/>
          <w:szCs w:val="28"/>
        </w:rPr>
        <w:t>、找规律填数：</w:t>
      </w:r>
    </w:p>
    <w:p w:rsidR="00C0005C" w:rsidRPr="00E02B0E" w:rsidRDefault="00C0005C" w:rsidP="00C0005C">
      <w:pPr>
        <w:spacing w:line="360" w:lineRule="exact"/>
        <w:ind w:leftChars="200" w:left="420"/>
        <w:rPr>
          <w:sz w:val="28"/>
          <w:szCs w:val="28"/>
        </w:rPr>
      </w:pPr>
      <w:r w:rsidRPr="00E02B0E">
        <w:rPr>
          <w:rFonts w:hint="eastAsia"/>
          <w:sz w:val="28"/>
          <w:szCs w:val="28"/>
        </w:rPr>
        <w:t>（</w:t>
      </w:r>
      <w:r w:rsidRPr="00E02B0E">
        <w:rPr>
          <w:rFonts w:hint="eastAsia"/>
          <w:sz w:val="28"/>
          <w:szCs w:val="28"/>
        </w:rPr>
        <w:t>1</w:t>
      </w:r>
      <w:r w:rsidRPr="00E02B0E">
        <w:rPr>
          <w:rFonts w:hint="eastAsia"/>
          <w:sz w:val="28"/>
          <w:szCs w:val="28"/>
        </w:rPr>
        <w:t>）</w:t>
      </w:r>
      <w:r w:rsidRPr="00E02B0E">
        <w:rPr>
          <w:rFonts w:hint="eastAsia"/>
          <w:sz w:val="28"/>
          <w:szCs w:val="28"/>
        </w:rPr>
        <w:t>2298</w:t>
      </w:r>
      <w:r w:rsidRPr="00E02B0E">
        <w:rPr>
          <w:rFonts w:hint="eastAsia"/>
          <w:sz w:val="28"/>
          <w:szCs w:val="28"/>
        </w:rPr>
        <w:t>、（</w:t>
      </w:r>
      <w:r w:rsidRPr="00E02B0E">
        <w:rPr>
          <w:rFonts w:hint="eastAsia"/>
          <w:sz w:val="28"/>
          <w:szCs w:val="28"/>
        </w:rPr>
        <w:t xml:space="preserve">   </w:t>
      </w:r>
      <w:r w:rsidRPr="00E02B0E">
        <w:rPr>
          <w:rFonts w:hint="eastAsia"/>
          <w:sz w:val="28"/>
          <w:szCs w:val="28"/>
        </w:rPr>
        <w:t>）、（</w:t>
      </w:r>
      <w:r w:rsidRPr="00E02B0E">
        <w:rPr>
          <w:rFonts w:hint="eastAsia"/>
          <w:sz w:val="28"/>
          <w:szCs w:val="28"/>
        </w:rPr>
        <w:t xml:space="preserve">   </w:t>
      </w:r>
      <w:r w:rsidRPr="00E02B0E">
        <w:rPr>
          <w:rFonts w:hint="eastAsia"/>
          <w:sz w:val="28"/>
          <w:szCs w:val="28"/>
        </w:rPr>
        <w:t>）、</w:t>
      </w:r>
      <w:r w:rsidRPr="00E02B0E">
        <w:rPr>
          <w:rFonts w:hint="eastAsia"/>
          <w:sz w:val="28"/>
          <w:szCs w:val="28"/>
        </w:rPr>
        <w:t>2301</w:t>
      </w:r>
      <w:r w:rsidRPr="00E02B0E">
        <w:rPr>
          <w:rFonts w:hint="eastAsia"/>
          <w:sz w:val="28"/>
          <w:szCs w:val="28"/>
        </w:rPr>
        <w:t>、</w:t>
      </w:r>
      <w:r w:rsidRPr="00E02B0E">
        <w:rPr>
          <w:rFonts w:hint="eastAsia"/>
          <w:sz w:val="28"/>
          <w:szCs w:val="28"/>
        </w:rPr>
        <w:t>2302</w:t>
      </w:r>
    </w:p>
    <w:p w:rsidR="00C0005C" w:rsidRPr="00E02B0E" w:rsidRDefault="00C0005C" w:rsidP="00C0005C">
      <w:pPr>
        <w:spacing w:line="360" w:lineRule="exact"/>
        <w:ind w:leftChars="200" w:left="420"/>
        <w:rPr>
          <w:sz w:val="28"/>
          <w:szCs w:val="28"/>
        </w:rPr>
      </w:pPr>
      <w:r w:rsidRPr="00E02B0E">
        <w:rPr>
          <w:rFonts w:hint="eastAsia"/>
          <w:sz w:val="28"/>
          <w:szCs w:val="28"/>
        </w:rPr>
        <w:t>（</w:t>
      </w:r>
      <w:r w:rsidRPr="00E02B0E">
        <w:rPr>
          <w:rFonts w:hint="eastAsia"/>
          <w:sz w:val="28"/>
          <w:szCs w:val="28"/>
        </w:rPr>
        <w:t>2</w:t>
      </w:r>
      <w:r w:rsidRPr="00E02B0E">
        <w:rPr>
          <w:rFonts w:hint="eastAsia"/>
          <w:sz w:val="28"/>
          <w:szCs w:val="28"/>
        </w:rPr>
        <w:t>）</w:t>
      </w:r>
      <w:r w:rsidRPr="00E02B0E">
        <w:rPr>
          <w:rFonts w:hint="eastAsia"/>
          <w:sz w:val="28"/>
          <w:szCs w:val="28"/>
        </w:rPr>
        <w:t>3360</w:t>
      </w:r>
      <w:r w:rsidRPr="00E02B0E">
        <w:rPr>
          <w:rFonts w:hint="eastAsia"/>
          <w:sz w:val="28"/>
          <w:szCs w:val="28"/>
        </w:rPr>
        <w:t>、</w:t>
      </w:r>
      <w:r w:rsidRPr="00E02B0E">
        <w:rPr>
          <w:rFonts w:hint="eastAsia"/>
          <w:sz w:val="28"/>
          <w:szCs w:val="28"/>
        </w:rPr>
        <w:t>3260</w:t>
      </w:r>
      <w:r w:rsidRPr="00E02B0E">
        <w:rPr>
          <w:rFonts w:hint="eastAsia"/>
          <w:sz w:val="28"/>
          <w:szCs w:val="28"/>
        </w:rPr>
        <w:t>、</w:t>
      </w:r>
      <w:r w:rsidRPr="00E02B0E">
        <w:rPr>
          <w:rFonts w:hint="eastAsia"/>
          <w:sz w:val="28"/>
          <w:szCs w:val="28"/>
        </w:rPr>
        <w:t>3160</w:t>
      </w:r>
      <w:r w:rsidRPr="00E02B0E">
        <w:rPr>
          <w:rFonts w:hint="eastAsia"/>
          <w:sz w:val="28"/>
          <w:szCs w:val="28"/>
        </w:rPr>
        <w:t>、（</w:t>
      </w:r>
      <w:r w:rsidRPr="00E02B0E">
        <w:rPr>
          <w:rFonts w:hint="eastAsia"/>
          <w:sz w:val="28"/>
          <w:szCs w:val="28"/>
        </w:rPr>
        <w:t xml:space="preserve">   </w:t>
      </w:r>
      <w:r w:rsidRPr="00E02B0E">
        <w:rPr>
          <w:rFonts w:hint="eastAsia"/>
          <w:sz w:val="28"/>
          <w:szCs w:val="28"/>
        </w:rPr>
        <w:t>）、（</w:t>
      </w:r>
      <w:r w:rsidRPr="00E02B0E">
        <w:rPr>
          <w:rFonts w:hint="eastAsia"/>
          <w:sz w:val="28"/>
          <w:szCs w:val="28"/>
        </w:rPr>
        <w:t xml:space="preserve">    </w:t>
      </w:r>
      <w:r w:rsidRPr="00E02B0E">
        <w:rPr>
          <w:rFonts w:hint="eastAsia"/>
          <w:sz w:val="28"/>
          <w:szCs w:val="28"/>
        </w:rPr>
        <w:t>）、</w:t>
      </w:r>
      <w:r w:rsidRPr="00E02B0E">
        <w:rPr>
          <w:rFonts w:hint="eastAsia"/>
          <w:sz w:val="28"/>
          <w:szCs w:val="28"/>
        </w:rPr>
        <w:t>2860</w:t>
      </w:r>
    </w:p>
    <w:p w:rsidR="00C0005C" w:rsidRPr="00E02B0E" w:rsidRDefault="00C0005C" w:rsidP="00C0005C">
      <w:pPr>
        <w:spacing w:line="360" w:lineRule="exact"/>
        <w:rPr>
          <w:rFonts w:ascii="宋体" w:hAnsi="宋体"/>
          <w:sz w:val="28"/>
          <w:szCs w:val="28"/>
        </w:rPr>
      </w:pPr>
      <w:r w:rsidRPr="00E02B0E">
        <w:rPr>
          <w:rFonts w:ascii="宋体" w:hAnsi="宋体" w:hint="eastAsia"/>
          <w:sz w:val="28"/>
          <w:szCs w:val="28"/>
        </w:rPr>
        <w:t>9、张强面朝南站在阳台上，这时他的左面是(   )，右面是(   )，后面是(   )。</w:t>
      </w:r>
    </w:p>
    <w:p w:rsidR="00C0005C" w:rsidRPr="00E02B0E" w:rsidRDefault="00C0005C" w:rsidP="00C0005C">
      <w:pPr>
        <w:spacing w:line="360" w:lineRule="exact"/>
        <w:rPr>
          <w:rFonts w:ascii="宋体" w:hAnsi="宋体"/>
          <w:sz w:val="28"/>
          <w:szCs w:val="28"/>
        </w:rPr>
      </w:pPr>
    </w:p>
    <w:p w:rsidR="00C0005C" w:rsidRPr="00E02B0E" w:rsidRDefault="00C0005C" w:rsidP="00C0005C">
      <w:pPr>
        <w:spacing w:line="360" w:lineRule="exact"/>
        <w:rPr>
          <w:sz w:val="28"/>
          <w:szCs w:val="28"/>
        </w:rPr>
      </w:pPr>
      <w:r w:rsidRPr="00E02B0E">
        <w:rPr>
          <w:rFonts w:hint="eastAsia"/>
          <w:sz w:val="28"/>
          <w:szCs w:val="28"/>
        </w:rPr>
        <w:t>二、判断题，对的打“√”，错的打“×”。（每题</w:t>
      </w:r>
      <w:r w:rsidRPr="00E02B0E">
        <w:rPr>
          <w:rFonts w:hint="eastAsia"/>
          <w:sz w:val="28"/>
          <w:szCs w:val="28"/>
        </w:rPr>
        <w:t>1</w:t>
      </w:r>
      <w:r w:rsidRPr="00E02B0E">
        <w:rPr>
          <w:rFonts w:hint="eastAsia"/>
          <w:sz w:val="28"/>
          <w:szCs w:val="28"/>
        </w:rPr>
        <w:t>分，共</w:t>
      </w:r>
      <w:r w:rsidRPr="00E02B0E">
        <w:rPr>
          <w:rFonts w:hint="eastAsia"/>
          <w:sz w:val="28"/>
          <w:szCs w:val="28"/>
        </w:rPr>
        <w:t>5</w:t>
      </w:r>
      <w:r w:rsidRPr="00E02B0E">
        <w:rPr>
          <w:rFonts w:hint="eastAsia"/>
          <w:sz w:val="28"/>
          <w:szCs w:val="28"/>
        </w:rPr>
        <w:t>分）</w:t>
      </w:r>
    </w:p>
    <w:p w:rsidR="00C0005C" w:rsidRPr="00E02B0E" w:rsidRDefault="00C0005C" w:rsidP="00C0005C">
      <w:pPr>
        <w:spacing w:line="360" w:lineRule="exact"/>
        <w:ind w:firstLineChars="150" w:firstLine="420"/>
        <w:rPr>
          <w:sz w:val="28"/>
          <w:szCs w:val="28"/>
        </w:rPr>
      </w:pPr>
      <w:r w:rsidRPr="00E02B0E">
        <w:rPr>
          <w:rFonts w:hint="eastAsia"/>
          <w:sz w:val="28"/>
          <w:szCs w:val="28"/>
        </w:rPr>
        <w:t>1</w:t>
      </w:r>
      <w:r w:rsidRPr="00E02B0E">
        <w:rPr>
          <w:rFonts w:hint="eastAsia"/>
          <w:sz w:val="28"/>
          <w:szCs w:val="28"/>
        </w:rPr>
        <w:t>、如果除法中的余数是</w:t>
      </w:r>
      <w:r w:rsidRPr="00E02B0E">
        <w:rPr>
          <w:rFonts w:hint="eastAsia"/>
          <w:sz w:val="28"/>
          <w:szCs w:val="28"/>
        </w:rPr>
        <w:t>8</w:t>
      </w:r>
      <w:r w:rsidRPr="00E02B0E">
        <w:rPr>
          <w:rFonts w:hint="eastAsia"/>
          <w:sz w:val="28"/>
          <w:szCs w:val="28"/>
        </w:rPr>
        <w:t>，那么除数最小是</w:t>
      </w:r>
      <w:r w:rsidRPr="00E02B0E">
        <w:rPr>
          <w:rFonts w:hint="eastAsia"/>
          <w:sz w:val="28"/>
          <w:szCs w:val="28"/>
        </w:rPr>
        <w:t>7</w:t>
      </w:r>
      <w:r w:rsidRPr="00E02B0E">
        <w:rPr>
          <w:rFonts w:hint="eastAsia"/>
          <w:sz w:val="28"/>
          <w:szCs w:val="28"/>
        </w:rPr>
        <w:t>。</w:t>
      </w:r>
      <w:r w:rsidRPr="00E02B0E">
        <w:rPr>
          <w:rFonts w:hint="eastAsia"/>
          <w:sz w:val="28"/>
          <w:szCs w:val="28"/>
        </w:rPr>
        <w:t xml:space="preserve">   </w:t>
      </w:r>
      <w:r w:rsidRPr="00E02B0E">
        <w:rPr>
          <w:rFonts w:hint="eastAsia"/>
          <w:sz w:val="28"/>
          <w:szCs w:val="28"/>
        </w:rPr>
        <w:t>（</w:t>
      </w:r>
      <w:r w:rsidRPr="00E02B0E">
        <w:rPr>
          <w:rFonts w:hint="eastAsia"/>
          <w:sz w:val="28"/>
          <w:szCs w:val="28"/>
        </w:rPr>
        <w:t xml:space="preserve">    </w:t>
      </w:r>
      <w:r w:rsidRPr="00E02B0E">
        <w:rPr>
          <w:rFonts w:hint="eastAsia"/>
          <w:sz w:val="28"/>
          <w:szCs w:val="28"/>
        </w:rPr>
        <w:t>）</w:t>
      </w:r>
    </w:p>
    <w:p w:rsidR="00C0005C" w:rsidRPr="00E02B0E" w:rsidRDefault="00C0005C" w:rsidP="00C0005C">
      <w:pPr>
        <w:spacing w:line="360" w:lineRule="exact"/>
        <w:ind w:firstLineChars="150" w:firstLine="420"/>
        <w:rPr>
          <w:sz w:val="28"/>
          <w:szCs w:val="28"/>
        </w:rPr>
      </w:pPr>
      <w:r w:rsidRPr="00E02B0E">
        <w:rPr>
          <w:rFonts w:hint="eastAsia"/>
          <w:sz w:val="28"/>
          <w:szCs w:val="28"/>
        </w:rPr>
        <w:t>2</w:t>
      </w:r>
      <w:r w:rsidRPr="00E02B0E">
        <w:rPr>
          <w:rFonts w:hint="eastAsia"/>
          <w:sz w:val="28"/>
          <w:szCs w:val="28"/>
        </w:rPr>
        <w:t>、四位数都比三位数大。</w:t>
      </w:r>
      <w:r w:rsidRPr="00E02B0E">
        <w:rPr>
          <w:rFonts w:hint="eastAsia"/>
          <w:sz w:val="28"/>
          <w:szCs w:val="28"/>
        </w:rPr>
        <w:t xml:space="preserve">                      </w:t>
      </w:r>
      <w:r w:rsidRPr="00E02B0E">
        <w:rPr>
          <w:rFonts w:hint="eastAsia"/>
          <w:sz w:val="28"/>
          <w:szCs w:val="28"/>
        </w:rPr>
        <w:t>（</w:t>
      </w:r>
      <w:r w:rsidRPr="00E02B0E">
        <w:rPr>
          <w:rFonts w:hint="eastAsia"/>
          <w:sz w:val="28"/>
          <w:szCs w:val="28"/>
        </w:rPr>
        <w:t xml:space="preserve">    </w:t>
      </w:r>
      <w:r w:rsidRPr="00E02B0E">
        <w:rPr>
          <w:rFonts w:hint="eastAsia"/>
          <w:sz w:val="28"/>
          <w:szCs w:val="28"/>
        </w:rPr>
        <w:t>）</w:t>
      </w:r>
    </w:p>
    <w:p w:rsidR="00C0005C" w:rsidRPr="00E02B0E" w:rsidRDefault="00C0005C" w:rsidP="00C0005C">
      <w:pPr>
        <w:spacing w:line="360" w:lineRule="exact"/>
        <w:ind w:firstLineChars="150" w:firstLine="420"/>
        <w:rPr>
          <w:sz w:val="28"/>
          <w:szCs w:val="28"/>
        </w:rPr>
      </w:pPr>
      <w:r w:rsidRPr="00E02B0E">
        <w:rPr>
          <w:rFonts w:hint="eastAsia"/>
          <w:sz w:val="28"/>
          <w:szCs w:val="28"/>
        </w:rPr>
        <w:t>3</w:t>
      </w:r>
      <w:r w:rsidRPr="00E02B0E">
        <w:rPr>
          <w:rFonts w:hint="eastAsia"/>
          <w:sz w:val="28"/>
          <w:szCs w:val="28"/>
        </w:rPr>
        <w:t>、学校的操场跑道约</w:t>
      </w:r>
      <w:r w:rsidRPr="00E02B0E">
        <w:rPr>
          <w:rFonts w:hint="eastAsia"/>
          <w:sz w:val="28"/>
          <w:szCs w:val="28"/>
        </w:rPr>
        <w:t>200</w:t>
      </w:r>
      <w:r w:rsidRPr="00E02B0E">
        <w:rPr>
          <w:rFonts w:hint="eastAsia"/>
          <w:sz w:val="28"/>
          <w:szCs w:val="28"/>
        </w:rPr>
        <w:t>（</w:t>
      </w:r>
      <w:r w:rsidRPr="00E02B0E">
        <w:rPr>
          <w:rFonts w:hint="eastAsia"/>
          <w:sz w:val="28"/>
          <w:szCs w:val="28"/>
        </w:rPr>
        <w:t xml:space="preserve">   </w:t>
      </w:r>
      <w:r w:rsidRPr="00E02B0E">
        <w:rPr>
          <w:rFonts w:hint="eastAsia"/>
          <w:sz w:val="28"/>
          <w:szCs w:val="28"/>
        </w:rPr>
        <w:t>），括号里单位应该是</w:t>
      </w:r>
      <w:r w:rsidRPr="00E02B0E">
        <w:rPr>
          <w:rFonts w:hint="eastAsia"/>
          <w:sz w:val="28"/>
          <w:szCs w:val="28"/>
        </w:rPr>
        <w:t>mm</w:t>
      </w:r>
      <w:r w:rsidRPr="00E02B0E">
        <w:rPr>
          <w:rFonts w:hint="eastAsia"/>
          <w:sz w:val="28"/>
          <w:szCs w:val="28"/>
        </w:rPr>
        <w:t>。（</w:t>
      </w:r>
      <w:r w:rsidRPr="00E02B0E">
        <w:rPr>
          <w:rFonts w:hint="eastAsia"/>
          <w:sz w:val="28"/>
          <w:szCs w:val="28"/>
        </w:rPr>
        <w:t xml:space="preserve">    </w:t>
      </w:r>
      <w:r w:rsidRPr="00E02B0E">
        <w:rPr>
          <w:rFonts w:hint="eastAsia"/>
          <w:sz w:val="28"/>
          <w:szCs w:val="28"/>
        </w:rPr>
        <w:t>）</w:t>
      </w:r>
    </w:p>
    <w:p w:rsidR="00C0005C" w:rsidRPr="00E02B0E" w:rsidRDefault="00C0005C" w:rsidP="00C0005C">
      <w:pPr>
        <w:spacing w:line="360" w:lineRule="exact"/>
        <w:ind w:firstLineChars="150" w:firstLine="420"/>
        <w:rPr>
          <w:sz w:val="28"/>
          <w:szCs w:val="28"/>
        </w:rPr>
      </w:pPr>
      <w:r w:rsidRPr="00E02B0E">
        <w:rPr>
          <w:rFonts w:hint="eastAsia"/>
          <w:sz w:val="28"/>
          <w:szCs w:val="28"/>
        </w:rPr>
        <w:t>4</w:t>
      </w:r>
      <w:r w:rsidRPr="00E02B0E">
        <w:rPr>
          <w:rFonts w:hint="eastAsia"/>
          <w:sz w:val="28"/>
          <w:szCs w:val="28"/>
        </w:rPr>
        <w:t>、一壶水倒</w:t>
      </w:r>
      <w:r w:rsidRPr="00E02B0E">
        <w:rPr>
          <w:rFonts w:hint="eastAsia"/>
          <w:sz w:val="28"/>
          <w:szCs w:val="28"/>
        </w:rPr>
        <w:t>3</w:t>
      </w:r>
      <w:r w:rsidRPr="00E02B0E">
        <w:rPr>
          <w:rFonts w:hint="eastAsia"/>
          <w:sz w:val="28"/>
          <w:szCs w:val="28"/>
        </w:rPr>
        <w:t>杯，</w:t>
      </w:r>
      <w:r w:rsidRPr="00E02B0E">
        <w:rPr>
          <w:rFonts w:hint="eastAsia"/>
          <w:sz w:val="28"/>
          <w:szCs w:val="28"/>
        </w:rPr>
        <w:t>22</w:t>
      </w:r>
      <w:r w:rsidRPr="00E02B0E">
        <w:rPr>
          <w:rFonts w:hint="eastAsia"/>
          <w:sz w:val="28"/>
          <w:szCs w:val="28"/>
        </w:rPr>
        <w:t>杯水需要</w:t>
      </w:r>
      <w:r w:rsidRPr="00E02B0E">
        <w:rPr>
          <w:rFonts w:hint="eastAsia"/>
          <w:sz w:val="28"/>
          <w:szCs w:val="28"/>
        </w:rPr>
        <w:t>7</w:t>
      </w:r>
      <w:r w:rsidRPr="00E02B0E">
        <w:rPr>
          <w:rFonts w:hint="eastAsia"/>
          <w:sz w:val="28"/>
          <w:szCs w:val="28"/>
        </w:rPr>
        <w:t>壶。（</w:t>
      </w:r>
      <w:r w:rsidRPr="00E02B0E">
        <w:rPr>
          <w:rFonts w:hint="eastAsia"/>
          <w:sz w:val="28"/>
          <w:szCs w:val="28"/>
        </w:rPr>
        <w:t xml:space="preserve">     </w:t>
      </w:r>
      <w:r w:rsidRPr="00E02B0E">
        <w:rPr>
          <w:rFonts w:hint="eastAsia"/>
          <w:sz w:val="28"/>
          <w:szCs w:val="28"/>
        </w:rPr>
        <w:t>）</w:t>
      </w:r>
    </w:p>
    <w:p w:rsidR="00C0005C" w:rsidRPr="00E02B0E" w:rsidRDefault="00C0005C" w:rsidP="00C0005C">
      <w:pPr>
        <w:spacing w:line="360" w:lineRule="exact"/>
        <w:ind w:firstLineChars="150" w:firstLine="420"/>
        <w:rPr>
          <w:sz w:val="28"/>
          <w:szCs w:val="28"/>
        </w:rPr>
      </w:pPr>
      <w:r w:rsidRPr="00E02B0E">
        <w:rPr>
          <w:rFonts w:hint="eastAsia"/>
          <w:sz w:val="28"/>
          <w:szCs w:val="28"/>
        </w:rPr>
        <w:t>5</w:t>
      </w:r>
      <w:r w:rsidRPr="00E02B0E">
        <w:rPr>
          <w:rFonts w:hint="eastAsia"/>
          <w:sz w:val="28"/>
          <w:szCs w:val="28"/>
        </w:rPr>
        <w:t>、</w:t>
      </w:r>
      <w:r w:rsidRPr="00E02B0E">
        <w:rPr>
          <w:rFonts w:hint="eastAsia"/>
          <w:sz w:val="28"/>
          <w:szCs w:val="28"/>
        </w:rPr>
        <w:t>3</w:t>
      </w:r>
      <w:r w:rsidRPr="00E02B0E">
        <w:rPr>
          <w:rFonts w:hint="eastAsia"/>
          <w:sz w:val="28"/>
          <w:szCs w:val="28"/>
        </w:rPr>
        <w:t>个千、</w:t>
      </w:r>
      <w:r w:rsidRPr="00E02B0E">
        <w:rPr>
          <w:rFonts w:hint="eastAsia"/>
          <w:sz w:val="28"/>
          <w:szCs w:val="28"/>
        </w:rPr>
        <w:t>7</w:t>
      </w:r>
      <w:r w:rsidRPr="00E02B0E">
        <w:rPr>
          <w:rFonts w:hint="eastAsia"/>
          <w:sz w:val="28"/>
          <w:szCs w:val="28"/>
        </w:rPr>
        <w:t>个一组成的数是</w:t>
      </w:r>
      <w:r w:rsidRPr="00E02B0E">
        <w:rPr>
          <w:rFonts w:hint="eastAsia"/>
          <w:sz w:val="28"/>
          <w:szCs w:val="28"/>
        </w:rPr>
        <w:t>3070</w:t>
      </w:r>
      <w:r w:rsidRPr="00E02B0E">
        <w:rPr>
          <w:rFonts w:hint="eastAsia"/>
          <w:sz w:val="28"/>
          <w:szCs w:val="28"/>
        </w:rPr>
        <w:t>。（</w:t>
      </w:r>
      <w:r w:rsidRPr="00E02B0E">
        <w:rPr>
          <w:rFonts w:hint="eastAsia"/>
          <w:sz w:val="28"/>
          <w:szCs w:val="28"/>
        </w:rPr>
        <w:t xml:space="preserve">     </w:t>
      </w:r>
      <w:r w:rsidRPr="00E02B0E">
        <w:rPr>
          <w:rFonts w:hint="eastAsia"/>
          <w:sz w:val="28"/>
          <w:szCs w:val="28"/>
        </w:rPr>
        <w:t>）</w:t>
      </w:r>
    </w:p>
    <w:p w:rsidR="00C0005C" w:rsidRPr="00E02B0E" w:rsidRDefault="00C0005C" w:rsidP="00C0005C">
      <w:pPr>
        <w:spacing w:line="360" w:lineRule="exact"/>
        <w:rPr>
          <w:sz w:val="28"/>
          <w:szCs w:val="28"/>
        </w:rPr>
      </w:pPr>
    </w:p>
    <w:p w:rsidR="00C0005C" w:rsidRPr="00E02B0E" w:rsidRDefault="00C0005C" w:rsidP="00C0005C">
      <w:pPr>
        <w:spacing w:line="360" w:lineRule="exact"/>
        <w:rPr>
          <w:sz w:val="28"/>
          <w:szCs w:val="28"/>
          <w:lang w:val="pt-BR"/>
        </w:rPr>
      </w:pPr>
      <w:r w:rsidRPr="00E02B0E">
        <w:rPr>
          <w:rFonts w:hint="eastAsia"/>
          <w:sz w:val="28"/>
          <w:szCs w:val="28"/>
        </w:rPr>
        <w:t>三、选择题。</w:t>
      </w:r>
      <w:r w:rsidRPr="00E02B0E">
        <w:rPr>
          <w:rFonts w:hint="eastAsia"/>
          <w:sz w:val="28"/>
          <w:szCs w:val="28"/>
          <w:lang w:val="pt-BR"/>
        </w:rPr>
        <w:t>（</w:t>
      </w:r>
      <w:r w:rsidRPr="00E02B0E">
        <w:rPr>
          <w:rFonts w:hint="eastAsia"/>
          <w:sz w:val="28"/>
          <w:szCs w:val="28"/>
        </w:rPr>
        <w:t>每题</w:t>
      </w:r>
      <w:r w:rsidRPr="00E02B0E">
        <w:rPr>
          <w:rFonts w:hint="eastAsia"/>
          <w:sz w:val="28"/>
          <w:szCs w:val="28"/>
          <w:lang w:val="pt-BR"/>
        </w:rPr>
        <w:t>1</w:t>
      </w:r>
      <w:r w:rsidRPr="00E02B0E">
        <w:rPr>
          <w:rFonts w:hint="eastAsia"/>
          <w:sz w:val="28"/>
          <w:szCs w:val="28"/>
        </w:rPr>
        <w:t>分</w:t>
      </w:r>
      <w:r w:rsidRPr="00E02B0E">
        <w:rPr>
          <w:rFonts w:hint="eastAsia"/>
          <w:sz w:val="28"/>
          <w:szCs w:val="28"/>
          <w:lang w:val="pt-BR"/>
        </w:rPr>
        <w:t>，</w:t>
      </w:r>
      <w:r w:rsidRPr="00E02B0E">
        <w:rPr>
          <w:rFonts w:hint="eastAsia"/>
          <w:sz w:val="28"/>
          <w:szCs w:val="28"/>
        </w:rPr>
        <w:t>共</w:t>
      </w:r>
      <w:r w:rsidRPr="00E02B0E">
        <w:rPr>
          <w:rFonts w:hint="eastAsia"/>
          <w:sz w:val="28"/>
          <w:szCs w:val="28"/>
          <w:lang w:val="pt-BR"/>
        </w:rPr>
        <w:t>5</w:t>
      </w:r>
      <w:r w:rsidRPr="00E02B0E">
        <w:rPr>
          <w:rFonts w:hint="eastAsia"/>
          <w:sz w:val="28"/>
          <w:szCs w:val="28"/>
        </w:rPr>
        <w:t>分</w:t>
      </w:r>
      <w:r w:rsidRPr="00E02B0E">
        <w:rPr>
          <w:rFonts w:hint="eastAsia"/>
          <w:sz w:val="28"/>
          <w:szCs w:val="28"/>
          <w:lang w:val="pt-BR"/>
        </w:rPr>
        <w:t>）</w:t>
      </w:r>
    </w:p>
    <w:p w:rsidR="00C0005C" w:rsidRPr="00E02B0E" w:rsidRDefault="00C0005C" w:rsidP="00C0005C">
      <w:pPr>
        <w:spacing w:line="360" w:lineRule="exact"/>
        <w:rPr>
          <w:sz w:val="28"/>
          <w:szCs w:val="28"/>
        </w:rPr>
      </w:pPr>
      <w:r w:rsidRPr="00E02B0E">
        <w:rPr>
          <w:rFonts w:hint="eastAsia"/>
          <w:sz w:val="28"/>
          <w:szCs w:val="28"/>
        </w:rPr>
        <w:t>1</w:t>
      </w:r>
      <w:r w:rsidRPr="00E02B0E">
        <w:rPr>
          <w:rFonts w:hint="eastAsia"/>
          <w:sz w:val="28"/>
          <w:szCs w:val="28"/>
        </w:rPr>
        <w:t>、小文家在少年宫的西南方向，少年宫在小文家的（</w:t>
      </w:r>
      <w:r w:rsidRPr="00E02B0E">
        <w:rPr>
          <w:rFonts w:hint="eastAsia"/>
          <w:sz w:val="28"/>
          <w:szCs w:val="28"/>
        </w:rPr>
        <w:t xml:space="preserve">   </w:t>
      </w:r>
      <w:r w:rsidRPr="00E02B0E">
        <w:rPr>
          <w:rFonts w:hint="eastAsia"/>
          <w:sz w:val="28"/>
          <w:szCs w:val="28"/>
        </w:rPr>
        <w:t>）方</w:t>
      </w:r>
    </w:p>
    <w:p w:rsidR="00C0005C" w:rsidRPr="00E02B0E" w:rsidRDefault="00C0005C" w:rsidP="00C0005C">
      <w:pPr>
        <w:spacing w:line="360" w:lineRule="exact"/>
        <w:rPr>
          <w:sz w:val="28"/>
          <w:szCs w:val="28"/>
        </w:rPr>
      </w:pPr>
      <w:r w:rsidRPr="00E02B0E">
        <w:rPr>
          <w:rFonts w:hint="eastAsia"/>
          <w:sz w:val="28"/>
          <w:szCs w:val="28"/>
        </w:rPr>
        <w:t xml:space="preserve">     A </w:t>
      </w:r>
      <w:r w:rsidRPr="00E02B0E">
        <w:rPr>
          <w:rFonts w:hint="eastAsia"/>
          <w:sz w:val="28"/>
          <w:szCs w:val="28"/>
        </w:rPr>
        <w:t>、西南</w:t>
      </w:r>
      <w:r w:rsidRPr="00E02B0E">
        <w:rPr>
          <w:rFonts w:hint="eastAsia"/>
          <w:sz w:val="28"/>
          <w:szCs w:val="28"/>
        </w:rPr>
        <w:t xml:space="preserve">         B </w:t>
      </w:r>
      <w:r w:rsidRPr="00E02B0E">
        <w:rPr>
          <w:rFonts w:hint="eastAsia"/>
          <w:sz w:val="28"/>
          <w:szCs w:val="28"/>
        </w:rPr>
        <w:t>、东南</w:t>
      </w:r>
      <w:r w:rsidRPr="00E02B0E">
        <w:rPr>
          <w:rFonts w:hint="eastAsia"/>
          <w:sz w:val="28"/>
          <w:szCs w:val="28"/>
        </w:rPr>
        <w:t xml:space="preserve">        C </w:t>
      </w:r>
      <w:r w:rsidRPr="00E02B0E">
        <w:rPr>
          <w:rFonts w:hint="eastAsia"/>
          <w:sz w:val="28"/>
          <w:szCs w:val="28"/>
        </w:rPr>
        <w:t>、东北</w:t>
      </w:r>
    </w:p>
    <w:p w:rsidR="00C0005C" w:rsidRPr="00E02B0E" w:rsidRDefault="00C0005C" w:rsidP="00C0005C">
      <w:pPr>
        <w:spacing w:line="360" w:lineRule="exact"/>
        <w:rPr>
          <w:sz w:val="28"/>
          <w:szCs w:val="28"/>
        </w:rPr>
      </w:pPr>
      <w:r w:rsidRPr="00E02B0E">
        <w:rPr>
          <w:rFonts w:hint="eastAsia"/>
          <w:sz w:val="28"/>
          <w:szCs w:val="28"/>
        </w:rPr>
        <w:t>2</w:t>
      </w:r>
      <w:r w:rsidRPr="00E02B0E">
        <w:rPr>
          <w:rFonts w:hint="eastAsia"/>
          <w:sz w:val="28"/>
          <w:szCs w:val="28"/>
        </w:rPr>
        <w:t>、</w:t>
      </w:r>
      <w:r w:rsidRPr="00E02B0E">
        <w:rPr>
          <w:rFonts w:hint="eastAsia"/>
          <w:sz w:val="28"/>
          <w:szCs w:val="28"/>
        </w:rPr>
        <w:t>900</w:t>
      </w:r>
      <w:r w:rsidRPr="00E02B0E">
        <w:rPr>
          <w:rFonts w:hint="eastAsia"/>
          <w:sz w:val="28"/>
          <w:szCs w:val="28"/>
        </w:rPr>
        <w:t>比最小的四位数少（</w:t>
      </w:r>
      <w:r w:rsidRPr="00E02B0E">
        <w:rPr>
          <w:rFonts w:hint="eastAsia"/>
          <w:sz w:val="28"/>
          <w:szCs w:val="28"/>
        </w:rPr>
        <w:t xml:space="preserve">   </w:t>
      </w:r>
      <w:r w:rsidRPr="00E02B0E">
        <w:rPr>
          <w:rFonts w:hint="eastAsia"/>
          <w:sz w:val="28"/>
          <w:szCs w:val="28"/>
        </w:rPr>
        <w:t>）。</w:t>
      </w:r>
    </w:p>
    <w:p w:rsidR="00C0005C" w:rsidRPr="00E02B0E" w:rsidRDefault="00C0005C" w:rsidP="00C0005C">
      <w:pPr>
        <w:spacing w:line="360" w:lineRule="exact"/>
        <w:ind w:firstLine="570"/>
        <w:rPr>
          <w:sz w:val="28"/>
          <w:szCs w:val="28"/>
        </w:rPr>
      </w:pPr>
      <w:r w:rsidRPr="00E02B0E">
        <w:rPr>
          <w:rFonts w:hint="eastAsia"/>
          <w:sz w:val="28"/>
          <w:szCs w:val="28"/>
        </w:rPr>
        <w:lastRenderedPageBreak/>
        <w:t>A</w:t>
      </w:r>
      <w:r w:rsidRPr="00E02B0E">
        <w:rPr>
          <w:rFonts w:hint="eastAsia"/>
          <w:sz w:val="28"/>
          <w:szCs w:val="28"/>
        </w:rPr>
        <w:t>、</w:t>
      </w:r>
      <w:r w:rsidRPr="00E02B0E">
        <w:rPr>
          <w:rFonts w:hint="eastAsia"/>
          <w:sz w:val="28"/>
          <w:szCs w:val="28"/>
        </w:rPr>
        <w:t>1           B</w:t>
      </w:r>
      <w:r w:rsidRPr="00E02B0E">
        <w:rPr>
          <w:rFonts w:hint="eastAsia"/>
          <w:sz w:val="28"/>
          <w:szCs w:val="28"/>
        </w:rPr>
        <w:t>、</w:t>
      </w:r>
      <w:r w:rsidRPr="00E02B0E">
        <w:rPr>
          <w:rFonts w:hint="eastAsia"/>
          <w:sz w:val="28"/>
          <w:szCs w:val="28"/>
        </w:rPr>
        <w:t>100           C</w:t>
      </w:r>
      <w:r w:rsidRPr="00E02B0E">
        <w:rPr>
          <w:rFonts w:hint="eastAsia"/>
          <w:sz w:val="28"/>
          <w:szCs w:val="28"/>
        </w:rPr>
        <w:t>、</w:t>
      </w:r>
      <w:r w:rsidRPr="00E02B0E">
        <w:rPr>
          <w:rFonts w:hint="eastAsia"/>
          <w:sz w:val="28"/>
          <w:szCs w:val="28"/>
        </w:rPr>
        <w:t xml:space="preserve"> 1000</w:t>
      </w:r>
    </w:p>
    <w:p w:rsidR="00C0005C" w:rsidRPr="00E02B0E" w:rsidRDefault="00C0005C" w:rsidP="00C0005C">
      <w:pPr>
        <w:spacing w:line="360" w:lineRule="exact"/>
        <w:rPr>
          <w:rFonts w:ascii="宋体" w:hAnsi="宋体"/>
          <w:sz w:val="28"/>
          <w:szCs w:val="28"/>
        </w:rPr>
      </w:pPr>
      <w:r w:rsidRPr="00E02B0E">
        <w:rPr>
          <w:rFonts w:hint="eastAsia"/>
          <w:sz w:val="28"/>
          <w:szCs w:val="28"/>
        </w:rPr>
        <w:t>3</w:t>
      </w:r>
      <w:r w:rsidRPr="00E02B0E">
        <w:rPr>
          <w:rFonts w:hint="eastAsia"/>
          <w:sz w:val="28"/>
          <w:szCs w:val="28"/>
        </w:rPr>
        <w:t>、</w:t>
      </w:r>
      <w:r w:rsidRPr="00E02B0E">
        <w:rPr>
          <w:rFonts w:hint="eastAsia"/>
          <w:sz w:val="28"/>
          <w:szCs w:val="28"/>
        </w:rPr>
        <w:t>29</w:t>
      </w:r>
      <w:r w:rsidRPr="00E02B0E">
        <w:rPr>
          <w:rFonts w:ascii="宋体" w:hAnsi="宋体" w:hint="eastAsia"/>
          <w:sz w:val="28"/>
          <w:szCs w:val="28"/>
        </w:rPr>
        <w:t>5－108的差大约是（     ）</w:t>
      </w:r>
    </w:p>
    <w:p w:rsidR="00C0005C" w:rsidRPr="00E02B0E" w:rsidRDefault="00C0005C" w:rsidP="00C0005C">
      <w:pPr>
        <w:spacing w:line="360" w:lineRule="exact"/>
        <w:ind w:firstLine="570"/>
        <w:rPr>
          <w:sz w:val="28"/>
          <w:szCs w:val="28"/>
        </w:rPr>
      </w:pPr>
      <w:r w:rsidRPr="00E02B0E">
        <w:rPr>
          <w:rFonts w:hint="eastAsia"/>
          <w:sz w:val="28"/>
          <w:szCs w:val="28"/>
        </w:rPr>
        <w:t>A</w:t>
      </w:r>
      <w:r w:rsidRPr="00E02B0E">
        <w:rPr>
          <w:rFonts w:hint="eastAsia"/>
          <w:sz w:val="28"/>
          <w:szCs w:val="28"/>
        </w:rPr>
        <w:t>、</w:t>
      </w:r>
      <w:r w:rsidRPr="00E02B0E">
        <w:rPr>
          <w:rFonts w:hint="eastAsia"/>
          <w:sz w:val="28"/>
          <w:szCs w:val="28"/>
        </w:rPr>
        <w:t xml:space="preserve"> 100        B</w:t>
      </w:r>
      <w:r w:rsidRPr="00E02B0E">
        <w:rPr>
          <w:rFonts w:hint="eastAsia"/>
          <w:sz w:val="28"/>
          <w:szCs w:val="28"/>
        </w:rPr>
        <w:t>、</w:t>
      </w:r>
      <w:r w:rsidRPr="00E02B0E">
        <w:rPr>
          <w:rFonts w:hint="eastAsia"/>
          <w:sz w:val="28"/>
          <w:szCs w:val="28"/>
        </w:rPr>
        <w:t>200           C</w:t>
      </w:r>
      <w:r w:rsidRPr="00E02B0E">
        <w:rPr>
          <w:rFonts w:hint="eastAsia"/>
          <w:sz w:val="28"/>
          <w:szCs w:val="28"/>
        </w:rPr>
        <w:t>、</w:t>
      </w:r>
      <w:r w:rsidRPr="00E02B0E">
        <w:rPr>
          <w:rFonts w:hint="eastAsia"/>
          <w:sz w:val="28"/>
          <w:szCs w:val="28"/>
        </w:rPr>
        <w:t>300</w:t>
      </w:r>
    </w:p>
    <w:p w:rsidR="00C0005C" w:rsidRPr="00E02B0E" w:rsidRDefault="00C0005C" w:rsidP="00C0005C">
      <w:pPr>
        <w:spacing w:line="360" w:lineRule="exact"/>
        <w:rPr>
          <w:sz w:val="28"/>
          <w:szCs w:val="28"/>
        </w:rPr>
      </w:pPr>
      <w:r w:rsidRPr="00E02B0E">
        <w:rPr>
          <w:rFonts w:hint="eastAsia"/>
          <w:sz w:val="28"/>
          <w:szCs w:val="28"/>
        </w:rPr>
        <w:t>4</w:t>
      </w:r>
      <w:r w:rsidRPr="00E02B0E">
        <w:rPr>
          <w:rFonts w:hint="eastAsia"/>
          <w:sz w:val="28"/>
          <w:szCs w:val="28"/>
        </w:rPr>
        <w:t>、一块长</w:t>
      </w:r>
      <w:r w:rsidRPr="00E02B0E">
        <w:rPr>
          <w:rFonts w:hint="eastAsia"/>
          <w:sz w:val="28"/>
          <w:szCs w:val="28"/>
        </w:rPr>
        <w:t>90</w:t>
      </w:r>
      <w:r w:rsidRPr="00E02B0E">
        <w:rPr>
          <w:rFonts w:hint="eastAsia"/>
          <w:sz w:val="28"/>
          <w:szCs w:val="28"/>
        </w:rPr>
        <w:t>分米长的布料，剪下</w:t>
      </w:r>
      <w:r w:rsidRPr="00E02B0E">
        <w:rPr>
          <w:rFonts w:hint="eastAsia"/>
          <w:sz w:val="28"/>
          <w:szCs w:val="28"/>
        </w:rPr>
        <w:t>76</w:t>
      </w:r>
      <w:r w:rsidRPr="00E02B0E">
        <w:rPr>
          <w:rFonts w:hint="eastAsia"/>
          <w:sz w:val="28"/>
          <w:szCs w:val="28"/>
        </w:rPr>
        <w:t>厘米后，还剩下（</w:t>
      </w:r>
      <w:r w:rsidRPr="00E02B0E">
        <w:rPr>
          <w:rFonts w:hint="eastAsia"/>
          <w:sz w:val="28"/>
          <w:szCs w:val="28"/>
        </w:rPr>
        <w:t xml:space="preserve">   </w:t>
      </w:r>
      <w:r w:rsidRPr="00E02B0E">
        <w:rPr>
          <w:rFonts w:hint="eastAsia"/>
          <w:sz w:val="28"/>
          <w:szCs w:val="28"/>
        </w:rPr>
        <w:t>）</w:t>
      </w:r>
    </w:p>
    <w:p w:rsidR="00C0005C" w:rsidRPr="00E02B0E" w:rsidRDefault="00C0005C" w:rsidP="00C0005C">
      <w:pPr>
        <w:spacing w:line="360" w:lineRule="exact"/>
        <w:ind w:firstLine="570"/>
        <w:rPr>
          <w:sz w:val="28"/>
          <w:szCs w:val="28"/>
        </w:rPr>
      </w:pPr>
      <w:r w:rsidRPr="00E02B0E">
        <w:rPr>
          <w:rFonts w:hint="eastAsia"/>
          <w:sz w:val="28"/>
          <w:szCs w:val="28"/>
        </w:rPr>
        <w:t>A</w:t>
      </w:r>
      <w:r w:rsidRPr="00E02B0E">
        <w:rPr>
          <w:rFonts w:hint="eastAsia"/>
          <w:sz w:val="28"/>
          <w:szCs w:val="28"/>
        </w:rPr>
        <w:t>、</w:t>
      </w:r>
      <w:r w:rsidRPr="00E02B0E">
        <w:rPr>
          <w:rFonts w:hint="eastAsia"/>
          <w:sz w:val="28"/>
          <w:szCs w:val="28"/>
        </w:rPr>
        <w:t>11</w:t>
      </w:r>
      <w:r w:rsidRPr="00E02B0E">
        <w:rPr>
          <w:rFonts w:hint="eastAsia"/>
          <w:sz w:val="28"/>
          <w:szCs w:val="28"/>
        </w:rPr>
        <w:t>厘米</w:t>
      </w:r>
      <w:r w:rsidRPr="00E02B0E">
        <w:rPr>
          <w:rFonts w:hint="eastAsia"/>
          <w:sz w:val="28"/>
          <w:szCs w:val="28"/>
        </w:rPr>
        <w:t xml:space="preserve">     B</w:t>
      </w:r>
      <w:r w:rsidRPr="00E02B0E">
        <w:rPr>
          <w:rFonts w:hint="eastAsia"/>
          <w:sz w:val="28"/>
          <w:szCs w:val="28"/>
        </w:rPr>
        <w:t>、</w:t>
      </w:r>
      <w:r w:rsidRPr="00E02B0E">
        <w:rPr>
          <w:rFonts w:hint="eastAsia"/>
          <w:sz w:val="28"/>
          <w:szCs w:val="28"/>
        </w:rPr>
        <w:t>14</w:t>
      </w:r>
      <w:r w:rsidRPr="00E02B0E">
        <w:rPr>
          <w:rFonts w:hint="eastAsia"/>
          <w:sz w:val="28"/>
          <w:szCs w:val="28"/>
        </w:rPr>
        <w:t>分米</w:t>
      </w:r>
      <w:r w:rsidRPr="00E02B0E">
        <w:rPr>
          <w:rFonts w:hint="eastAsia"/>
          <w:sz w:val="28"/>
          <w:szCs w:val="28"/>
        </w:rPr>
        <w:t xml:space="preserve">       C</w:t>
      </w:r>
      <w:r w:rsidRPr="00E02B0E">
        <w:rPr>
          <w:rFonts w:hint="eastAsia"/>
          <w:sz w:val="28"/>
          <w:szCs w:val="28"/>
        </w:rPr>
        <w:t>、</w:t>
      </w:r>
      <w:r w:rsidRPr="00E02B0E">
        <w:rPr>
          <w:rFonts w:hint="eastAsia"/>
          <w:sz w:val="28"/>
          <w:szCs w:val="28"/>
        </w:rPr>
        <w:t>824</w:t>
      </w:r>
      <w:r w:rsidRPr="00E02B0E">
        <w:rPr>
          <w:rFonts w:hint="eastAsia"/>
          <w:sz w:val="28"/>
          <w:szCs w:val="28"/>
        </w:rPr>
        <w:t>厘米</w:t>
      </w:r>
    </w:p>
    <w:p w:rsidR="00C0005C" w:rsidRPr="00E02B0E" w:rsidRDefault="00C0005C" w:rsidP="00C0005C">
      <w:pPr>
        <w:spacing w:line="360" w:lineRule="exact"/>
        <w:rPr>
          <w:rFonts w:ascii="宋体" w:hAnsi="宋体"/>
          <w:sz w:val="28"/>
          <w:szCs w:val="28"/>
        </w:rPr>
      </w:pPr>
      <w:r w:rsidRPr="00E02B0E">
        <w:rPr>
          <w:rFonts w:hint="eastAsia"/>
          <w:sz w:val="28"/>
          <w:szCs w:val="28"/>
        </w:rPr>
        <w:t>5</w:t>
      </w:r>
      <w:r w:rsidRPr="00E02B0E">
        <w:rPr>
          <w:rFonts w:hint="eastAsia"/>
          <w:sz w:val="28"/>
          <w:szCs w:val="28"/>
        </w:rPr>
        <w:t>、</w:t>
      </w:r>
      <w:r w:rsidRPr="00E02B0E">
        <w:rPr>
          <w:rFonts w:ascii="宋体" w:hAnsi="宋体" w:hint="eastAsia"/>
          <w:sz w:val="28"/>
          <w:szCs w:val="28"/>
        </w:rPr>
        <w:t>每8位同学一组，小红是第46位，她在第（   ）组。</w:t>
      </w:r>
    </w:p>
    <w:p w:rsidR="00C0005C" w:rsidRPr="00E02B0E" w:rsidRDefault="00C0005C" w:rsidP="00C0005C">
      <w:pPr>
        <w:spacing w:line="360" w:lineRule="exact"/>
        <w:rPr>
          <w:sz w:val="28"/>
          <w:szCs w:val="28"/>
        </w:rPr>
      </w:pPr>
      <w:r w:rsidRPr="00E02B0E">
        <w:rPr>
          <w:rFonts w:ascii="宋体" w:hAnsi="宋体" w:hint="eastAsia"/>
          <w:sz w:val="28"/>
          <w:szCs w:val="28"/>
        </w:rPr>
        <w:t xml:space="preserve">   </w:t>
      </w:r>
      <w:r w:rsidRPr="00E02B0E">
        <w:rPr>
          <w:rFonts w:hint="eastAsia"/>
          <w:sz w:val="28"/>
          <w:szCs w:val="28"/>
        </w:rPr>
        <w:t xml:space="preserve">  A</w:t>
      </w:r>
      <w:r w:rsidRPr="00E02B0E">
        <w:rPr>
          <w:rFonts w:hint="eastAsia"/>
          <w:sz w:val="28"/>
          <w:szCs w:val="28"/>
        </w:rPr>
        <w:t>、六</w:t>
      </w:r>
      <w:r w:rsidRPr="00E02B0E">
        <w:rPr>
          <w:rFonts w:hint="eastAsia"/>
          <w:sz w:val="28"/>
          <w:szCs w:val="28"/>
        </w:rPr>
        <w:t xml:space="preserve">            B</w:t>
      </w:r>
      <w:r w:rsidRPr="00E02B0E">
        <w:rPr>
          <w:rFonts w:hint="eastAsia"/>
          <w:sz w:val="28"/>
          <w:szCs w:val="28"/>
        </w:rPr>
        <w:t>、</w:t>
      </w:r>
      <w:r w:rsidRPr="00E02B0E">
        <w:rPr>
          <w:rFonts w:hint="eastAsia"/>
          <w:sz w:val="28"/>
          <w:szCs w:val="28"/>
        </w:rPr>
        <w:t xml:space="preserve"> </w:t>
      </w:r>
      <w:r w:rsidRPr="00E02B0E">
        <w:rPr>
          <w:rFonts w:hint="eastAsia"/>
          <w:sz w:val="28"/>
          <w:szCs w:val="28"/>
        </w:rPr>
        <w:t>五</w:t>
      </w:r>
      <w:r w:rsidRPr="00E02B0E">
        <w:rPr>
          <w:rFonts w:hint="eastAsia"/>
          <w:sz w:val="28"/>
          <w:szCs w:val="28"/>
        </w:rPr>
        <w:t xml:space="preserve">          C</w:t>
      </w:r>
      <w:r w:rsidRPr="00E02B0E">
        <w:rPr>
          <w:rFonts w:hint="eastAsia"/>
          <w:sz w:val="28"/>
          <w:szCs w:val="28"/>
        </w:rPr>
        <w:t>、七</w:t>
      </w:r>
    </w:p>
    <w:p w:rsidR="00C0005C" w:rsidRPr="00E02B0E" w:rsidRDefault="00C0005C" w:rsidP="00C0005C">
      <w:pPr>
        <w:spacing w:line="360" w:lineRule="exact"/>
        <w:rPr>
          <w:sz w:val="28"/>
          <w:szCs w:val="28"/>
        </w:rPr>
      </w:pPr>
      <w:r w:rsidRPr="00E02B0E">
        <w:rPr>
          <w:rFonts w:hint="eastAsia"/>
          <w:sz w:val="28"/>
          <w:szCs w:val="28"/>
        </w:rPr>
        <w:t>四、计算题（共</w:t>
      </w:r>
      <w:r w:rsidRPr="00E02B0E">
        <w:rPr>
          <w:rFonts w:hint="eastAsia"/>
          <w:sz w:val="28"/>
          <w:szCs w:val="28"/>
        </w:rPr>
        <w:t>24</w:t>
      </w:r>
      <w:r w:rsidRPr="00E02B0E">
        <w:rPr>
          <w:rFonts w:hint="eastAsia"/>
          <w:sz w:val="28"/>
          <w:szCs w:val="28"/>
        </w:rPr>
        <w:t>分）</w:t>
      </w:r>
    </w:p>
    <w:p w:rsidR="00C0005C" w:rsidRPr="00E02B0E" w:rsidRDefault="00C0005C" w:rsidP="00C0005C">
      <w:pPr>
        <w:spacing w:line="360" w:lineRule="exact"/>
        <w:ind w:firstLineChars="150" w:firstLine="420"/>
        <w:rPr>
          <w:sz w:val="28"/>
          <w:szCs w:val="28"/>
        </w:rPr>
      </w:pPr>
      <w:r w:rsidRPr="00E02B0E">
        <w:rPr>
          <w:rFonts w:hint="eastAsia"/>
          <w:sz w:val="28"/>
          <w:szCs w:val="28"/>
        </w:rPr>
        <w:t>1</w:t>
      </w:r>
      <w:r w:rsidRPr="00E02B0E">
        <w:rPr>
          <w:rFonts w:hint="eastAsia"/>
          <w:sz w:val="28"/>
          <w:szCs w:val="28"/>
        </w:rPr>
        <w:t>、直接写出得数（</w:t>
      </w:r>
      <w:r w:rsidRPr="00E02B0E">
        <w:rPr>
          <w:rFonts w:hint="eastAsia"/>
          <w:sz w:val="28"/>
          <w:szCs w:val="28"/>
        </w:rPr>
        <w:t>8</w:t>
      </w:r>
      <w:r w:rsidRPr="00E02B0E">
        <w:rPr>
          <w:rFonts w:hint="eastAsia"/>
          <w:sz w:val="28"/>
          <w:szCs w:val="28"/>
        </w:rPr>
        <w:t>分）</w:t>
      </w:r>
    </w:p>
    <w:p w:rsidR="00C0005C" w:rsidRPr="00E02B0E" w:rsidRDefault="00C0005C" w:rsidP="00C0005C">
      <w:pPr>
        <w:spacing w:line="360" w:lineRule="exact"/>
        <w:ind w:firstLineChars="250" w:firstLine="700"/>
        <w:rPr>
          <w:rFonts w:ascii="宋体" w:hAnsi="宋体"/>
          <w:sz w:val="28"/>
          <w:szCs w:val="28"/>
        </w:rPr>
      </w:pPr>
      <w:r w:rsidRPr="00E02B0E">
        <w:rPr>
          <w:rFonts w:hint="eastAsia"/>
          <w:sz w:val="28"/>
          <w:szCs w:val="28"/>
        </w:rPr>
        <w:t>6</w:t>
      </w:r>
      <w:r w:rsidRPr="00E02B0E">
        <w:rPr>
          <w:rFonts w:ascii="宋体" w:hAnsi="宋体" w:hint="eastAsia"/>
          <w:sz w:val="28"/>
          <w:szCs w:val="28"/>
        </w:rPr>
        <w:t>4÷8＝      250－90＝      40÷7＝      320＋90＝</w:t>
      </w:r>
    </w:p>
    <w:p w:rsidR="00C0005C" w:rsidRPr="00E02B0E" w:rsidRDefault="00C0005C" w:rsidP="00C0005C">
      <w:pPr>
        <w:spacing w:line="360" w:lineRule="exact"/>
        <w:ind w:firstLineChars="250" w:firstLine="700"/>
        <w:rPr>
          <w:rFonts w:ascii="宋体" w:hAnsi="宋体"/>
          <w:sz w:val="28"/>
          <w:szCs w:val="28"/>
        </w:rPr>
      </w:pPr>
      <w:r w:rsidRPr="00E02B0E">
        <w:rPr>
          <w:rFonts w:ascii="宋体" w:hAnsi="宋体" w:hint="eastAsia"/>
          <w:sz w:val="28"/>
          <w:szCs w:val="28"/>
        </w:rPr>
        <w:t>230－150＝    16÷3＝       8×9＝         9÷9＝</w:t>
      </w:r>
    </w:p>
    <w:p w:rsidR="00C0005C" w:rsidRPr="00E02B0E" w:rsidRDefault="00C0005C" w:rsidP="00C0005C">
      <w:pPr>
        <w:spacing w:line="360" w:lineRule="exact"/>
        <w:ind w:firstLineChars="100" w:firstLine="280"/>
        <w:rPr>
          <w:rFonts w:ascii="宋体" w:hAnsi="宋体"/>
          <w:sz w:val="28"/>
          <w:szCs w:val="28"/>
        </w:rPr>
      </w:pPr>
    </w:p>
    <w:p w:rsidR="00C0005C" w:rsidRPr="00E02B0E" w:rsidRDefault="00C0005C" w:rsidP="00C0005C">
      <w:pPr>
        <w:spacing w:line="360" w:lineRule="exact"/>
        <w:ind w:firstLineChars="100" w:firstLine="280"/>
        <w:rPr>
          <w:rFonts w:ascii="宋体" w:hAnsi="宋体"/>
          <w:sz w:val="28"/>
          <w:szCs w:val="28"/>
        </w:rPr>
      </w:pPr>
      <w:r w:rsidRPr="00E02B0E">
        <w:rPr>
          <w:rFonts w:ascii="宋体" w:hAnsi="宋体" w:hint="eastAsia"/>
          <w:sz w:val="28"/>
          <w:szCs w:val="28"/>
        </w:rPr>
        <w:t>2、列竖式计算下列各题（共16分）</w:t>
      </w:r>
    </w:p>
    <w:p w:rsidR="00C0005C" w:rsidRPr="00E02B0E" w:rsidRDefault="00C0005C" w:rsidP="00C0005C">
      <w:pPr>
        <w:spacing w:line="360" w:lineRule="exact"/>
        <w:rPr>
          <w:rFonts w:ascii="宋体" w:hAnsi="宋体"/>
          <w:sz w:val="28"/>
          <w:szCs w:val="28"/>
        </w:rPr>
      </w:pPr>
      <w:r w:rsidRPr="00E02B0E">
        <w:rPr>
          <w:rFonts w:ascii="宋体" w:hAnsi="宋体" w:hint="eastAsia"/>
          <w:sz w:val="28"/>
          <w:szCs w:val="28"/>
        </w:rPr>
        <w:t xml:space="preserve">    30÷4＝         55÷9＝       31÷7＝      48÷59＝</w:t>
      </w:r>
    </w:p>
    <w:p w:rsidR="00C0005C" w:rsidRPr="00E02B0E" w:rsidRDefault="00C0005C" w:rsidP="00C0005C">
      <w:pPr>
        <w:spacing w:line="360" w:lineRule="exact"/>
        <w:rPr>
          <w:rFonts w:ascii="宋体" w:hAnsi="宋体"/>
          <w:sz w:val="28"/>
          <w:szCs w:val="28"/>
        </w:rPr>
      </w:pPr>
    </w:p>
    <w:p w:rsidR="00C0005C" w:rsidRPr="00E02B0E" w:rsidRDefault="00C0005C" w:rsidP="00C0005C">
      <w:pPr>
        <w:spacing w:line="360" w:lineRule="exact"/>
        <w:rPr>
          <w:rFonts w:ascii="宋体" w:hAnsi="宋体"/>
          <w:sz w:val="28"/>
          <w:szCs w:val="28"/>
        </w:rPr>
      </w:pPr>
    </w:p>
    <w:p w:rsidR="00C0005C" w:rsidRPr="00E02B0E" w:rsidRDefault="00C0005C" w:rsidP="00C0005C">
      <w:pPr>
        <w:spacing w:line="360" w:lineRule="exact"/>
        <w:rPr>
          <w:rFonts w:ascii="宋体" w:hAnsi="宋体"/>
          <w:sz w:val="28"/>
          <w:szCs w:val="28"/>
        </w:rPr>
      </w:pPr>
    </w:p>
    <w:p w:rsidR="00C0005C" w:rsidRPr="00E02B0E" w:rsidRDefault="00C0005C" w:rsidP="00C0005C">
      <w:pPr>
        <w:spacing w:line="360" w:lineRule="exact"/>
        <w:rPr>
          <w:rFonts w:ascii="宋体" w:hAnsi="宋体"/>
          <w:sz w:val="28"/>
          <w:szCs w:val="28"/>
        </w:rPr>
      </w:pPr>
    </w:p>
    <w:p w:rsidR="00C0005C" w:rsidRPr="00E02B0E" w:rsidRDefault="00C0005C" w:rsidP="00C0005C">
      <w:pPr>
        <w:spacing w:line="360" w:lineRule="exact"/>
        <w:rPr>
          <w:rFonts w:ascii="宋体" w:hAnsi="宋体"/>
          <w:sz w:val="28"/>
          <w:szCs w:val="28"/>
        </w:rPr>
      </w:pPr>
      <w:r w:rsidRPr="00E02B0E">
        <w:rPr>
          <w:rFonts w:ascii="宋体" w:hAnsi="宋体" w:hint="eastAsia"/>
          <w:sz w:val="28"/>
          <w:szCs w:val="28"/>
        </w:rPr>
        <w:t>五、实践题（共9分）</w:t>
      </w:r>
    </w:p>
    <w:p w:rsidR="00C0005C" w:rsidRPr="00E02B0E" w:rsidRDefault="00C0005C" w:rsidP="00C0005C">
      <w:pPr>
        <w:spacing w:line="360" w:lineRule="exact"/>
        <w:ind w:firstLineChars="150" w:firstLine="420"/>
        <w:rPr>
          <w:rFonts w:ascii="宋体" w:hAnsi="宋体"/>
          <w:sz w:val="28"/>
          <w:szCs w:val="28"/>
        </w:rPr>
      </w:pPr>
      <w:r w:rsidRPr="00E02B0E">
        <w:rPr>
          <w:rFonts w:ascii="宋体" w:hAnsi="宋体" w:hint="eastAsia"/>
          <w:sz w:val="28"/>
          <w:szCs w:val="28"/>
        </w:rPr>
        <w:t>1、请画出一条长40毫米的线段。（3分）</w:t>
      </w:r>
    </w:p>
    <w:p w:rsidR="00C0005C" w:rsidRPr="00E02B0E" w:rsidRDefault="00C0005C" w:rsidP="00C0005C">
      <w:pPr>
        <w:spacing w:line="360" w:lineRule="exact"/>
        <w:rPr>
          <w:sz w:val="28"/>
          <w:szCs w:val="28"/>
        </w:rPr>
      </w:pPr>
    </w:p>
    <w:p w:rsidR="00C0005C" w:rsidRPr="00E02B0E" w:rsidRDefault="00C0005C" w:rsidP="00C0005C">
      <w:pPr>
        <w:spacing w:line="360" w:lineRule="exact"/>
        <w:rPr>
          <w:sz w:val="28"/>
          <w:szCs w:val="28"/>
        </w:rPr>
      </w:pPr>
    </w:p>
    <w:p w:rsidR="00C0005C" w:rsidRPr="00E02B0E" w:rsidRDefault="00841289" w:rsidP="00C0005C">
      <w:pPr>
        <w:spacing w:line="360" w:lineRule="exact"/>
        <w:ind w:firstLineChars="200" w:firstLine="420"/>
        <w:rPr>
          <w:sz w:val="28"/>
          <w:szCs w:val="28"/>
        </w:rPr>
      </w:pPr>
      <w:r w:rsidRPr="00E02B0E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www.xkb1.com              新课标第一网不用注册，免费下载！" style="position:absolute;left:0;text-align:left;margin-left:306pt;margin-top:1.8pt;width:157.5pt;height:110.15pt;z-index:1">
            <v:imagedata r:id="rId6" o:title=""/>
          </v:shape>
        </w:pict>
      </w:r>
      <w:r w:rsidR="00C0005C" w:rsidRPr="00E02B0E">
        <w:rPr>
          <w:rFonts w:hint="eastAsia"/>
          <w:sz w:val="28"/>
          <w:szCs w:val="28"/>
        </w:rPr>
        <w:t>2</w:t>
      </w:r>
      <w:r w:rsidR="00C0005C" w:rsidRPr="00E02B0E">
        <w:rPr>
          <w:rFonts w:hint="eastAsia"/>
          <w:sz w:val="28"/>
          <w:szCs w:val="28"/>
        </w:rPr>
        <w:t>、根据信息完成左图并填空（</w:t>
      </w:r>
      <w:r w:rsidR="00C0005C" w:rsidRPr="00E02B0E">
        <w:rPr>
          <w:rFonts w:hint="eastAsia"/>
          <w:sz w:val="28"/>
          <w:szCs w:val="28"/>
        </w:rPr>
        <w:t>6</w:t>
      </w:r>
      <w:r w:rsidR="00C0005C" w:rsidRPr="00E02B0E">
        <w:rPr>
          <w:rFonts w:hint="eastAsia"/>
          <w:sz w:val="28"/>
          <w:szCs w:val="28"/>
        </w:rPr>
        <w:t>分）</w:t>
      </w:r>
    </w:p>
    <w:p w:rsidR="00C0005C" w:rsidRPr="00E02B0E" w:rsidRDefault="00C0005C" w:rsidP="00C0005C">
      <w:pPr>
        <w:spacing w:line="360" w:lineRule="exact"/>
        <w:ind w:firstLineChars="150" w:firstLine="420"/>
        <w:rPr>
          <w:sz w:val="28"/>
          <w:szCs w:val="28"/>
        </w:rPr>
      </w:pPr>
      <w:r w:rsidRPr="00E02B0E">
        <w:rPr>
          <w:rFonts w:hint="eastAsia"/>
          <w:sz w:val="28"/>
          <w:szCs w:val="28"/>
        </w:rPr>
        <w:t>（</w:t>
      </w:r>
      <w:r w:rsidRPr="00E02B0E">
        <w:rPr>
          <w:rFonts w:hint="eastAsia"/>
          <w:sz w:val="28"/>
          <w:szCs w:val="28"/>
        </w:rPr>
        <w:t>1</w:t>
      </w:r>
      <w:r w:rsidRPr="00E02B0E">
        <w:rPr>
          <w:rFonts w:hint="eastAsia"/>
          <w:sz w:val="28"/>
          <w:szCs w:val="28"/>
        </w:rPr>
        <w:t>）小明家住在花坛的东南面；</w:t>
      </w:r>
    </w:p>
    <w:p w:rsidR="00C0005C" w:rsidRPr="00E02B0E" w:rsidRDefault="00C0005C" w:rsidP="00C0005C">
      <w:pPr>
        <w:spacing w:line="360" w:lineRule="exact"/>
        <w:ind w:firstLineChars="150" w:firstLine="420"/>
        <w:rPr>
          <w:sz w:val="28"/>
          <w:szCs w:val="28"/>
        </w:rPr>
      </w:pPr>
      <w:r w:rsidRPr="00E02B0E">
        <w:rPr>
          <w:rFonts w:hint="eastAsia"/>
          <w:sz w:val="28"/>
          <w:szCs w:val="28"/>
        </w:rPr>
        <w:t>（</w:t>
      </w:r>
      <w:r w:rsidRPr="00E02B0E">
        <w:rPr>
          <w:rFonts w:hint="eastAsia"/>
          <w:sz w:val="28"/>
          <w:szCs w:val="28"/>
        </w:rPr>
        <w:t>2</w:t>
      </w:r>
      <w:r w:rsidRPr="00E02B0E">
        <w:rPr>
          <w:rFonts w:hint="eastAsia"/>
          <w:sz w:val="28"/>
          <w:szCs w:val="28"/>
        </w:rPr>
        <w:t>）花坛的北面是小英家，西面是小勇家；</w:t>
      </w:r>
    </w:p>
    <w:p w:rsidR="00C0005C" w:rsidRPr="00E02B0E" w:rsidRDefault="00C0005C" w:rsidP="00C0005C">
      <w:pPr>
        <w:spacing w:line="360" w:lineRule="exact"/>
        <w:ind w:firstLineChars="150" w:firstLine="420"/>
        <w:rPr>
          <w:sz w:val="28"/>
          <w:szCs w:val="28"/>
        </w:rPr>
      </w:pPr>
      <w:r w:rsidRPr="00E02B0E">
        <w:rPr>
          <w:rFonts w:hint="eastAsia"/>
          <w:sz w:val="28"/>
          <w:szCs w:val="28"/>
        </w:rPr>
        <w:t>（</w:t>
      </w:r>
      <w:r w:rsidRPr="00E02B0E">
        <w:rPr>
          <w:rFonts w:hint="eastAsia"/>
          <w:sz w:val="28"/>
          <w:szCs w:val="28"/>
        </w:rPr>
        <w:t>3</w:t>
      </w:r>
      <w:r w:rsidRPr="00E02B0E">
        <w:rPr>
          <w:rFonts w:hint="eastAsia"/>
          <w:sz w:val="28"/>
          <w:szCs w:val="28"/>
        </w:rPr>
        <w:t>）小强家在小勇家的东北面；</w:t>
      </w:r>
    </w:p>
    <w:p w:rsidR="00C0005C" w:rsidRPr="00E02B0E" w:rsidRDefault="00C0005C" w:rsidP="00C0005C">
      <w:pPr>
        <w:spacing w:line="360" w:lineRule="exact"/>
        <w:ind w:firstLineChars="150" w:firstLine="420"/>
        <w:rPr>
          <w:sz w:val="28"/>
          <w:szCs w:val="28"/>
        </w:rPr>
      </w:pPr>
      <w:r w:rsidRPr="00E02B0E">
        <w:rPr>
          <w:rFonts w:hint="eastAsia"/>
          <w:sz w:val="28"/>
          <w:szCs w:val="28"/>
        </w:rPr>
        <w:t>（</w:t>
      </w:r>
      <w:r w:rsidRPr="00E02B0E">
        <w:rPr>
          <w:rFonts w:hint="eastAsia"/>
          <w:sz w:val="28"/>
          <w:szCs w:val="28"/>
        </w:rPr>
        <w:t>4</w:t>
      </w:r>
      <w:r w:rsidRPr="00E02B0E">
        <w:rPr>
          <w:rFonts w:hint="eastAsia"/>
          <w:sz w:val="28"/>
          <w:szCs w:val="28"/>
        </w:rPr>
        <w:t>）小王家住在小明家的西北面；</w:t>
      </w:r>
    </w:p>
    <w:p w:rsidR="00C0005C" w:rsidRPr="00E02B0E" w:rsidRDefault="00C0005C" w:rsidP="00C0005C">
      <w:pPr>
        <w:spacing w:line="360" w:lineRule="exact"/>
        <w:rPr>
          <w:rFonts w:ascii="宋体" w:hAnsi="宋体"/>
          <w:sz w:val="28"/>
          <w:szCs w:val="28"/>
        </w:rPr>
      </w:pPr>
    </w:p>
    <w:p w:rsidR="00C0005C" w:rsidRPr="00E02B0E" w:rsidRDefault="00C0005C" w:rsidP="00C0005C">
      <w:pPr>
        <w:spacing w:line="360" w:lineRule="exact"/>
        <w:rPr>
          <w:rFonts w:ascii="宋体" w:hAnsi="宋体"/>
          <w:sz w:val="28"/>
          <w:szCs w:val="28"/>
        </w:rPr>
      </w:pPr>
      <w:r w:rsidRPr="00E02B0E">
        <w:rPr>
          <w:rFonts w:ascii="宋体" w:hAnsi="宋体" w:hint="eastAsia"/>
          <w:sz w:val="28"/>
          <w:szCs w:val="28"/>
        </w:rPr>
        <w:t>六、解决问题。（27分）</w:t>
      </w:r>
    </w:p>
    <w:p w:rsidR="00C0005C" w:rsidRPr="00E02B0E" w:rsidRDefault="00C0005C" w:rsidP="00C0005C">
      <w:pPr>
        <w:spacing w:line="360" w:lineRule="exact"/>
        <w:rPr>
          <w:rFonts w:ascii="宋体" w:hAnsi="宋体"/>
          <w:sz w:val="28"/>
          <w:szCs w:val="28"/>
        </w:rPr>
      </w:pPr>
      <w:r w:rsidRPr="00E02B0E">
        <w:rPr>
          <w:rFonts w:ascii="宋体" w:hAnsi="宋体" w:hint="eastAsia"/>
          <w:sz w:val="28"/>
          <w:szCs w:val="28"/>
        </w:rPr>
        <w:t xml:space="preserve">    </w:t>
      </w:r>
      <w:r w:rsidRPr="00E02B0E">
        <w:rPr>
          <w:rFonts w:hint="eastAsia"/>
          <w:sz w:val="28"/>
          <w:szCs w:val="28"/>
        </w:rPr>
        <w:t>1</w:t>
      </w:r>
      <w:r w:rsidRPr="00E02B0E">
        <w:rPr>
          <w:rFonts w:hint="eastAsia"/>
          <w:sz w:val="28"/>
          <w:szCs w:val="28"/>
        </w:rPr>
        <w:t>、将气球平均分给</w:t>
      </w:r>
      <w:r w:rsidRPr="00E02B0E">
        <w:rPr>
          <w:rFonts w:hint="eastAsia"/>
          <w:sz w:val="28"/>
          <w:szCs w:val="28"/>
        </w:rPr>
        <w:t>7</w:t>
      </w:r>
      <w:r w:rsidRPr="00E02B0E">
        <w:rPr>
          <w:rFonts w:hint="eastAsia"/>
          <w:sz w:val="28"/>
          <w:szCs w:val="28"/>
        </w:rPr>
        <w:t>个小朋友，每个小朋友能分到几个，还剩几个？（</w:t>
      </w:r>
      <w:r w:rsidRPr="00E02B0E">
        <w:rPr>
          <w:rFonts w:hint="eastAsia"/>
          <w:sz w:val="28"/>
          <w:szCs w:val="28"/>
        </w:rPr>
        <w:t>7</w:t>
      </w:r>
      <w:r w:rsidRPr="00E02B0E">
        <w:rPr>
          <w:rFonts w:hint="eastAsia"/>
          <w:sz w:val="28"/>
          <w:szCs w:val="28"/>
        </w:rPr>
        <w:t>分）</w:t>
      </w:r>
    </w:p>
    <w:p w:rsidR="00C0005C" w:rsidRPr="00E02B0E" w:rsidRDefault="00841289" w:rsidP="00C0005C">
      <w:pPr>
        <w:rPr>
          <w:rFonts w:ascii="宋体" w:hAnsi="宋体"/>
          <w:sz w:val="28"/>
          <w:szCs w:val="28"/>
        </w:rPr>
      </w:pPr>
      <w:r w:rsidRPr="00E02B0E">
        <w:rPr>
          <w:noProof/>
        </w:rPr>
        <w:pict>
          <v:shape id="_x0000_s1027" type="#_x0000_t75" alt="www.xkb1.com              新课标第一网不用注册，免费下载！" style="position:absolute;left:0;text-align:left;margin-left:459pt;margin-top:11.4pt;width:70.35pt;height:84.1pt;z-index:-3">
            <v:imagedata r:id="rId7" o:title="照片 048_看图王(1)"/>
          </v:shape>
        </w:pict>
      </w:r>
    </w:p>
    <w:p w:rsidR="00C0005C" w:rsidRPr="00E02B0E" w:rsidRDefault="00C0005C" w:rsidP="00C0005C">
      <w:pPr>
        <w:rPr>
          <w:rFonts w:ascii="宋体" w:hAnsi="宋体"/>
          <w:sz w:val="28"/>
          <w:szCs w:val="28"/>
        </w:rPr>
      </w:pPr>
    </w:p>
    <w:p w:rsidR="00C0005C" w:rsidRPr="00E02B0E" w:rsidRDefault="00C0005C" w:rsidP="00C0005C">
      <w:pPr>
        <w:rPr>
          <w:rFonts w:ascii="宋体" w:hAnsi="宋体"/>
          <w:sz w:val="28"/>
          <w:szCs w:val="28"/>
        </w:rPr>
      </w:pPr>
    </w:p>
    <w:p w:rsidR="00C0005C" w:rsidRPr="00E02B0E" w:rsidRDefault="00841289" w:rsidP="00C0005C">
      <w:pPr>
        <w:rPr>
          <w:rFonts w:ascii="宋体" w:hAnsi="宋体"/>
          <w:sz w:val="28"/>
          <w:szCs w:val="28"/>
        </w:rPr>
      </w:pPr>
      <w:r w:rsidRPr="00E02B0E">
        <w:rPr>
          <w:noProof/>
        </w:rPr>
        <w:pict>
          <v:shape id="_x0000_s1028" type="#_x0000_t75" alt="www.xkb1.com              新课标第一网不用注册，免费下载！" style="position:absolute;left:0;text-align:left;margin-left:369pt;margin-top:19.2pt;width:87.75pt;height:88.5pt;z-index:-2">
            <v:imagedata r:id="rId8" o:title="照片 048_看图王(2)"/>
          </v:shape>
        </w:pict>
      </w:r>
      <w:r w:rsidR="00C0005C" w:rsidRPr="00E02B0E">
        <w:rPr>
          <w:rFonts w:ascii="宋体" w:hAnsi="宋体" w:hint="eastAsia"/>
          <w:sz w:val="28"/>
          <w:szCs w:val="28"/>
        </w:rPr>
        <w:t xml:space="preserve">   2、平平有31元，最多能买几块下图中的蛋糕？（6分）</w:t>
      </w:r>
    </w:p>
    <w:p w:rsidR="00C0005C" w:rsidRPr="00E02B0E" w:rsidRDefault="00C0005C" w:rsidP="00C0005C">
      <w:pPr>
        <w:rPr>
          <w:rFonts w:ascii="宋体" w:hAnsi="宋体"/>
          <w:sz w:val="28"/>
          <w:szCs w:val="28"/>
        </w:rPr>
      </w:pPr>
    </w:p>
    <w:p w:rsidR="00C0005C" w:rsidRPr="00E02B0E" w:rsidRDefault="00C0005C" w:rsidP="00C0005C">
      <w:pPr>
        <w:rPr>
          <w:rFonts w:ascii="宋体" w:hAnsi="宋体"/>
          <w:sz w:val="28"/>
          <w:szCs w:val="28"/>
        </w:rPr>
      </w:pPr>
    </w:p>
    <w:p w:rsidR="00C0005C" w:rsidRPr="00E02B0E" w:rsidRDefault="00C0005C" w:rsidP="00C0005C">
      <w:pPr>
        <w:rPr>
          <w:rFonts w:ascii="宋体" w:hAnsi="宋体"/>
          <w:sz w:val="28"/>
          <w:szCs w:val="28"/>
        </w:rPr>
      </w:pPr>
      <w:r w:rsidRPr="00E02B0E">
        <w:rPr>
          <w:rFonts w:ascii="宋体" w:hAnsi="宋体" w:hint="eastAsia"/>
          <w:sz w:val="28"/>
          <w:szCs w:val="28"/>
        </w:rPr>
        <w:t xml:space="preserve">   3、体育课上，二（1）班分组活动，每组分发一个篮球。（14分）</w:t>
      </w:r>
    </w:p>
    <w:p w:rsidR="00C0005C" w:rsidRPr="00E02B0E" w:rsidRDefault="00841289" w:rsidP="00C0005C">
      <w:pPr>
        <w:rPr>
          <w:rFonts w:ascii="宋体" w:hAnsi="宋体"/>
          <w:sz w:val="28"/>
          <w:szCs w:val="28"/>
        </w:rPr>
      </w:pPr>
      <w:r w:rsidRPr="00E02B0E">
        <w:rPr>
          <w:noProof/>
        </w:rPr>
        <w:pict>
          <v:shape id="_x0000_s1029" type="#_x0000_t75" alt="www.xkb1.com              新课标第一网不用注册，免费下载！" style="position:absolute;left:0;text-align:left;margin-left:5in;margin-top:3.6pt;width:117.3pt;height:73.7pt;z-index:-1">
            <v:imagedata r:id="rId9" o:title="照片 048_看图王(3)"/>
          </v:shape>
        </w:pict>
      </w:r>
      <w:r w:rsidR="00C0005C" w:rsidRPr="00E02B0E">
        <w:rPr>
          <w:rFonts w:ascii="宋体" w:hAnsi="宋体" w:hint="eastAsia"/>
          <w:sz w:val="28"/>
          <w:szCs w:val="28"/>
        </w:rPr>
        <w:t xml:space="preserve">     （1）若每组最多5人，至少需要几个篮球？</w:t>
      </w:r>
    </w:p>
    <w:p w:rsidR="00C0005C" w:rsidRPr="00E02B0E" w:rsidRDefault="00C0005C" w:rsidP="00C0005C">
      <w:pPr>
        <w:rPr>
          <w:rFonts w:ascii="宋体" w:hAnsi="宋体"/>
          <w:sz w:val="28"/>
          <w:szCs w:val="28"/>
        </w:rPr>
      </w:pPr>
    </w:p>
    <w:p w:rsidR="00C0005C" w:rsidRPr="00E02B0E" w:rsidRDefault="00C0005C" w:rsidP="00C0005C">
      <w:pPr>
        <w:rPr>
          <w:rFonts w:ascii="宋体" w:hAnsi="宋体"/>
          <w:sz w:val="28"/>
          <w:szCs w:val="28"/>
        </w:rPr>
      </w:pPr>
    </w:p>
    <w:p w:rsidR="00C0005C" w:rsidRPr="00E02B0E" w:rsidRDefault="00C0005C" w:rsidP="00C0005C">
      <w:pPr>
        <w:rPr>
          <w:rFonts w:ascii="宋体" w:hAnsi="宋体"/>
          <w:sz w:val="28"/>
          <w:szCs w:val="28"/>
        </w:rPr>
      </w:pPr>
      <w:r w:rsidRPr="00E02B0E">
        <w:rPr>
          <w:rFonts w:ascii="宋体" w:hAnsi="宋体" w:hint="eastAsia"/>
          <w:sz w:val="28"/>
          <w:szCs w:val="28"/>
        </w:rPr>
        <w:t xml:space="preserve">     （2）若每组最多6分，至少需要几个篮球？</w:t>
      </w:r>
    </w:p>
    <w:p w:rsidR="00C0005C" w:rsidRPr="00E02B0E" w:rsidRDefault="00C0005C" w:rsidP="00C0005C">
      <w:pPr>
        <w:rPr>
          <w:rFonts w:ascii="宋体" w:hAnsi="宋体"/>
          <w:sz w:val="28"/>
          <w:szCs w:val="28"/>
        </w:rPr>
      </w:pPr>
    </w:p>
    <w:sectPr w:rsidR="00C0005C" w:rsidRPr="00E02B0E" w:rsidSect="0084128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5523" w:rsidRDefault="00B05523">
      <w:r>
        <w:separator/>
      </w:r>
    </w:p>
  </w:endnote>
  <w:endnote w:type="continuationSeparator" w:id="1">
    <w:p w:rsidR="00B05523" w:rsidRDefault="00B055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F30" w:rsidRDefault="008A0F3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F30" w:rsidRDefault="008A0F30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F30" w:rsidRDefault="008A0F3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5523" w:rsidRDefault="00B05523">
      <w:r>
        <w:separator/>
      </w:r>
    </w:p>
  </w:footnote>
  <w:footnote w:type="continuationSeparator" w:id="1">
    <w:p w:rsidR="00B05523" w:rsidRDefault="00B055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F30" w:rsidRDefault="008A0F30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F30" w:rsidRDefault="008A0F30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F30" w:rsidRDefault="008A0F30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1289"/>
    <w:rsid w:val="000005B9"/>
    <w:rsid w:val="0000067E"/>
    <w:rsid w:val="00000C08"/>
    <w:rsid w:val="00000FD4"/>
    <w:rsid w:val="00001006"/>
    <w:rsid w:val="00001126"/>
    <w:rsid w:val="0000134E"/>
    <w:rsid w:val="000013BE"/>
    <w:rsid w:val="00001444"/>
    <w:rsid w:val="000015E6"/>
    <w:rsid w:val="000018F8"/>
    <w:rsid w:val="00001D39"/>
    <w:rsid w:val="00001ED3"/>
    <w:rsid w:val="000022C0"/>
    <w:rsid w:val="0000235B"/>
    <w:rsid w:val="00002B59"/>
    <w:rsid w:val="000036FC"/>
    <w:rsid w:val="000047B9"/>
    <w:rsid w:val="000056A3"/>
    <w:rsid w:val="000059C1"/>
    <w:rsid w:val="00005F6F"/>
    <w:rsid w:val="0000665B"/>
    <w:rsid w:val="00006ABD"/>
    <w:rsid w:val="00006C9E"/>
    <w:rsid w:val="00006EC1"/>
    <w:rsid w:val="00006EC2"/>
    <w:rsid w:val="0000769C"/>
    <w:rsid w:val="00007956"/>
    <w:rsid w:val="00007BD1"/>
    <w:rsid w:val="00010165"/>
    <w:rsid w:val="00011BA9"/>
    <w:rsid w:val="00012BD5"/>
    <w:rsid w:val="0001325B"/>
    <w:rsid w:val="00013381"/>
    <w:rsid w:val="000133C5"/>
    <w:rsid w:val="0001349D"/>
    <w:rsid w:val="000135E4"/>
    <w:rsid w:val="0001434A"/>
    <w:rsid w:val="000151EE"/>
    <w:rsid w:val="0001572E"/>
    <w:rsid w:val="00016188"/>
    <w:rsid w:val="000162BA"/>
    <w:rsid w:val="000162F8"/>
    <w:rsid w:val="00016760"/>
    <w:rsid w:val="00016F43"/>
    <w:rsid w:val="00017288"/>
    <w:rsid w:val="0002029B"/>
    <w:rsid w:val="000207F3"/>
    <w:rsid w:val="000209D4"/>
    <w:rsid w:val="00020B0F"/>
    <w:rsid w:val="00020EA8"/>
    <w:rsid w:val="00021159"/>
    <w:rsid w:val="00021544"/>
    <w:rsid w:val="000215F6"/>
    <w:rsid w:val="000217C9"/>
    <w:rsid w:val="000224AF"/>
    <w:rsid w:val="00022D3F"/>
    <w:rsid w:val="000231E8"/>
    <w:rsid w:val="00023E89"/>
    <w:rsid w:val="00024EAA"/>
    <w:rsid w:val="0002558A"/>
    <w:rsid w:val="0002608B"/>
    <w:rsid w:val="000267F0"/>
    <w:rsid w:val="00026A72"/>
    <w:rsid w:val="00027538"/>
    <w:rsid w:val="0002769D"/>
    <w:rsid w:val="0003014D"/>
    <w:rsid w:val="00030313"/>
    <w:rsid w:val="00030517"/>
    <w:rsid w:val="00030980"/>
    <w:rsid w:val="0003116A"/>
    <w:rsid w:val="00031806"/>
    <w:rsid w:val="00031966"/>
    <w:rsid w:val="00031A42"/>
    <w:rsid w:val="00031C5D"/>
    <w:rsid w:val="00031D33"/>
    <w:rsid w:val="000324E2"/>
    <w:rsid w:val="00033284"/>
    <w:rsid w:val="0003344E"/>
    <w:rsid w:val="0003354A"/>
    <w:rsid w:val="000335FF"/>
    <w:rsid w:val="00033BFC"/>
    <w:rsid w:val="00034B71"/>
    <w:rsid w:val="000368CF"/>
    <w:rsid w:val="00037332"/>
    <w:rsid w:val="000375D0"/>
    <w:rsid w:val="00037865"/>
    <w:rsid w:val="00037920"/>
    <w:rsid w:val="00041B41"/>
    <w:rsid w:val="00041D30"/>
    <w:rsid w:val="000422B7"/>
    <w:rsid w:val="00042B8E"/>
    <w:rsid w:val="00042FC2"/>
    <w:rsid w:val="0004336D"/>
    <w:rsid w:val="00043D89"/>
    <w:rsid w:val="00044001"/>
    <w:rsid w:val="00044C38"/>
    <w:rsid w:val="00044CB7"/>
    <w:rsid w:val="0004539E"/>
    <w:rsid w:val="00045602"/>
    <w:rsid w:val="00045621"/>
    <w:rsid w:val="000462F4"/>
    <w:rsid w:val="00046C2D"/>
    <w:rsid w:val="00046F7B"/>
    <w:rsid w:val="00047351"/>
    <w:rsid w:val="00047CB4"/>
    <w:rsid w:val="00047D32"/>
    <w:rsid w:val="00047FE3"/>
    <w:rsid w:val="0005060B"/>
    <w:rsid w:val="00050827"/>
    <w:rsid w:val="000518A5"/>
    <w:rsid w:val="00051F04"/>
    <w:rsid w:val="000524AE"/>
    <w:rsid w:val="000527EA"/>
    <w:rsid w:val="00052E4A"/>
    <w:rsid w:val="00052F0C"/>
    <w:rsid w:val="00053ABC"/>
    <w:rsid w:val="00053DEA"/>
    <w:rsid w:val="00054EDB"/>
    <w:rsid w:val="00055204"/>
    <w:rsid w:val="000555CE"/>
    <w:rsid w:val="00055661"/>
    <w:rsid w:val="00055DFC"/>
    <w:rsid w:val="00055E19"/>
    <w:rsid w:val="00055E3D"/>
    <w:rsid w:val="00056687"/>
    <w:rsid w:val="00056950"/>
    <w:rsid w:val="00057D61"/>
    <w:rsid w:val="0006022E"/>
    <w:rsid w:val="000602E0"/>
    <w:rsid w:val="0006059C"/>
    <w:rsid w:val="0006087C"/>
    <w:rsid w:val="00061C23"/>
    <w:rsid w:val="00061EBD"/>
    <w:rsid w:val="00062C94"/>
    <w:rsid w:val="00062E83"/>
    <w:rsid w:val="00062EF7"/>
    <w:rsid w:val="000632FF"/>
    <w:rsid w:val="000633BE"/>
    <w:rsid w:val="0006370B"/>
    <w:rsid w:val="00064308"/>
    <w:rsid w:val="000643C3"/>
    <w:rsid w:val="000646C3"/>
    <w:rsid w:val="00064C3C"/>
    <w:rsid w:val="00064CEC"/>
    <w:rsid w:val="00065099"/>
    <w:rsid w:val="000668B3"/>
    <w:rsid w:val="00066F1B"/>
    <w:rsid w:val="00067059"/>
    <w:rsid w:val="00067725"/>
    <w:rsid w:val="0006772C"/>
    <w:rsid w:val="00067DB8"/>
    <w:rsid w:val="0007038C"/>
    <w:rsid w:val="00070FAA"/>
    <w:rsid w:val="000721E8"/>
    <w:rsid w:val="00072D95"/>
    <w:rsid w:val="0007350D"/>
    <w:rsid w:val="00073ACF"/>
    <w:rsid w:val="00074239"/>
    <w:rsid w:val="000745EE"/>
    <w:rsid w:val="000749AA"/>
    <w:rsid w:val="00074A48"/>
    <w:rsid w:val="000756B9"/>
    <w:rsid w:val="000757F6"/>
    <w:rsid w:val="00075840"/>
    <w:rsid w:val="0007683F"/>
    <w:rsid w:val="00076B25"/>
    <w:rsid w:val="00076E34"/>
    <w:rsid w:val="00076EA6"/>
    <w:rsid w:val="00077275"/>
    <w:rsid w:val="00077303"/>
    <w:rsid w:val="00077472"/>
    <w:rsid w:val="000774E2"/>
    <w:rsid w:val="000775CF"/>
    <w:rsid w:val="000777FE"/>
    <w:rsid w:val="00077891"/>
    <w:rsid w:val="00080DDB"/>
    <w:rsid w:val="00080EF6"/>
    <w:rsid w:val="00080F65"/>
    <w:rsid w:val="00081072"/>
    <w:rsid w:val="00081120"/>
    <w:rsid w:val="0008178B"/>
    <w:rsid w:val="00081F98"/>
    <w:rsid w:val="000823E8"/>
    <w:rsid w:val="00082814"/>
    <w:rsid w:val="0008283F"/>
    <w:rsid w:val="00082889"/>
    <w:rsid w:val="00082C27"/>
    <w:rsid w:val="00082E2C"/>
    <w:rsid w:val="0008302F"/>
    <w:rsid w:val="00083742"/>
    <w:rsid w:val="00083A8F"/>
    <w:rsid w:val="00083CF5"/>
    <w:rsid w:val="00083FA1"/>
    <w:rsid w:val="00085277"/>
    <w:rsid w:val="00085AA9"/>
    <w:rsid w:val="00085D5E"/>
    <w:rsid w:val="000866B0"/>
    <w:rsid w:val="0008681C"/>
    <w:rsid w:val="00086874"/>
    <w:rsid w:val="000868DB"/>
    <w:rsid w:val="00087A9E"/>
    <w:rsid w:val="00090479"/>
    <w:rsid w:val="000907CC"/>
    <w:rsid w:val="00090F62"/>
    <w:rsid w:val="000917AA"/>
    <w:rsid w:val="00091C50"/>
    <w:rsid w:val="0009230F"/>
    <w:rsid w:val="0009343E"/>
    <w:rsid w:val="00093765"/>
    <w:rsid w:val="000938E5"/>
    <w:rsid w:val="00093C9C"/>
    <w:rsid w:val="000940D9"/>
    <w:rsid w:val="000941C2"/>
    <w:rsid w:val="000943F5"/>
    <w:rsid w:val="0009446F"/>
    <w:rsid w:val="000947F9"/>
    <w:rsid w:val="00095089"/>
    <w:rsid w:val="00095E57"/>
    <w:rsid w:val="000968C2"/>
    <w:rsid w:val="00096CE6"/>
    <w:rsid w:val="00096E97"/>
    <w:rsid w:val="00097B6D"/>
    <w:rsid w:val="000A0051"/>
    <w:rsid w:val="000A03B4"/>
    <w:rsid w:val="000A0B82"/>
    <w:rsid w:val="000A0EF0"/>
    <w:rsid w:val="000A127C"/>
    <w:rsid w:val="000A214F"/>
    <w:rsid w:val="000A226C"/>
    <w:rsid w:val="000A2309"/>
    <w:rsid w:val="000A2499"/>
    <w:rsid w:val="000A24FA"/>
    <w:rsid w:val="000A2A38"/>
    <w:rsid w:val="000A2F69"/>
    <w:rsid w:val="000A3C0D"/>
    <w:rsid w:val="000A416E"/>
    <w:rsid w:val="000A5A50"/>
    <w:rsid w:val="000A617D"/>
    <w:rsid w:val="000A6221"/>
    <w:rsid w:val="000A62B6"/>
    <w:rsid w:val="000A7228"/>
    <w:rsid w:val="000A7D46"/>
    <w:rsid w:val="000A7D57"/>
    <w:rsid w:val="000B0FFB"/>
    <w:rsid w:val="000B1095"/>
    <w:rsid w:val="000B109B"/>
    <w:rsid w:val="000B13F4"/>
    <w:rsid w:val="000B15F3"/>
    <w:rsid w:val="000B16D8"/>
    <w:rsid w:val="000B1879"/>
    <w:rsid w:val="000B1A92"/>
    <w:rsid w:val="000B1BD2"/>
    <w:rsid w:val="000B223D"/>
    <w:rsid w:val="000B25A9"/>
    <w:rsid w:val="000B26F2"/>
    <w:rsid w:val="000B2E90"/>
    <w:rsid w:val="000B340E"/>
    <w:rsid w:val="000B355B"/>
    <w:rsid w:val="000B35BC"/>
    <w:rsid w:val="000B4228"/>
    <w:rsid w:val="000B42B6"/>
    <w:rsid w:val="000B46E4"/>
    <w:rsid w:val="000B47B5"/>
    <w:rsid w:val="000B4F2B"/>
    <w:rsid w:val="000B50E1"/>
    <w:rsid w:val="000B5C87"/>
    <w:rsid w:val="000B5E83"/>
    <w:rsid w:val="000B5EDE"/>
    <w:rsid w:val="000B6098"/>
    <w:rsid w:val="000B66E4"/>
    <w:rsid w:val="000B6DA4"/>
    <w:rsid w:val="000B6DCE"/>
    <w:rsid w:val="000B6FF6"/>
    <w:rsid w:val="000C09E8"/>
    <w:rsid w:val="000C0FE9"/>
    <w:rsid w:val="000C1374"/>
    <w:rsid w:val="000C144B"/>
    <w:rsid w:val="000C1BE8"/>
    <w:rsid w:val="000C1ECC"/>
    <w:rsid w:val="000C4153"/>
    <w:rsid w:val="000C44EE"/>
    <w:rsid w:val="000C4AF3"/>
    <w:rsid w:val="000C5147"/>
    <w:rsid w:val="000C5329"/>
    <w:rsid w:val="000C54EA"/>
    <w:rsid w:val="000C5760"/>
    <w:rsid w:val="000C5964"/>
    <w:rsid w:val="000C5E16"/>
    <w:rsid w:val="000C65A0"/>
    <w:rsid w:val="000C7842"/>
    <w:rsid w:val="000C7F5C"/>
    <w:rsid w:val="000C7F8E"/>
    <w:rsid w:val="000D010B"/>
    <w:rsid w:val="000D07CB"/>
    <w:rsid w:val="000D0801"/>
    <w:rsid w:val="000D0AED"/>
    <w:rsid w:val="000D0F01"/>
    <w:rsid w:val="000D10BC"/>
    <w:rsid w:val="000D1A12"/>
    <w:rsid w:val="000D20A5"/>
    <w:rsid w:val="000D2984"/>
    <w:rsid w:val="000D3709"/>
    <w:rsid w:val="000D392A"/>
    <w:rsid w:val="000D3B72"/>
    <w:rsid w:val="000D430E"/>
    <w:rsid w:val="000D49E3"/>
    <w:rsid w:val="000D4C83"/>
    <w:rsid w:val="000D524E"/>
    <w:rsid w:val="000D596E"/>
    <w:rsid w:val="000D5C44"/>
    <w:rsid w:val="000D5E17"/>
    <w:rsid w:val="000D661C"/>
    <w:rsid w:val="000D6934"/>
    <w:rsid w:val="000D75BD"/>
    <w:rsid w:val="000E0103"/>
    <w:rsid w:val="000E076F"/>
    <w:rsid w:val="000E0DEB"/>
    <w:rsid w:val="000E0F31"/>
    <w:rsid w:val="000E1784"/>
    <w:rsid w:val="000E1CEE"/>
    <w:rsid w:val="000E1E48"/>
    <w:rsid w:val="000E20E2"/>
    <w:rsid w:val="000E2158"/>
    <w:rsid w:val="000E2573"/>
    <w:rsid w:val="000E2F3A"/>
    <w:rsid w:val="000E3254"/>
    <w:rsid w:val="000E36FA"/>
    <w:rsid w:val="000E3A8F"/>
    <w:rsid w:val="000E430F"/>
    <w:rsid w:val="000E44ED"/>
    <w:rsid w:val="000E47BF"/>
    <w:rsid w:val="000E488B"/>
    <w:rsid w:val="000E4F74"/>
    <w:rsid w:val="000E5190"/>
    <w:rsid w:val="000E5492"/>
    <w:rsid w:val="000E5FAE"/>
    <w:rsid w:val="000E6227"/>
    <w:rsid w:val="000E6716"/>
    <w:rsid w:val="000E6AA4"/>
    <w:rsid w:val="000E6BAC"/>
    <w:rsid w:val="000E72C6"/>
    <w:rsid w:val="000E74BF"/>
    <w:rsid w:val="000E757C"/>
    <w:rsid w:val="000E7B78"/>
    <w:rsid w:val="000F0E68"/>
    <w:rsid w:val="000F0EFD"/>
    <w:rsid w:val="000F20C2"/>
    <w:rsid w:val="000F2428"/>
    <w:rsid w:val="000F2DFD"/>
    <w:rsid w:val="000F3083"/>
    <w:rsid w:val="000F3F36"/>
    <w:rsid w:val="000F3FB5"/>
    <w:rsid w:val="000F4581"/>
    <w:rsid w:val="000F4B3C"/>
    <w:rsid w:val="000F564E"/>
    <w:rsid w:val="000F5B4F"/>
    <w:rsid w:val="000F6894"/>
    <w:rsid w:val="000F6D3F"/>
    <w:rsid w:val="000F7691"/>
    <w:rsid w:val="000F77E2"/>
    <w:rsid w:val="000F7CBB"/>
    <w:rsid w:val="000F7E59"/>
    <w:rsid w:val="000F7F4B"/>
    <w:rsid w:val="00100324"/>
    <w:rsid w:val="00100626"/>
    <w:rsid w:val="00100B3A"/>
    <w:rsid w:val="00101039"/>
    <w:rsid w:val="0010117E"/>
    <w:rsid w:val="00101352"/>
    <w:rsid w:val="001019E2"/>
    <w:rsid w:val="00101BD7"/>
    <w:rsid w:val="001024C2"/>
    <w:rsid w:val="00102CB8"/>
    <w:rsid w:val="00102EDA"/>
    <w:rsid w:val="0010314E"/>
    <w:rsid w:val="00103289"/>
    <w:rsid w:val="001039FA"/>
    <w:rsid w:val="00104998"/>
    <w:rsid w:val="0010522C"/>
    <w:rsid w:val="00105EB2"/>
    <w:rsid w:val="00105EC7"/>
    <w:rsid w:val="0010659E"/>
    <w:rsid w:val="001072D3"/>
    <w:rsid w:val="0010772A"/>
    <w:rsid w:val="00107AB3"/>
    <w:rsid w:val="00107DC7"/>
    <w:rsid w:val="00107FBD"/>
    <w:rsid w:val="00110402"/>
    <w:rsid w:val="0011053B"/>
    <w:rsid w:val="001121A4"/>
    <w:rsid w:val="00112291"/>
    <w:rsid w:val="001122CE"/>
    <w:rsid w:val="0011230E"/>
    <w:rsid w:val="00112515"/>
    <w:rsid w:val="001126C2"/>
    <w:rsid w:val="00112A3C"/>
    <w:rsid w:val="00112D13"/>
    <w:rsid w:val="00113295"/>
    <w:rsid w:val="001138F2"/>
    <w:rsid w:val="00113B7F"/>
    <w:rsid w:val="00113DA7"/>
    <w:rsid w:val="00113FD9"/>
    <w:rsid w:val="00114699"/>
    <w:rsid w:val="0011520A"/>
    <w:rsid w:val="00115390"/>
    <w:rsid w:val="0011565B"/>
    <w:rsid w:val="001157EF"/>
    <w:rsid w:val="00116271"/>
    <w:rsid w:val="00116ADB"/>
    <w:rsid w:val="00116E12"/>
    <w:rsid w:val="001172B5"/>
    <w:rsid w:val="001176F8"/>
    <w:rsid w:val="00117C94"/>
    <w:rsid w:val="00117E65"/>
    <w:rsid w:val="00117FAA"/>
    <w:rsid w:val="00120189"/>
    <w:rsid w:val="00121867"/>
    <w:rsid w:val="00121F30"/>
    <w:rsid w:val="001227E9"/>
    <w:rsid w:val="001229C1"/>
    <w:rsid w:val="00123675"/>
    <w:rsid w:val="001239A5"/>
    <w:rsid w:val="00123D0E"/>
    <w:rsid w:val="001241D1"/>
    <w:rsid w:val="00124861"/>
    <w:rsid w:val="00124AE0"/>
    <w:rsid w:val="00126332"/>
    <w:rsid w:val="00126762"/>
    <w:rsid w:val="00126E01"/>
    <w:rsid w:val="00127032"/>
    <w:rsid w:val="001272CF"/>
    <w:rsid w:val="001273C6"/>
    <w:rsid w:val="00127B7B"/>
    <w:rsid w:val="001302A1"/>
    <w:rsid w:val="00130B37"/>
    <w:rsid w:val="00131475"/>
    <w:rsid w:val="00131CC2"/>
    <w:rsid w:val="001324C5"/>
    <w:rsid w:val="0013327D"/>
    <w:rsid w:val="0013436F"/>
    <w:rsid w:val="0013455A"/>
    <w:rsid w:val="001349A7"/>
    <w:rsid w:val="00134DDF"/>
    <w:rsid w:val="00135C9E"/>
    <w:rsid w:val="0013612F"/>
    <w:rsid w:val="00136AC4"/>
    <w:rsid w:val="0013736D"/>
    <w:rsid w:val="001374FC"/>
    <w:rsid w:val="001378A5"/>
    <w:rsid w:val="001378D8"/>
    <w:rsid w:val="001379AC"/>
    <w:rsid w:val="001379F8"/>
    <w:rsid w:val="00137DDE"/>
    <w:rsid w:val="00137F26"/>
    <w:rsid w:val="001412AE"/>
    <w:rsid w:val="00141875"/>
    <w:rsid w:val="00141A5F"/>
    <w:rsid w:val="00141C3D"/>
    <w:rsid w:val="0014236D"/>
    <w:rsid w:val="001436DF"/>
    <w:rsid w:val="00144050"/>
    <w:rsid w:val="00144104"/>
    <w:rsid w:val="001457CD"/>
    <w:rsid w:val="00146662"/>
    <w:rsid w:val="0014672A"/>
    <w:rsid w:val="001467BF"/>
    <w:rsid w:val="00146953"/>
    <w:rsid w:val="00146B7D"/>
    <w:rsid w:val="00146EAE"/>
    <w:rsid w:val="00147A03"/>
    <w:rsid w:val="00150130"/>
    <w:rsid w:val="00151179"/>
    <w:rsid w:val="001512E3"/>
    <w:rsid w:val="00151C1D"/>
    <w:rsid w:val="00151E90"/>
    <w:rsid w:val="001521C3"/>
    <w:rsid w:val="00152563"/>
    <w:rsid w:val="001526D9"/>
    <w:rsid w:val="00152AE5"/>
    <w:rsid w:val="00152B42"/>
    <w:rsid w:val="00152B53"/>
    <w:rsid w:val="0015366B"/>
    <w:rsid w:val="001539AF"/>
    <w:rsid w:val="00153E1D"/>
    <w:rsid w:val="00155949"/>
    <w:rsid w:val="00155A14"/>
    <w:rsid w:val="00155AC0"/>
    <w:rsid w:val="00156A7C"/>
    <w:rsid w:val="00156B07"/>
    <w:rsid w:val="001571A6"/>
    <w:rsid w:val="00157217"/>
    <w:rsid w:val="00157507"/>
    <w:rsid w:val="00157E47"/>
    <w:rsid w:val="00157F30"/>
    <w:rsid w:val="001601F2"/>
    <w:rsid w:val="00160638"/>
    <w:rsid w:val="0016164A"/>
    <w:rsid w:val="0016217F"/>
    <w:rsid w:val="0016230F"/>
    <w:rsid w:val="0016231B"/>
    <w:rsid w:val="0016249C"/>
    <w:rsid w:val="0016252B"/>
    <w:rsid w:val="00162B4F"/>
    <w:rsid w:val="00162C58"/>
    <w:rsid w:val="00163308"/>
    <w:rsid w:val="0016360D"/>
    <w:rsid w:val="00163C9E"/>
    <w:rsid w:val="0016406D"/>
    <w:rsid w:val="00164248"/>
    <w:rsid w:val="001649C8"/>
    <w:rsid w:val="00164BAB"/>
    <w:rsid w:val="00164EA3"/>
    <w:rsid w:val="00165230"/>
    <w:rsid w:val="001656BB"/>
    <w:rsid w:val="001657FF"/>
    <w:rsid w:val="0016630E"/>
    <w:rsid w:val="00166460"/>
    <w:rsid w:val="00167208"/>
    <w:rsid w:val="00167A22"/>
    <w:rsid w:val="00170693"/>
    <w:rsid w:val="0017163E"/>
    <w:rsid w:val="001726C3"/>
    <w:rsid w:val="0017389D"/>
    <w:rsid w:val="00173958"/>
    <w:rsid w:val="0017420D"/>
    <w:rsid w:val="0017468C"/>
    <w:rsid w:val="001746A0"/>
    <w:rsid w:val="001746FB"/>
    <w:rsid w:val="001750A2"/>
    <w:rsid w:val="001750CD"/>
    <w:rsid w:val="00175803"/>
    <w:rsid w:val="00175A2B"/>
    <w:rsid w:val="00175A61"/>
    <w:rsid w:val="001762E1"/>
    <w:rsid w:val="0017675E"/>
    <w:rsid w:val="00176ACB"/>
    <w:rsid w:val="00176BB7"/>
    <w:rsid w:val="001772A6"/>
    <w:rsid w:val="0017779D"/>
    <w:rsid w:val="00180D4B"/>
    <w:rsid w:val="00180FCE"/>
    <w:rsid w:val="001810A0"/>
    <w:rsid w:val="00181126"/>
    <w:rsid w:val="00181873"/>
    <w:rsid w:val="00181E60"/>
    <w:rsid w:val="00181E81"/>
    <w:rsid w:val="00182153"/>
    <w:rsid w:val="001825BC"/>
    <w:rsid w:val="00182AC5"/>
    <w:rsid w:val="00182C89"/>
    <w:rsid w:val="00182D06"/>
    <w:rsid w:val="0018334E"/>
    <w:rsid w:val="00184394"/>
    <w:rsid w:val="00184CC5"/>
    <w:rsid w:val="00185254"/>
    <w:rsid w:val="00185F06"/>
    <w:rsid w:val="0018611B"/>
    <w:rsid w:val="00186808"/>
    <w:rsid w:val="00187338"/>
    <w:rsid w:val="00187C86"/>
    <w:rsid w:val="00187D64"/>
    <w:rsid w:val="00187DE5"/>
    <w:rsid w:val="001902C6"/>
    <w:rsid w:val="00190727"/>
    <w:rsid w:val="00190B7D"/>
    <w:rsid w:val="00190E12"/>
    <w:rsid w:val="0019133E"/>
    <w:rsid w:val="001919F5"/>
    <w:rsid w:val="00191C06"/>
    <w:rsid w:val="00191DD3"/>
    <w:rsid w:val="00191E69"/>
    <w:rsid w:val="00191FB0"/>
    <w:rsid w:val="00192596"/>
    <w:rsid w:val="00192A22"/>
    <w:rsid w:val="00192F38"/>
    <w:rsid w:val="001933D8"/>
    <w:rsid w:val="00193411"/>
    <w:rsid w:val="00193453"/>
    <w:rsid w:val="00193BAD"/>
    <w:rsid w:val="00193D57"/>
    <w:rsid w:val="00193E64"/>
    <w:rsid w:val="00193F78"/>
    <w:rsid w:val="00194065"/>
    <w:rsid w:val="00194ED9"/>
    <w:rsid w:val="00194F1F"/>
    <w:rsid w:val="001955A6"/>
    <w:rsid w:val="001957FB"/>
    <w:rsid w:val="00195854"/>
    <w:rsid w:val="00195C7F"/>
    <w:rsid w:val="00195E5E"/>
    <w:rsid w:val="0019609E"/>
    <w:rsid w:val="0019642F"/>
    <w:rsid w:val="0019693A"/>
    <w:rsid w:val="00196BF0"/>
    <w:rsid w:val="001972ED"/>
    <w:rsid w:val="00197360"/>
    <w:rsid w:val="001976EF"/>
    <w:rsid w:val="001A000F"/>
    <w:rsid w:val="001A01F6"/>
    <w:rsid w:val="001A0282"/>
    <w:rsid w:val="001A05C1"/>
    <w:rsid w:val="001A0DAE"/>
    <w:rsid w:val="001A1CFC"/>
    <w:rsid w:val="001A234D"/>
    <w:rsid w:val="001A24EF"/>
    <w:rsid w:val="001A2934"/>
    <w:rsid w:val="001A2A41"/>
    <w:rsid w:val="001A337E"/>
    <w:rsid w:val="001A3D68"/>
    <w:rsid w:val="001A3D95"/>
    <w:rsid w:val="001A5ABA"/>
    <w:rsid w:val="001A5DD8"/>
    <w:rsid w:val="001A5EF4"/>
    <w:rsid w:val="001A6A41"/>
    <w:rsid w:val="001A6D72"/>
    <w:rsid w:val="001A70F0"/>
    <w:rsid w:val="001A794B"/>
    <w:rsid w:val="001A7F43"/>
    <w:rsid w:val="001B0394"/>
    <w:rsid w:val="001B0F93"/>
    <w:rsid w:val="001B105A"/>
    <w:rsid w:val="001B15D6"/>
    <w:rsid w:val="001B187A"/>
    <w:rsid w:val="001B1913"/>
    <w:rsid w:val="001B19D8"/>
    <w:rsid w:val="001B1D17"/>
    <w:rsid w:val="001B2319"/>
    <w:rsid w:val="001B2353"/>
    <w:rsid w:val="001B3027"/>
    <w:rsid w:val="001B30D6"/>
    <w:rsid w:val="001B34ED"/>
    <w:rsid w:val="001B4377"/>
    <w:rsid w:val="001B47AE"/>
    <w:rsid w:val="001B4D9C"/>
    <w:rsid w:val="001B50C8"/>
    <w:rsid w:val="001B532C"/>
    <w:rsid w:val="001B541D"/>
    <w:rsid w:val="001B556F"/>
    <w:rsid w:val="001B57D0"/>
    <w:rsid w:val="001B593F"/>
    <w:rsid w:val="001B5D4B"/>
    <w:rsid w:val="001B6409"/>
    <w:rsid w:val="001B6ADF"/>
    <w:rsid w:val="001B703B"/>
    <w:rsid w:val="001B7B04"/>
    <w:rsid w:val="001B7C87"/>
    <w:rsid w:val="001B7D7E"/>
    <w:rsid w:val="001B7EF2"/>
    <w:rsid w:val="001C0127"/>
    <w:rsid w:val="001C031F"/>
    <w:rsid w:val="001C11AB"/>
    <w:rsid w:val="001C159E"/>
    <w:rsid w:val="001C17DE"/>
    <w:rsid w:val="001C1934"/>
    <w:rsid w:val="001C1B63"/>
    <w:rsid w:val="001C1B92"/>
    <w:rsid w:val="001C1CB3"/>
    <w:rsid w:val="001C1D1D"/>
    <w:rsid w:val="001C1F6A"/>
    <w:rsid w:val="001C3DF9"/>
    <w:rsid w:val="001C3EC0"/>
    <w:rsid w:val="001C41D4"/>
    <w:rsid w:val="001C4AB0"/>
    <w:rsid w:val="001C4BF0"/>
    <w:rsid w:val="001C4C3B"/>
    <w:rsid w:val="001C4E7A"/>
    <w:rsid w:val="001C4FFB"/>
    <w:rsid w:val="001C5C2D"/>
    <w:rsid w:val="001C5CD2"/>
    <w:rsid w:val="001C5D26"/>
    <w:rsid w:val="001C6737"/>
    <w:rsid w:val="001C6A68"/>
    <w:rsid w:val="001C6B80"/>
    <w:rsid w:val="001C6BB6"/>
    <w:rsid w:val="001C6C9F"/>
    <w:rsid w:val="001C7DE0"/>
    <w:rsid w:val="001D03E6"/>
    <w:rsid w:val="001D0A22"/>
    <w:rsid w:val="001D0F80"/>
    <w:rsid w:val="001D19BB"/>
    <w:rsid w:val="001D206B"/>
    <w:rsid w:val="001D23B2"/>
    <w:rsid w:val="001D2E9D"/>
    <w:rsid w:val="001D2EEF"/>
    <w:rsid w:val="001D3261"/>
    <w:rsid w:val="001D38C3"/>
    <w:rsid w:val="001D3C70"/>
    <w:rsid w:val="001D3E11"/>
    <w:rsid w:val="001D3E2B"/>
    <w:rsid w:val="001D4365"/>
    <w:rsid w:val="001D44A5"/>
    <w:rsid w:val="001D494E"/>
    <w:rsid w:val="001D4D02"/>
    <w:rsid w:val="001D4F90"/>
    <w:rsid w:val="001D5519"/>
    <w:rsid w:val="001D56DD"/>
    <w:rsid w:val="001D5B3E"/>
    <w:rsid w:val="001D6CCC"/>
    <w:rsid w:val="001D6E77"/>
    <w:rsid w:val="001D7065"/>
    <w:rsid w:val="001D754B"/>
    <w:rsid w:val="001D7B8F"/>
    <w:rsid w:val="001D7D93"/>
    <w:rsid w:val="001E0043"/>
    <w:rsid w:val="001E0B6E"/>
    <w:rsid w:val="001E10AD"/>
    <w:rsid w:val="001E12D2"/>
    <w:rsid w:val="001E19B5"/>
    <w:rsid w:val="001E1A04"/>
    <w:rsid w:val="001E1A0C"/>
    <w:rsid w:val="001E1AF3"/>
    <w:rsid w:val="001E1E6D"/>
    <w:rsid w:val="001E1F7C"/>
    <w:rsid w:val="001E21DF"/>
    <w:rsid w:val="001E25CE"/>
    <w:rsid w:val="001E25ED"/>
    <w:rsid w:val="001E2850"/>
    <w:rsid w:val="001E2DFC"/>
    <w:rsid w:val="001E32A7"/>
    <w:rsid w:val="001E381B"/>
    <w:rsid w:val="001E386E"/>
    <w:rsid w:val="001E3B2D"/>
    <w:rsid w:val="001E4398"/>
    <w:rsid w:val="001E47CA"/>
    <w:rsid w:val="001E497B"/>
    <w:rsid w:val="001E5E30"/>
    <w:rsid w:val="001E69FF"/>
    <w:rsid w:val="001E6B77"/>
    <w:rsid w:val="001E6DF3"/>
    <w:rsid w:val="001E6E5D"/>
    <w:rsid w:val="001E6EB3"/>
    <w:rsid w:val="001E717E"/>
    <w:rsid w:val="001E7463"/>
    <w:rsid w:val="001E74E0"/>
    <w:rsid w:val="001E7735"/>
    <w:rsid w:val="001E7B25"/>
    <w:rsid w:val="001F03D3"/>
    <w:rsid w:val="001F0559"/>
    <w:rsid w:val="001F05A4"/>
    <w:rsid w:val="001F073C"/>
    <w:rsid w:val="001F0B30"/>
    <w:rsid w:val="001F0D1A"/>
    <w:rsid w:val="001F15B5"/>
    <w:rsid w:val="001F192C"/>
    <w:rsid w:val="001F1E05"/>
    <w:rsid w:val="001F1F82"/>
    <w:rsid w:val="001F250C"/>
    <w:rsid w:val="001F2C2C"/>
    <w:rsid w:val="001F2C83"/>
    <w:rsid w:val="001F2DE8"/>
    <w:rsid w:val="001F361B"/>
    <w:rsid w:val="001F383A"/>
    <w:rsid w:val="001F4A4A"/>
    <w:rsid w:val="001F4C8D"/>
    <w:rsid w:val="001F5089"/>
    <w:rsid w:val="001F53E1"/>
    <w:rsid w:val="001F5B78"/>
    <w:rsid w:val="001F5F2B"/>
    <w:rsid w:val="001F6191"/>
    <w:rsid w:val="001F61DB"/>
    <w:rsid w:val="001F628F"/>
    <w:rsid w:val="001F637C"/>
    <w:rsid w:val="001F7363"/>
    <w:rsid w:val="001F74FC"/>
    <w:rsid w:val="00200403"/>
    <w:rsid w:val="002004DA"/>
    <w:rsid w:val="0020140A"/>
    <w:rsid w:val="002015FE"/>
    <w:rsid w:val="0020190C"/>
    <w:rsid w:val="00201B47"/>
    <w:rsid w:val="00201ED0"/>
    <w:rsid w:val="00202376"/>
    <w:rsid w:val="00202795"/>
    <w:rsid w:val="00202B06"/>
    <w:rsid w:val="00203701"/>
    <w:rsid w:val="0020372C"/>
    <w:rsid w:val="00203E17"/>
    <w:rsid w:val="00203F47"/>
    <w:rsid w:val="002041F1"/>
    <w:rsid w:val="002042DD"/>
    <w:rsid w:val="0020452A"/>
    <w:rsid w:val="00204951"/>
    <w:rsid w:val="002052A9"/>
    <w:rsid w:val="00205DE6"/>
    <w:rsid w:val="00206671"/>
    <w:rsid w:val="002066CD"/>
    <w:rsid w:val="00206E57"/>
    <w:rsid w:val="00207EA0"/>
    <w:rsid w:val="00207ECF"/>
    <w:rsid w:val="00210032"/>
    <w:rsid w:val="002102ED"/>
    <w:rsid w:val="002104D7"/>
    <w:rsid w:val="002116DD"/>
    <w:rsid w:val="00212289"/>
    <w:rsid w:val="0021242B"/>
    <w:rsid w:val="002127F8"/>
    <w:rsid w:val="002128B6"/>
    <w:rsid w:val="00212DEA"/>
    <w:rsid w:val="00212EAC"/>
    <w:rsid w:val="0021339B"/>
    <w:rsid w:val="00213687"/>
    <w:rsid w:val="002138E3"/>
    <w:rsid w:val="002142F3"/>
    <w:rsid w:val="002148DF"/>
    <w:rsid w:val="00215121"/>
    <w:rsid w:val="002153F7"/>
    <w:rsid w:val="0021565B"/>
    <w:rsid w:val="00215A37"/>
    <w:rsid w:val="00215CAA"/>
    <w:rsid w:val="0021631A"/>
    <w:rsid w:val="00216883"/>
    <w:rsid w:val="00216947"/>
    <w:rsid w:val="002169F9"/>
    <w:rsid w:val="00216DF5"/>
    <w:rsid w:val="002176A8"/>
    <w:rsid w:val="00217B17"/>
    <w:rsid w:val="00217B4A"/>
    <w:rsid w:val="00217DD3"/>
    <w:rsid w:val="00220102"/>
    <w:rsid w:val="00220397"/>
    <w:rsid w:val="00220CEA"/>
    <w:rsid w:val="002210C5"/>
    <w:rsid w:val="00221164"/>
    <w:rsid w:val="00223374"/>
    <w:rsid w:val="0022352C"/>
    <w:rsid w:val="00223661"/>
    <w:rsid w:val="0022426D"/>
    <w:rsid w:val="0022625F"/>
    <w:rsid w:val="002263F1"/>
    <w:rsid w:val="0022642A"/>
    <w:rsid w:val="002264DF"/>
    <w:rsid w:val="00226602"/>
    <w:rsid w:val="00226DD4"/>
    <w:rsid w:val="00227298"/>
    <w:rsid w:val="002272B2"/>
    <w:rsid w:val="00230263"/>
    <w:rsid w:val="002305A2"/>
    <w:rsid w:val="00231C59"/>
    <w:rsid w:val="00232351"/>
    <w:rsid w:val="00233469"/>
    <w:rsid w:val="0023367F"/>
    <w:rsid w:val="002337C1"/>
    <w:rsid w:val="00233BE7"/>
    <w:rsid w:val="00233FE1"/>
    <w:rsid w:val="0023425A"/>
    <w:rsid w:val="00235290"/>
    <w:rsid w:val="0023540F"/>
    <w:rsid w:val="00235B78"/>
    <w:rsid w:val="00235BCA"/>
    <w:rsid w:val="00235D0D"/>
    <w:rsid w:val="00235F7E"/>
    <w:rsid w:val="002362F4"/>
    <w:rsid w:val="002363BC"/>
    <w:rsid w:val="0023642B"/>
    <w:rsid w:val="00236630"/>
    <w:rsid w:val="002370B9"/>
    <w:rsid w:val="00237345"/>
    <w:rsid w:val="00237926"/>
    <w:rsid w:val="00237945"/>
    <w:rsid w:val="00237D7A"/>
    <w:rsid w:val="002400C5"/>
    <w:rsid w:val="002406C5"/>
    <w:rsid w:val="00240E1F"/>
    <w:rsid w:val="00240FDE"/>
    <w:rsid w:val="00241957"/>
    <w:rsid w:val="00243261"/>
    <w:rsid w:val="00243412"/>
    <w:rsid w:val="00243431"/>
    <w:rsid w:val="002436F6"/>
    <w:rsid w:val="002438CB"/>
    <w:rsid w:val="00244EA3"/>
    <w:rsid w:val="002455A5"/>
    <w:rsid w:val="00245793"/>
    <w:rsid w:val="00245A01"/>
    <w:rsid w:val="00245DFC"/>
    <w:rsid w:val="002462DF"/>
    <w:rsid w:val="002469F4"/>
    <w:rsid w:val="00247668"/>
    <w:rsid w:val="00250006"/>
    <w:rsid w:val="002501AE"/>
    <w:rsid w:val="00251B8C"/>
    <w:rsid w:val="00251CE2"/>
    <w:rsid w:val="002521FC"/>
    <w:rsid w:val="0025221E"/>
    <w:rsid w:val="0025233A"/>
    <w:rsid w:val="00252D4E"/>
    <w:rsid w:val="00252D5F"/>
    <w:rsid w:val="00253880"/>
    <w:rsid w:val="00253F50"/>
    <w:rsid w:val="00255200"/>
    <w:rsid w:val="002554B6"/>
    <w:rsid w:val="00255E99"/>
    <w:rsid w:val="00256433"/>
    <w:rsid w:val="00256443"/>
    <w:rsid w:val="00256A19"/>
    <w:rsid w:val="00256A28"/>
    <w:rsid w:val="00257C67"/>
    <w:rsid w:val="00260547"/>
    <w:rsid w:val="002611A0"/>
    <w:rsid w:val="00261385"/>
    <w:rsid w:val="002613AD"/>
    <w:rsid w:val="00261B14"/>
    <w:rsid w:val="00261BFE"/>
    <w:rsid w:val="00261F00"/>
    <w:rsid w:val="00261F17"/>
    <w:rsid w:val="002627CE"/>
    <w:rsid w:val="002629E2"/>
    <w:rsid w:val="00262F82"/>
    <w:rsid w:val="00263115"/>
    <w:rsid w:val="002634AD"/>
    <w:rsid w:val="002636BD"/>
    <w:rsid w:val="0026382D"/>
    <w:rsid w:val="00263CA2"/>
    <w:rsid w:val="00263DD9"/>
    <w:rsid w:val="00263E51"/>
    <w:rsid w:val="00263F0A"/>
    <w:rsid w:val="0026410D"/>
    <w:rsid w:val="0026499E"/>
    <w:rsid w:val="002659CA"/>
    <w:rsid w:val="00265ABB"/>
    <w:rsid w:val="00266819"/>
    <w:rsid w:val="002707C9"/>
    <w:rsid w:val="0027092A"/>
    <w:rsid w:val="00270934"/>
    <w:rsid w:val="00270935"/>
    <w:rsid w:val="00270976"/>
    <w:rsid w:val="00270A6F"/>
    <w:rsid w:val="00270B36"/>
    <w:rsid w:val="00270D58"/>
    <w:rsid w:val="00270ECE"/>
    <w:rsid w:val="00270F1E"/>
    <w:rsid w:val="0027129E"/>
    <w:rsid w:val="00271657"/>
    <w:rsid w:val="00271675"/>
    <w:rsid w:val="00271FF6"/>
    <w:rsid w:val="00272BEE"/>
    <w:rsid w:val="002731C5"/>
    <w:rsid w:val="00273526"/>
    <w:rsid w:val="00273580"/>
    <w:rsid w:val="002737B5"/>
    <w:rsid w:val="00273C29"/>
    <w:rsid w:val="00273D65"/>
    <w:rsid w:val="0027411D"/>
    <w:rsid w:val="002750C2"/>
    <w:rsid w:val="0027534B"/>
    <w:rsid w:val="00275D54"/>
    <w:rsid w:val="00275DE2"/>
    <w:rsid w:val="00275F21"/>
    <w:rsid w:val="0027608A"/>
    <w:rsid w:val="00276D1B"/>
    <w:rsid w:val="002774AC"/>
    <w:rsid w:val="002775F3"/>
    <w:rsid w:val="00277C90"/>
    <w:rsid w:val="00280628"/>
    <w:rsid w:val="00280EC4"/>
    <w:rsid w:val="002813FE"/>
    <w:rsid w:val="002819A7"/>
    <w:rsid w:val="002824E5"/>
    <w:rsid w:val="00282E70"/>
    <w:rsid w:val="00283062"/>
    <w:rsid w:val="002833D9"/>
    <w:rsid w:val="0028382F"/>
    <w:rsid w:val="00283FB5"/>
    <w:rsid w:val="00284516"/>
    <w:rsid w:val="00284961"/>
    <w:rsid w:val="00284D30"/>
    <w:rsid w:val="00285078"/>
    <w:rsid w:val="00285622"/>
    <w:rsid w:val="00285826"/>
    <w:rsid w:val="00286179"/>
    <w:rsid w:val="0028632C"/>
    <w:rsid w:val="00286628"/>
    <w:rsid w:val="002873DC"/>
    <w:rsid w:val="00290987"/>
    <w:rsid w:val="00291329"/>
    <w:rsid w:val="002917DF"/>
    <w:rsid w:val="002917FE"/>
    <w:rsid w:val="00291B18"/>
    <w:rsid w:val="00291C73"/>
    <w:rsid w:val="00292AFF"/>
    <w:rsid w:val="00293AB5"/>
    <w:rsid w:val="0029413A"/>
    <w:rsid w:val="00294D5B"/>
    <w:rsid w:val="00295A31"/>
    <w:rsid w:val="002967E6"/>
    <w:rsid w:val="00296CE6"/>
    <w:rsid w:val="00296DA1"/>
    <w:rsid w:val="002977C1"/>
    <w:rsid w:val="002A00DB"/>
    <w:rsid w:val="002A0340"/>
    <w:rsid w:val="002A0653"/>
    <w:rsid w:val="002A0ADF"/>
    <w:rsid w:val="002A0D3A"/>
    <w:rsid w:val="002A0E9A"/>
    <w:rsid w:val="002A1752"/>
    <w:rsid w:val="002A1DFD"/>
    <w:rsid w:val="002A1FC2"/>
    <w:rsid w:val="002A23D7"/>
    <w:rsid w:val="002A250E"/>
    <w:rsid w:val="002A36DD"/>
    <w:rsid w:val="002A3A7B"/>
    <w:rsid w:val="002A46F9"/>
    <w:rsid w:val="002A4A1D"/>
    <w:rsid w:val="002A4B4E"/>
    <w:rsid w:val="002A54FE"/>
    <w:rsid w:val="002A619D"/>
    <w:rsid w:val="002A6365"/>
    <w:rsid w:val="002A6EC7"/>
    <w:rsid w:val="002A7802"/>
    <w:rsid w:val="002A79C5"/>
    <w:rsid w:val="002A7B12"/>
    <w:rsid w:val="002B063D"/>
    <w:rsid w:val="002B0BF2"/>
    <w:rsid w:val="002B154B"/>
    <w:rsid w:val="002B20C3"/>
    <w:rsid w:val="002B258B"/>
    <w:rsid w:val="002B284F"/>
    <w:rsid w:val="002B2FDF"/>
    <w:rsid w:val="002B33E0"/>
    <w:rsid w:val="002B36C6"/>
    <w:rsid w:val="002B385D"/>
    <w:rsid w:val="002B3ADB"/>
    <w:rsid w:val="002B4504"/>
    <w:rsid w:val="002B4648"/>
    <w:rsid w:val="002B572B"/>
    <w:rsid w:val="002B6747"/>
    <w:rsid w:val="002B7166"/>
    <w:rsid w:val="002B72A3"/>
    <w:rsid w:val="002B7E31"/>
    <w:rsid w:val="002B7FD6"/>
    <w:rsid w:val="002C032D"/>
    <w:rsid w:val="002C041A"/>
    <w:rsid w:val="002C0A3D"/>
    <w:rsid w:val="002C0E52"/>
    <w:rsid w:val="002C139C"/>
    <w:rsid w:val="002C14FF"/>
    <w:rsid w:val="002C1B20"/>
    <w:rsid w:val="002C23D5"/>
    <w:rsid w:val="002C2641"/>
    <w:rsid w:val="002C265B"/>
    <w:rsid w:val="002C2804"/>
    <w:rsid w:val="002C3448"/>
    <w:rsid w:val="002C411A"/>
    <w:rsid w:val="002C45E8"/>
    <w:rsid w:val="002C4B63"/>
    <w:rsid w:val="002C4DB3"/>
    <w:rsid w:val="002C4F22"/>
    <w:rsid w:val="002C5056"/>
    <w:rsid w:val="002C526B"/>
    <w:rsid w:val="002C60B3"/>
    <w:rsid w:val="002C6715"/>
    <w:rsid w:val="002C683D"/>
    <w:rsid w:val="002C6E98"/>
    <w:rsid w:val="002C6FA2"/>
    <w:rsid w:val="002C7A0B"/>
    <w:rsid w:val="002C7D49"/>
    <w:rsid w:val="002D02FF"/>
    <w:rsid w:val="002D03E3"/>
    <w:rsid w:val="002D0DDE"/>
    <w:rsid w:val="002D108B"/>
    <w:rsid w:val="002D18DD"/>
    <w:rsid w:val="002D1CAC"/>
    <w:rsid w:val="002D3411"/>
    <w:rsid w:val="002D3531"/>
    <w:rsid w:val="002D3943"/>
    <w:rsid w:val="002D3FD1"/>
    <w:rsid w:val="002D3FE8"/>
    <w:rsid w:val="002D4226"/>
    <w:rsid w:val="002D4323"/>
    <w:rsid w:val="002D4B27"/>
    <w:rsid w:val="002D4BB0"/>
    <w:rsid w:val="002D4EEE"/>
    <w:rsid w:val="002D503C"/>
    <w:rsid w:val="002D52DF"/>
    <w:rsid w:val="002D559D"/>
    <w:rsid w:val="002D5843"/>
    <w:rsid w:val="002D59DF"/>
    <w:rsid w:val="002D5A08"/>
    <w:rsid w:val="002D5EE0"/>
    <w:rsid w:val="002D6037"/>
    <w:rsid w:val="002D64C7"/>
    <w:rsid w:val="002D7000"/>
    <w:rsid w:val="002D75E1"/>
    <w:rsid w:val="002E1F11"/>
    <w:rsid w:val="002E1FC8"/>
    <w:rsid w:val="002E2C37"/>
    <w:rsid w:val="002E3D10"/>
    <w:rsid w:val="002E42E7"/>
    <w:rsid w:val="002E4BA9"/>
    <w:rsid w:val="002E6416"/>
    <w:rsid w:val="002E657F"/>
    <w:rsid w:val="002E65D5"/>
    <w:rsid w:val="002E6621"/>
    <w:rsid w:val="002E6CC7"/>
    <w:rsid w:val="002E704F"/>
    <w:rsid w:val="002E79D6"/>
    <w:rsid w:val="002F04BF"/>
    <w:rsid w:val="002F09B8"/>
    <w:rsid w:val="002F0C61"/>
    <w:rsid w:val="002F1213"/>
    <w:rsid w:val="002F1249"/>
    <w:rsid w:val="002F126B"/>
    <w:rsid w:val="002F2B66"/>
    <w:rsid w:val="002F381D"/>
    <w:rsid w:val="002F3D1D"/>
    <w:rsid w:val="002F3E44"/>
    <w:rsid w:val="002F3F7A"/>
    <w:rsid w:val="002F44E9"/>
    <w:rsid w:val="002F48E6"/>
    <w:rsid w:val="002F55F4"/>
    <w:rsid w:val="002F651E"/>
    <w:rsid w:val="002F6F79"/>
    <w:rsid w:val="002F6F9F"/>
    <w:rsid w:val="002F70F1"/>
    <w:rsid w:val="002F73C9"/>
    <w:rsid w:val="002F74E6"/>
    <w:rsid w:val="002F790F"/>
    <w:rsid w:val="002F79C8"/>
    <w:rsid w:val="002F7B98"/>
    <w:rsid w:val="002F7F7F"/>
    <w:rsid w:val="003003D9"/>
    <w:rsid w:val="003008F6"/>
    <w:rsid w:val="00300A72"/>
    <w:rsid w:val="00300A9B"/>
    <w:rsid w:val="00300B09"/>
    <w:rsid w:val="00301514"/>
    <w:rsid w:val="00301620"/>
    <w:rsid w:val="003018FA"/>
    <w:rsid w:val="00301CE7"/>
    <w:rsid w:val="00302105"/>
    <w:rsid w:val="00302C40"/>
    <w:rsid w:val="00303113"/>
    <w:rsid w:val="0030325A"/>
    <w:rsid w:val="00303296"/>
    <w:rsid w:val="0030526D"/>
    <w:rsid w:val="003057DC"/>
    <w:rsid w:val="00305A9E"/>
    <w:rsid w:val="00305DA8"/>
    <w:rsid w:val="003063FD"/>
    <w:rsid w:val="00306A00"/>
    <w:rsid w:val="00306D54"/>
    <w:rsid w:val="0031038D"/>
    <w:rsid w:val="00310583"/>
    <w:rsid w:val="0031085D"/>
    <w:rsid w:val="003108F8"/>
    <w:rsid w:val="00310A1A"/>
    <w:rsid w:val="00310C52"/>
    <w:rsid w:val="0031163A"/>
    <w:rsid w:val="00311EBD"/>
    <w:rsid w:val="00311F24"/>
    <w:rsid w:val="00311F8E"/>
    <w:rsid w:val="00312247"/>
    <w:rsid w:val="00312B49"/>
    <w:rsid w:val="0031347D"/>
    <w:rsid w:val="003134B7"/>
    <w:rsid w:val="003135B5"/>
    <w:rsid w:val="00313C76"/>
    <w:rsid w:val="00313CCC"/>
    <w:rsid w:val="003140E4"/>
    <w:rsid w:val="003144E1"/>
    <w:rsid w:val="00314619"/>
    <w:rsid w:val="00314D66"/>
    <w:rsid w:val="00315339"/>
    <w:rsid w:val="003155B3"/>
    <w:rsid w:val="003157D2"/>
    <w:rsid w:val="0031670E"/>
    <w:rsid w:val="003168AE"/>
    <w:rsid w:val="00316F95"/>
    <w:rsid w:val="003174E7"/>
    <w:rsid w:val="00320071"/>
    <w:rsid w:val="003201A6"/>
    <w:rsid w:val="00320540"/>
    <w:rsid w:val="003208E8"/>
    <w:rsid w:val="0032098A"/>
    <w:rsid w:val="003209CC"/>
    <w:rsid w:val="00321179"/>
    <w:rsid w:val="003220A2"/>
    <w:rsid w:val="003222FA"/>
    <w:rsid w:val="003233BD"/>
    <w:rsid w:val="0032357D"/>
    <w:rsid w:val="003238DA"/>
    <w:rsid w:val="003239A9"/>
    <w:rsid w:val="00323B12"/>
    <w:rsid w:val="00324857"/>
    <w:rsid w:val="00324F72"/>
    <w:rsid w:val="00325A2C"/>
    <w:rsid w:val="00327039"/>
    <w:rsid w:val="00327CC3"/>
    <w:rsid w:val="00327D4C"/>
    <w:rsid w:val="00327E25"/>
    <w:rsid w:val="0033119D"/>
    <w:rsid w:val="003317F8"/>
    <w:rsid w:val="003318A9"/>
    <w:rsid w:val="00331C22"/>
    <w:rsid w:val="00331D9A"/>
    <w:rsid w:val="00331DEE"/>
    <w:rsid w:val="00332144"/>
    <w:rsid w:val="003329A8"/>
    <w:rsid w:val="00332A55"/>
    <w:rsid w:val="0033326A"/>
    <w:rsid w:val="003339C9"/>
    <w:rsid w:val="003349DB"/>
    <w:rsid w:val="00335339"/>
    <w:rsid w:val="003357EE"/>
    <w:rsid w:val="00335D05"/>
    <w:rsid w:val="00336293"/>
    <w:rsid w:val="00336607"/>
    <w:rsid w:val="00336E34"/>
    <w:rsid w:val="00337160"/>
    <w:rsid w:val="00337D1E"/>
    <w:rsid w:val="00340434"/>
    <w:rsid w:val="003405A4"/>
    <w:rsid w:val="00341B24"/>
    <w:rsid w:val="00342953"/>
    <w:rsid w:val="00342D63"/>
    <w:rsid w:val="0034335A"/>
    <w:rsid w:val="00343473"/>
    <w:rsid w:val="003435C6"/>
    <w:rsid w:val="00343890"/>
    <w:rsid w:val="00343C78"/>
    <w:rsid w:val="00343CBC"/>
    <w:rsid w:val="00343D67"/>
    <w:rsid w:val="00344A00"/>
    <w:rsid w:val="00345069"/>
    <w:rsid w:val="00345267"/>
    <w:rsid w:val="003454C0"/>
    <w:rsid w:val="003457A5"/>
    <w:rsid w:val="003462E2"/>
    <w:rsid w:val="00346EE8"/>
    <w:rsid w:val="0035056D"/>
    <w:rsid w:val="0035072E"/>
    <w:rsid w:val="00350A0E"/>
    <w:rsid w:val="00350CE7"/>
    <w:rsid w:val="003511F2"/>
    <w:rsid w:val="00351209"/>
    <w:rsid w:val="00351576"/>
    <w:rsid w:val="00351CA2"/>
    <w:rsid w:val="00351CD4"/>
    <w:rsid w:val="00351EFA"/>
    <w:rsid w:val="003520E8"/>
    <w:rsid w:val="003521AF"/>
    <w:rsid w:val="00352D85"/>
    <w:rsid w:val="00353480"/>
    <w:rsid w:val="00353A4E"/>
    <w:rsid w:val="00353BB3"/>
    <w:rsid w:val="00353ECC"/>
    <w:rsid w:val="0035506D"/>
    <w:rsid w:val="003552DA"/>
    <w:rsid w:val="00355968"/>
    <w:rsid w:val="0035623A"/>
    <w:rsid w:val="003565F2"/>
    <w:rsid w:val="00356902"/>
    <w:rsid w:val="00356A3F"/>
    <w:rsid w:val="00356D51"/>
    <w:rsid w:val="00357C85"/>
    <w:rsid w:val="00360021"/>
    <w:rsid w:val="00360409"/>
    <w:rsid w:val="00360A47"/>
    <w:rsid w:val="0036103B"/>
    <w:rsid w:val="0036106F"/>
    <w:rsid w:val="00361A09"/>
    <w:rsid w:val="003622D0"/>
    <w:rsid w:val="00362442"/>
    <w:rsid w:val="00363012"/>
    <w:rsid w:val="0036301A"/>
    <w:rsid w:val="0036557A"/>
    <w:rsid w:val="00365C66"/>
    <w:rsid w:val="00365C79"/>
    <w:rsid w:val="003663D9"/>
    <w:rsid w:val="0036657D"/>
    <w:rsid w:val="003668BB"/>
    <w:rsid w:val="00366E23"/>
    <w:rsid w:val="00366F8A"/>
    <w:rsid w:val="00367296"/>
    <w:rsid w:val="003676B6"/>
    <w:rsid w:val="00367FD6"/>
    <w:rsid w:val="00370930"/>
    <w:rsid w:val="00370F5B"/>
    <w:rsid w:val="00371BEE"/>
    <w:rsid w:val="00371E95"/>
    <w:rsid w:val="003720D1"/>
    <w:rsid w:val="003732EA"/>
    <w:rsid w:val="00373601"/>
    <w:rsid w:val="00374C69"/>
    <w:rsid w:val="003759F2"/>
    <w:rsid w:val="00375EC2"/>
    <w:rsid w:val="00376699"/>
    <w:rsid w:val="003769CB"/>
    <w:rsid w:val="00376FF9"/>
    <w:rsid w:val="003774DA"/>
    <w:rsid w:val="00377678"/>
    <w:rsid w:val="00377D65"/>
    <w:rsid w:val="00377EC5"/>
    <w:rsid w:val="0038028A"/>
    <w:rsid w:val="00380325"/>
    <w:rsid w:val="0038114A"/>
    <w:rsid w:val="00381D2D"/>
    <w:rsid w:val="00381E8D"/>
    <w:rsid w:val="00382006"/>
    <w:rsid w:val="00382082"/>
    <w:rsid w:val="00382193"/>
    <w:rsid w:val="00383242"/>
    <w:rsid w:val="00383387"/>
    <w:rsid w:val="00383521"/>
    <w:rsid w:val="00383AD7"/>
    <w:rsid w:val="00383E5F"/>
    <w:rsid w:val="00384123"/>
    <w:rsid w:val="00384A6C"/>
    <w:rsid w:val="003852A7"/>
    <w:rsid w:val="00385733"/>
    <w:rsid w:val="00385EE0"/>
    <w:rsid w:val="003866EC"/>
    <w:rsid w:val="003867B9"/>
    <w:rsid w:val="00386B94"/>
    <w:rsid w:val="003870E7"/>
    <w:rsid w:val="003873EC"/>
    <w:rsid w:val="0038765E"/>
    <w:rsid w:val="003900EF"/>
    <w:rsid w:val="00390141"/>
    <w:rsid w:val="00390647"/>
    <w:rsid w:val="00390A4D"/>
    <w:rsid w:val="00390CF6"/>
    <w:rsid w:val="00390D76"/>
    <w:rsid w:val="00390EBA"/>
    <w:rsid w:val="00391128"/>
    <w:rsid w:val="00391555"/>
    <w:rsid w:val="0039181B"/>
    <w:rsid w:val="00391C89"/>
    <w:rsid w:val="00391D57"/>
    <w:rsid w:val="00392064"/>
    <w:rsid w:val="00392946"/>
    <w:rsid w:val="003936B3"/>
    <w:rsid w:val="00393EF5"/>
    <w:rsid w:val="00394084"/>
    <w:rsid w:val="00394421"/>
    <w:rsid w:val="003947E8"/>
    <w:rsid w:val="00395081"/>
    <w:rsid w:val="00395141"/>
    <w:rsid w:val="003952D4"/>
    <w:rsid w:val="003954CA"/>
    <w:rsid w:val="00396610"/>
    <w:rsid w:val="00396A36"/>
    <w:rsid w:val="00396A97"/>
    <w:rsid w:val="00396B1E"/>
    <w:rsid w:val="00396E19"/>
    <w:rsid w:val="003979FE"/>
    <w:rsid w:val="003A00E5"/>
    <w:rsid w:val="003A0EEB"/>
    <w:rsid w:val="003A1951"/>
    <w:rsid w:val="003A1E21"/>
    <w:rsid w:val="003A2753"/>
    <w:rsid w:val="003A275B"/>
    <w:rsid w:val="003A3660"/>
    <w:rsid w:val="003A3EC1"/>
    <w:rsid w:val="003A436E"/>
    <w:rsid w:val="003A43ED"/>
    <w:rsid w:val="003A49F7"/>
    <w:rsid w:val="003A508B"/>
    <w:rsid w:val="003A52AE"/>
    <w:rsid w:val="003A54C7"/>
    <w:rsid w:val="003A57DD"/>
    <w:rsid w:val="003A5CFA"/>
    <w:rsid w:val="003A5DCE"/>
    <w:rsid w:val="003A68BE"/>
    <w:rsid w:val="003A697C"/>
    <w:rsid w:val="003A748A"/>
    <w:rsid w:val="003A785D"/>
    <w:rsid w:val="003A7CF9"/>
    <w:rsid w:val="003A7EA4"/>
    <w:rsid w:val="003A7EFE"/>
    <w:rsid w:val="003B0C85"/>
    <w:rsid w:val="003B11F2"/>
    <w:rsid w:val="003B16B0"/>
    <w:rsid w:val="003B274C"/>
    <w:rsid w:val="003B2AB4"/>
    <w:rsid w:val="003B2CF0"/>
    <w:rsid w:val="003B339E"/>
    <w:rsid w:val="003B3D32"/>
    <w:rsid w:val="003B3E92"/>
    <w:rsid w:val="003B412A"/>
    <w:rsid w:val="003B4EB7"/>
    <w:rsid w:val="003B5506"/>
    <w:rsid w:val="003B59C4"/>
    <w:rsid w:val="003B5A5B"/>
    <w:rsid w:val="003B60F2"/>
    <w:rsid w:val="003B6478"/>
    <w:rsid w:val="003B6F3B"/>
    <w:rsid w:val="003B7112"/>
    <w:rsid w:val="003B7A37"/>
    <w:rsid w:val="003C003B"/>
    <w:rsid w:val="003C0194"/>
    <w:rsid w:val="003C040C"/>
    <w:rsid w:val="003C0565"/>
    <w:rsid w:val="003C06D6"/>
    <w:rsid w:val="003C0706"/>
    <w:rsid w:val="003C0E0F"/>
    <w:rsid w:val="003C1B8B"/>
    <w:rsid w:val="003C2421"/>
    <w:rsid w:val="003C2E66"/>
    <w:rsid w:val="003C3656"/>
    <w:rsid w:val="003C39B4"/>
    <w:rsid w:val="003C3BC1"/>
    <w:rsid w:val="003C450E"/>
    <w:rsid w:val="003C463D"/>
    <w:rsid w:val="003C46C0"/>
    <w:rsid w:val="003C4AA2"/>
    <w:rsid w:val="003C5483"/>
    <w:rsid w:val="003C566E"/>
    <w:rsid w:val="003C5814"/>
    <w:rsid w:val="003C7457"/>
    <w:rsid w:val="003C77B2"/>
    <w:rsid w:val="003C77BD"/>
    <w:rsid w:val="003C7E59"/>
    <w:rsid w:val="003D0383"/>
    <w:rsid w:val="003D0386"/>
    <w:rsid w:val="003D04E3"/>
    <w:rsid w:val="003D0E81"/>
    <w:rsid w:val="003D0ECF"/>
    <w:rsid w:val="003D1A5C"/>
    <w:rsid w:val="003D1C88"/>
    <w:rsid w:val="003D2145"/>
    <w:rsid w:val="003D3317"/>
    <w:rsid w:val="003D3F22"/>
    <w:rsid w:val="003D3FCE"/>
    <w:rsid w:val="003D4741"/>
    <w:rsid w:val="003D525E"/>
    <w:rsid w:val="003D5341"/>
    <w:rsid w:val="003D5CAE"/>
    <w:rsid w:val="003D5CC5"/>
    <w:rsid w:val="003D5F5B"/>
    <w:rsid w:val="003D6098"/>
    <w:rsid w:val="003D6103"/>
    <w:rsid w:val="003D6526"/>
    <w:rsid w:val="003D674F"/>
    <w:rsid w:val="003D7147"/>
    <w:rsid w:val="003D7A1F"/>
    <w:rsid w:val="003E000C"/>
    <w:rsid w:val="003E00C8"/>
    <w:rsid w:val="003E03FD"/>
    <w:rsid w:val="003E0451"/>
    <w:rsid w:val="003E0B6B"/>
    <w:rsid w:val="003E151F"/>
    <w:rsid w:val="003E1750"/>
    <w:rsid w:val="003E1852"/>
    <w:rsid w:val="003E1946"/>
    <w:rsid w:val="003E2331"/>
    <w:rsid w:val="003E23EA"/>
    <w:rsid w:val="003E2624"/>
    <w:rsid w:val="003E26D6"/>
    <w:rsid w:val="003E314C"/>
    <w:rsid w:val="003E31B6"/>
    <w:rsid w:val="003E36E9"/>
    <w:rsid w:val="003E425F"/>
    <w:rsid w:val="003E44EF"/>
    <w:rsid w:val="003E46D5"/>
    <w:rsid w:val="003E4F67"/>
    <w:rsid w:val="003E5214"/>
    <w:rsid w:val="003E5751"/>
    <w:rsid w:val="003E5AC4"/>
    <w:rsid w:val="003E5BA4"/>
    <w:rsid w:val="003E67E4"/>
    <w:rsid w:val="003E6F56"/>
    <w:rsid w:val="003E7473"/>
    <w:rsid w:val="003E7A18"/>
    <w:rsid w:val="003E7CCD"/>
    <w:rsid w:val="003F04BF"/>
    <w:rsid w:val="003F0B12"/>
    <w:rsid w:val="003F11F1"/>
    <w:rsid w:val="003F24A2"/>
    <w:rsid w:val="003F2689"/>
    <w:rsid w:val="003F3331"/>
    <w:rsid w:val="003F37CB"/>
    <w:rsid w:val="003F3B82"/>
    <w:rsid w:val="003F46C1"/>
    <w:rsid w:val="003F481C"/>
    <w:rsid w:val="003F48CD"/>
    <w:rsid w:val="003F50E6"/>
    <w:rsid w:val="003F51B3"/>
    <w:rsid w:val="003F56F5"/>
    <w:rsid w:val="003F57A1"/>
    <w:rsid w:val="003F5A67"/>
    <w:rsid w:val="003F5B92"/>
    <w:rsid w:val="003F5D5B"/>
    <w:rsid w:val="003F5FBA"/>
    <w:rsid w:val="003F64EC"/>
    <w:rsid w:val="003F69B9"/>
    <w:rsid w:val="003F6BE5"/>
    <w:rsid w:val="003F6D22"/>
    <w:rsid w:val="003F7234"/>
    <w:rsid w:val="003F72D3"/>
    <w:rsid w:val="003F77AF"/>
    <w:rsid w:val="004003A1"/>
    <w:rsid w:val="00400404"/>
    <w:rsid w:val="00400D93"/>
    <w:rsid w:val="0040131E"/>
    <w:rsid w:val="0040197F"/>
    <w:rsid w:val="004019A6"/>
    <w:rsid w:val="00402601"/>
    <w:rsid w:val="00402D59"/>
    <w:rsid w:val="00402EFC"/>
    <w:rsid w:val="004036C8"/>
    <w:rsid w:val="0040391E"/>
    <w:rsid w:val="00403AED"/>
    <w:rsid w:val="00403B01"/>
    <w:rsid w:val="004045BC"/>
    <w:rsid w:val="00404A82"/>
    <w:rsid w:val="00404DDB"/>
    <w:rsid w:val="0040506B"/>
    <w:rsid w:val="0040574E"/>
    <w:rsid w:val="00405DEB"/>
    <w:rsid w:val="004061C8"/>
    <w:rsid w:val="004066D8"/>
    <w:rsid w:val="00407036"/>
    <w:rsid w:val="0040757A"/>
    <w:rsid w:val="00410399"/>
    <w:rsid w:val="00410C08"/>
    <w:rsid w:val="00410C59"/>
    <w:rsid w:val="00411124"/>
    <w:rsid w:val="00411A7D"/>
    <w:rsid w:val="00411B19"/>
    <w:rsid w:val="00412182"/>
    <w:rsid w:val="004121B5"/>
    <w:rsid w:val="004125B8"/>
    <w:rsid w:val="00412A00"/>
    <w:rsid w:val="00412D17"/>
    <w:rsid w:val="00412ECF"/>
    <w:rsid w:val="0041310D"/>
    <w:rsid w:val="004136A5"/>
    <w:rsid w:val="004137CA"/>
    <w:rsid w:val="004144D6"/>
    <w:rsid w:val="00414CC4"/>
    <w:rsid w:val="00415F80"/>
    <w:rsid w:val="00416658"/>
    <w:rsid w:val="00416CE2"/>
    <w:rsid w:val="00416D10"/>
    <w:rsid w:val="004173F2"/>
    <w:rsid w:val="0041761C"/>
    <w:rsid w:val="004178C2"/>
    <w:rsid w:val="00417CA0"/>
    <w:rsid w:val="00417E8E"/>
    <w:rsid w:val="00420364"/>
    <w:rsid w:val="004205EF"/>
    <w:rsid w:val="0042066C"/>
    <w:rsid w:val="00421332"/>
    <w:rsid w:val="004222DC"/>
    <w:rsid w:val="004227C9"/>
    <w:rsid w:val="00422AC8"/>
    <w:rsid w:val="00422BF4"/>
    <w:rsid w:val="00423045"/>
    <w:rsid w:val="004235AC"/>
    <w:rsid w:val="0042398F"/>
    <w:rsid w:val="00423B1C"/>
    <w:rsid w:val="00423CA0"/>
    <w:rsid w:val="00424038"/>
    <w:rsid w:val="004242D8"/>
    <w:rsid w:val="00424630"/>
    <w:rsid w:val="00425337"/>
    <w:rsid w:val="00425492"/>
    <w:rsid w:val="004259ED"/>
    <w:rsid w:val="00425ED9"/>
    <w:rsid w:val="004271CF"/>
    <w:rsid w:val="004276F0"/>
    <w:rsid w:val="00427DCA"/>
    <w:rsid w:val="00430A04"/>
    <w:rsid w:val="004314F3"/>
    <w:rsid w:val="00432001"/>
    <w:rsid w:val="00432137"/>
    <w:rsid w:val="00432167"/>
    <w:rsid w:val="00432D9B"/>
    <w:rsid w:val="00433BD6"/>
    <w:rsid w:val="00434B22"/>
    <w:rsid w:val="00434C20"/>
    <w:rsid w:val="0043512B"/>
    <w:rsid w:val="00435E0F"/>
    <w:rsid w:val="004363BA"/>
    <w:rsid w:val="004363F5"/>
    <w:rsid w:val="00436685"/>
    <w:rsid w:val="00436E6F"/>
    <w:rsid w:val="00437AC3"/>
    <w:rsid w:val="004405EC"/>
    <w:rsid w:val="00440A1C"/>
    <w:rsid w:val="00440F61"/>
    <w:rsid w:val="0044100B"/>
    <w:rsid w:val="00441DEE"/>
    <w:rsid w:val="00442BE8"/>
    <w:rsid w:val="00443148"/>
    <w:rsid w:val="004432AB"/>
    <w:rsid w:val="00443354"/>
    <w:rsid w:val="00443B25"/>
    <w:rsid w:val="00443B2D"/>
    <w:rsid w:val="0044449F"/>
    <w:rsid w:val="00444A2E"/>
    <w:rsid w:val="00444F1B"/>
    <w:rsid w:val="004452BA"/>
    <w:rsid w:val="00445696"/>
    <w:rsid w:val="00445EEB"/>
    <w:rsid w:val="00446515"/>
    <w:rsid w:val="00446545"/>
    <w:rsid w:val="00446B86"/>
    <w:rsid w:val="00447156"/>
    <w:rsid w:val="00447F37"/>
    <w:rsid w:val="00450784"/>
    <w:rsid w:val="00450823"/>
    <w:rsid w:val="00450A57"/>
    <w:rsid w:val="004512E9"/>
    <w:rsid w:val="00451310"/>
    <w:rsid w:val="004513F1"/>
    <w:rsid w:val="004518AA"/>
    <w:rsid w:val="00451AEC"/>
    <w:rsid w:val="00451F30"/>
    <w:rsid w:val="0045240E"/>
    <w:rsid w:val="00452F90"/>
    <w:rsid w:val="0045302F"/>
    <w:rsid w:val="0045311A"/>
    <w:rsid w:val="00453531"/>
    <w:rsid w:val="00454057"/>
    <w:rsid w:val="00454355"/>
    <w:rsid w:val="004544D3"/>
    <w:rsid w:val="004546EB"/>
    <w:rsid w:val="00454BBA"/>
    <w:rsid w:val="00454E21"/>
    <w:rsid w:val="00456687"/>
    <w:rsid w:val="004569E9"/>
    <w:rsid w:val="00456C26"/>
    <w:rsid w:val="00456CDC"/>
    <w:rsid w:val="00456E3F"/>
    <w:rsid w:val="00457273"/>
    <w:rsid w:val="00457413"/>
    <w:rsid w:val="00457A49"/>
    <w:rsid w:val="00457C43"/>
    <w:rsid w:val="00460113"/>
    <w:rsid w:val="00460172"/>
    <w:rsid w:val="004603B8"/>
    <w:rsid w:val="0046088D"/>
    <w:rsid w:val="00460E45"/>
    <w:rsid w:val="004614E9"/>
    <w:rsid w:val="00461870"/>
    <w:rsid w:val="00461921"/>
    <w:rsid w:val="004627EB"/>
    <w:rsid w:val="00462B6D"/>
    <w:rsid w:val="00462BF3"/>
    <w:rsid w:val="004636B2"/>
    <w:rsid w:val="00463D75"/>
    <w:rsid w:val="00464563"/>
    <w:rsid w:val="00464794"/>
    <w:rsid w:val="00464A53"/>
    <w:rsid w:val="00464D17"/>
    <w:rsid w:val="00465949"/>
    <w:rsid w:val="0046650A"/>
    <w:rsid w:val="00466FBE"/>
    <w:rsid w:val="00467113"/>
    <w:rsid w:val="00467510"/>
    <w:rsid w:val="00467617"/>
    <w:rsid w:val="00467866"/>
    <w:rsid w:val="00467F7D"/>
    <w:rsid w:val="00470159"/>
    <w:rsid w:val="00470292"/>
    <w:rsid w:val="00470767"/>
    <w:rsid w:val="0047081C"/>
    <w:rsid w:val="00470B0E"/>
    <w:rsid w:val="0047185D"/>
    <w:rsid w:val="0047193A"/>
    <w:rsid w:val="004719D9"/>
    <w:rsid w:val="00471DF7"/>
    <w:rsid w:val="00471FB0"/>
    <w:rsid w:val="00472067"/>
    <w:rsid w:val="00472366"/>
    <w:rsid w:val="0047255B"/>
    <w:rsid w:val="00473159"/>
    <w:rsid w:val="00474CE1"/>
    <w:rsid w:val="00475067"/>
    <w:rsid w:val="004750A6"/>
    <w:rsid w:val="0047533C"/>
    <w:rsid w:val="00475AAE"/>
    <w:rsid w:val="00475B0E"/>
    <w:rsid w:val="00475CDA"/>
    <w:rsid w:val="00475ED3"/>
    <w:rsid w:val="0047648F"/>
    <w:rsid w:val="00477CC8"/>
    <w:rsid w:val="00480C07"/>
    <w:rsid w:val="004815C3"/>
    <w:rsid w:val="004817C2"/>
    <w:rsid w:val="00481974"/>
    <w:rsid w:val="00481E20"/>
    <w:rsid w:val="004826CA"/>
    <w:rsid w:val="004829E4"/>
    <w:rsid w:val="00482A8B"/>
    <w:rsid w:val="00482C97"/>
    <w:rsid w:val="00483199"/>
    <w:rsid w:val="00483556"/>
    <w:rsid w:val="004835C0"/>
    <w:rsid w:val="0048395A"/>
    <w:rsid w:val="00483C63"/>
    <w:rsid w:val="00483D18"/>
    <w:rsid w:val="004851ED"/>
    <w:rsid w:val="00485C7F"/>
    <w:rsid w:val="00485E4B"/>
    <w:rsid w:val="004860D0"/>
    <w:rsid w:val="0048626B"/>
    <w:rsid w:val="004862B2"/>
    <w:rsid w:val="00486421"/>
    <w:rsid w:val="00486C3F"/>
    <w:rsid w:val="0049042D"/>
    <w:rsid w:val="00491482"/>
    <w:rsid w:val="004922E9"/>
    <w:rsid w:val="004924C2"/>
    <w:rsid w:val="00492B30"/>
    <w:rsid w:val="0049445A"/>
    <w:rsid w:val="004957BA"/>
    <w:rsid w:val="00495E2B"/>
    <w:rsid w:val="00495E59"/>
    <w:rsid w:val="004962B7"/>
    <w:rsid w:val="0049668B"/>
    <w:rsid w:val="00496B36"/>
    <w:rsid w:val="00496B56"/>
    <w:rsid w:val="00496D2C"/>
    <w:rsid w:val="00496FAB"/>
    <w:rsid w:val="0049712C"/>
    <w:rsid w:val="00497ED8"/>
    <w:rsid w:val="004A0415"/>
    <w:rsid w:val="004A09A8"/>
    <w:rsid w:val="004A0ABF"/>
    <w:rsid w:val="004A0BC4"/>
    <w:rsid w:val="004A0D0F"/>
    <w:rsid w:val="004A0F40"/>
    <w:rsid w:val="004A0FB9"/>
    <w:rsid w:val="004A1469"/>
    <w:rsid w:val="004A1A59"/>
    <w:rsid w:val="004A29AB"/>
    <w:rsid w:val="004A2ADA"/>
    <w:rsid w:val="004A3082"/>
    <w:rsid w:val="004A384A"/>
    <w:rsid w:val="004A3E20"/>
    <w:rsid w:val="004A3F9C"/>
    <w:rsid w:val="004A4159"/>
    <w:rsid w:val="004A432E"/>
    <w:rsid w:val="004A496A"/>
    <w:rsid w:val="004A57C5"/>
    <w:rsid w:val="004A5C0B"/>
    <w:rsid w:val="004A5EB5"/>
    <w:rsid w:val="004A6E82"/>
    <w:rsid w:val="004A7025"/>
    <w:rsid w:val="004A72AA"/>
    <w:rsid w:val="004A73F4"/>
    <w:rsid w:val="004A749D"/>
    <w:rsid w:val="004A7615"/>
    <w:rsid w:val="004A7988"/>
    <w:rsid w:val="004B0347"/>
    <w:rsid w:val="004B06F9"/>
    <w:rsid w:val="004B08E3"/>
    <w:rsid w:val="004B096D"/>
    <w:rsid w:val="004B09E2"/>
    <w:rsid w:val="004B0C5E"/>
    <w:rsid w:val="004B0D75"/>
    <w:rsid w:val="004B1601"/>
    <w:rsid w:val="004B178B"/>
    <w:rsid w:val="004B27B0"/>
    <w:rsid w:val="004B2E12"/>
    <w:rsid w:val="004B383C"/>
    <w:rsid w:val="004B3F7D"/>
    <w:rsid w:val="004B4B0A"/>
    <w:rsid w:val="004B55C3"/>
    <w:rsid w:val="004B5676"/>
    <w:rsid w:val="004B5725"/>
    <w:rsid w:val="004B5C6F"/>
    <w:rsid w:val="004B66E5"/>
    <w:rsid w:val="004B6751"/>
    <w:rsid w:val="004B694E"/>
    <w:rsid w:val="004B6D95"/>
    <w:rsid w:val="004B6E86"/>
    <w:rsid w:val="004B7C39"/>
    <w:rsid w:val="004B7FB3"/>
    <w:rsid w:val="004C01F1"/>
    <w:rsid w:val="004C028B"/>
    <w:rsid w:val="004C057B"/>
    <w:rsid w:val="004C06B5"/>
    <w:rsid w:val="004C0C07"/>
    <w:rsid w:val="004C0E4B"/>
    <w:rsid w:val="004C1190"/>
    <w:rsid w:val="004C1D86"/>
    <w:rsid w:val="004C22C7"/>
    <w:rsid w:val="004C274D"/>
    <w:rsid w:val="004C335D"/>
    <w:rsid w:val="004C34A5"/>
    <w:rsid w:val="004C3DD8"/>
    <w:rsid w:val="004C4162"/>
    <w:rsid w:val="004C4234"/>
    <w:rsid w:val="004C4285"/>
    <w:rsid w:val="004C449C"/>
    <w:rsid w:val="004C5057"/>
    <w:rsid w:val="004C572A"/>
    <w:rsid w:val="004C589E"/>
    <w:rsid w:val="004C6038"/>
    <w:rsid w:val="004C6D3A"/>
    <w:rsid w:val="004C764E"/>
    <w:rsid w:val="004C7FBA"/>
    <w:rsid w:val="004D032B"/>
    <w:rsid w:val="004D048C"/>
    <w:rsid w:val="004D0C2B"/>
    <w:rsid w:val="004D0EB6"/>
    <w:rsid w:val="004D1155"/>
    <w:rsid w:val="004D1631"/>
    <w:rsid w:val="004D18B2"/>
    <w:rsid w:val="004D197C"/>
    <w:rsid w:val="004D2231"/>
    <w:rsid w:val="004D2A75"/>
    <w:rsid w:val="004D2A97"/>
    <w:rsid w:val="004D2AF9"/>
    <w:rsid w:val="004D3392"/>
    <w:rsid w:val="004D3617"/>
    <w:rsid w:val="004D371A"/>
    <w:rsid w:val="004D42A1"/>
    <w:rsid w:val="004D43CA"/>
    <w:rsid w:val="004D4470"/>
    <w:rsid w:val="004D45BF"/>
    <w:rsid w:val="004D4730"/>
    <w:rsid w:val="004D47E4"/>
    <w:rsid w:val="004D484D"/>
    <w:rsid w:val="004D5187"/>
    <w:rsid w:val="004D52DF"/>
    <w:rsid w:val="004D52E3"/>
    <w:rsid w:val="004D5517"/>
    <w:rsid w:val="004D58C5"/>
    <w:rsid w:val="004D5C99"/>
    <w:rsid w:val="004D5F33"/>
    <w:rsid w:val="004D7236"/>
    <w:rsid w:val="004D751F"/>
    <w:rsid w:val="004D7753"/>
    <w:rsid w:val="004D7BE0"/>
    <w:rsid w:val="004D7C3F"/>
    <w:rsid w:val="004E09E0"/>
    <w:rsid w:val="004E0A8B"/>
    <w:rsid w:val="004E0DD1"/>
    <w:rsid w:val="004E151E"/>
    <w:rsid w:val="004E1DAD"/>
    <w:rsid w:val="004E1FDF"/>
    <w:rsid w:val="004E2738"/>
    <w:rsid w:val="004E29AA"/>
    <w:rsid w:val="004E2B0F"/>
    <w:rsid w:val="004E324B"/>
    <w:rsid w:val="004E3569"/>
    <w:rsid w:val="004E416D"/>
    <w:rsid w:val="004E46A0"/>
    <w:rsid w:val="004E4FED"/>
    <w:rsid w:val="004E5070"/>
    <w:rsid w:val="004E535D"/>
    <w:rsid w:val="004E5A80"/>
    <w:rsid w:val="004E649F"/>
    <w:rsid w:val="004E6A76"/>
    <w:rsid w:val="004E6AF0"/>
    <w:rsid w:val="004E762D"/>
    <w:rsid w:val="004E7995"/>
    <w:rsid w:val="004E7B55"/>
    <w:rsid w:val="004F0085"/>
    <w:rsid w:val="004F0177"/>
    <w:rsid w:val="004F0466"/>
    <w:rsid w:val="004F0874"/>
    <w:rsid w:val="004F0919"/>
    <w:rsid w:val="004F0C6E"/>
    <w:rsid w:val="004F0EBE"/>
    <w:rsid w:val="004F1724"/>
    <w:rsid w:val="004F37C4"/>
    <w:rsid w:val="004F3BF1"/>
    <w:rsid w:val="004F3E0D"/>
    <w:rsid w:val="004F4901"/>
    <w:rsid w:val="004F4C2B"/>
    <w:rsid w:val="004F5521"/>
    <w:rsid w:val="004F5688"/>
    <w:rsid w:val="004F5919"/>
    <w:rsid w:val="004F6108"/>
    <w:rsid w:val="004F663F"/>
    <w:rsid w:val="004F74DE"/>
    <w:rsid w:val="004F7845"/>
    <w:rsid w:val="004F7CF9"/>
    <w:rsid w:val="00500218"/>
    <w:rsid w:val="0050081A"/>
    <w:rsid w:val="00500DD4"/>
    <w:rsid w:val="00501597"/>
    <w:rsid w:val="00501C5B"/>
    <w:rsid w:val="00501F04"/>
    <w:rsid w:val="005026D9"/>
    <w:rsid w:val="0050316F"/>
    <w:rsid w:val="005047FA"/>
    <w:rsid w:val="00504BC9"/>
    <w:rsid w:val="00504F41"/>
    <w:rsid w:val="0050508A"/>
    <w:rsid w:val="0050524A"/>
    <w:rsid w:val="00505F87"/>
    <w:rsid w:val="0050677C"/>
    <w:rsid w:val="00506A29"/>
    <w:rsid w:val="0050702D"/>
    <w:rsid w:val="0050754C"/>
    <w:rsid w:val="00507A70"/>
    <w:rsid w:val="00507EE4"/>
    <w:rsid w:val="00507FB3"/>
    <w:rsid w:val="005104CD"/>
    <w:rsid w:val="00510A07"/>
    <w:rsid w:val="00510BE5"/>
    <w:rsid w:val="00511AEA"/>
    <w:rsid w:val="005121C1"/>
    <w:rsid w:val="005129E6"/>
    <w:rsid w:val="00512A52"/>
    <w:rsid w:val="00512C2B"/>
    <w:rsid w:val="00512FE2"/>
    <w:rsid w:val="005131AB"/>
    <w:rsid w:val="00513444"/>
    <w:rsid w:val="00513D43"/>
    <w:rsid w:val="00514027"/>
    <w:rsid w:val="00514536"/>
    <w:rsid w:val="00514926"/>
    <w:rsid w:val="005149E4"/>
    <w:rsid w:val="00514D78"/>
    <w:rsid w:val="005150DB"/>
    <w:rsid w:val="005153B9"/>
    <w:rsid w:val="00515A0B"/>
    <w:rsid w:val="0051688D"/>
    <w:rsid w:val="00516B79"/>
    <w:rsid w:val="0051706C"/>
    <w:rsid w:val="00517612"/>
    <w:rsid w:val="00520539"/>
    <w:rsid w:val="005208BE"/>
    <w:rsid w:val="00520F22"/>
    <w:rsid w:val="00520F27"/>
    <w:rsid w:val="005213AC"/>
    <w:rsid w:val="0052171B"/>
    <w:rsid w:val="0052194B"/>
    <w:rsid w:val="005229D5"/>
    <w:rsid w:val="00523410"/>
    <w:rsid w:val="005236D5"/>
    <w:rsid w:val="005241A0"/>
    <w:rsid w:val="00524383"/>
    <w:rsid w:val="00524DB8"/>
    <w:rsid w:val="00524E76"/>
    <w:rsid w:val="0052537D"/>
    <w:rsid w:val="005253FE"/>
    <w:rsid w:val="00525AAC"/>
    <w:rsid w:val="00525B3F"/>
    <w:rsid w:val="00525B94"/>
    <w:rsid w:val="00526A5A"/>
    <w:rsid w:val="005271A8"/>
    <w:rsid w:val="005272C1"/>
    <w:rsid w:val="00527451"/>
    <w:rsid w:val="005277F3"/>
    <w:rsid w:val="00527D7A"/>
    <w:rsid w:val="005303D7"/>
    <w:rsid w:val="00530E72"/>
    <w:rsid w:val="00531506"/>
    <w:rsid w:val="0053248B"/>
    <w:rsid w:val="0053295D"/>
    <w:rsid w:val="00533512"/>
    <w:rsid w:val="00533AB6"/>
    <w:rsid w:val="0053426E"/>
    <w:rsid w:val="00534418"/>
    <w:rsid w:val="00534D53"/>
    <w:rsid w:val="0053504D"/>
    <w:rsid w:val="005353CF"/>
    <w:rsid w:val="00535CDB"/>
    <w:rsid w:val="005360F8"/>
    <w:rsid w:val="00536144"/>
    <w:rsid w:val="005364C0"/>
    <w:rsid w:val="005366DB"/>
    <w:rsid w:val="00536F7E"/>
    <w:rsid w:val="0053700A"/>
    <w:rsid w:val="0053701E"/>
    <w:rsid w:val="0053719C"/>
    <w:rsid w:val="0053759D"/>
    <w:rsid w:val="00537B54"/>
    <w:rsid w:val="00537D51"/>
    <w:rsid w:val="00540219"/>
    <w:rsid w:val="00541136"/>
    <w:rsid w:val="0054193C"/>
    <w:rsid w:val="00541A0B"/>
    <w:rsid w:val="00541BFF"/>
    <w:rsid w:val="00542038"/>
    <w:rsid w:val="00542558"/>
    <w:rsid w:val="00542F1A"/>
    <w:rsid w:val="00543730"/>
    <w:rsid w:val="0054394E"/>
    <w:rsid w:val="00543985"/>
    <w:rsid w:val="00543EAD"/>
    <w:rsid w:val="0054422B"/>
    <w:rsid w:val="0054447B"/>
    <w:rsid w:val="005448DA"/>
    <w:rsid w:val="005450DC"/>
    <w:rsid w:val="005451BD"/>
    <w:rsid w:val="00545216"/>
    <w:rsid w:val="00545542"/>
    <w:rsid w:val="005466B5"/>
    <w:rsid w:val="005467E6"/>
    <w:rsid w:val="00547164"/>
    <w:rsid w:val="00547453"/>
    <w:rsid w:val="00547959"/>
    <w:rsid w:val="0055083E"/>
    <w:rsid w:val="00550EC9"/>
    <w:rsid w:val="005510A1"/>
    <w:rsid w:val="00551394"/>
    <w:rsid w:val="00551750"/>
    <w:rsid w:val="00551A33"/>
    <w:rsid w:val="0055230B"/>
    <w:rsid w:val="00552DDF"/>
    <w:rsid w:val="00553EC2"/>
    <w:rsid w:val="0055403D"/>
    <w:rsid w:val="00554279"/>
    <w:rsid w:val="00554F3B"/>
    <w:rsid w:val="00555128"/>
    <w:rsid w:val="00555222"/>
    <w:rsid w:val="0055538C"/>
    <w:rsid w:val="00555551"/>
    <w:rsid w:val="005558E8"/>
    <w:rsid w:val="0055597F"/>
    <w:rsid w:val="00555B66"/>
    <w:rsid w:val="00555E03"/>
    <w:rsid w:val="005562E7"/>
    <w:rsid w:val="005565E1"/>
    <w:rsid w:val="005574E0"/>
    <w:rsid w:val="00557DEF"/>
    <w:rsid w:val="00560CE7"/>
    <w:rsid w:val="00560E9B"/>
    <w:rsid w:val="005617D8"/>
    <w:rsid w:val="00561DB2"/>
    <w:rsid w:val="00561DD9"/>
    <w:rsid w:val="005624B3"/>
    <w:rsid w:val="00562A8D"/>
    <w:rsid w:val="00563168"/>
    <w:rsid w:val="005634B4"/>
    <w:rsid w:val="0056412D"/>
    <w:rsid w:val="00564B18"/>
    <w:rsid w:val="00564ED2"/>
    <w:rsid w:val="00565436"/>
    <w:rsid w:val="00565E71"/>
    <w:rsid w:val="005665F9"/>
    <w:rsid w:val="00567509"/>
    <w:rsid w:val="005678C5"/>
    <w:rsid w:val="00567AEC"/>
    <w:rsid w:val="00570B50"/>
    <w:rsid w:val="00570B83"/>
    <w:rsid w:val="00571664"/>
    <w:rsid w:val="005720E8"/>
    <w:rsid w:val="00572845"/>
    <w:rsid w:val="00572F92"/>
    <w:rsid w:val="005734DA"/>
    <w:rsid w:val="005738CB"/>
    <w:rsid w:val="005740C7"/>
    <w:rsid w:val="005741D8"/>
    <w:rsid w:val="005743B9"/>
    <w:rsid w:val="005747F4"/>
    <w:rsid w:val="00574CC9"/>
    <w:rsid w:val="00575E4B"/>
    <w:rsid w:val="00575EF1"/>
    <w:rsid w:val="005762D8"/>
    <w:rsid w:val="005767CD"/>
    <w:rsid w:val="00576E55"/>
    <w:rsid w:val="00577097"/>
    <w:rsid w:val="005776C1"/>
    <w:rsid w:val="0058006E"/>
    <w:rsid w:val="005801A6"/>
    <w:rsid w:val="0058078C"/>
    <w:rsid w:val="00581440"/>
    <w:rsid w:val="00581D0A"/>
    <w:rsid w:val="005822A7"/>
    <w:rsid w:val="005827CE"/>
    <w:rsid w:val="0058351E"/>
    <w:rsid w:val="00583BF8"/>
    <w:rsid w:val="00583F7D"/>
    <w:rsid w:val="00584BB3"/>
    <w:rsid w:val="0058543C"/>
    <w:rsid w:val="005855D2"/>
    <w:rsid w:val="00586354"/>
    <w:rsid w:val="005863CE"/>
    <w:rsid w:val="0058653F"/>
    <w:rsid w:val="00587546"/>
    <w:rsid w:val="00587897"/>
    <w:rsid w:val="005879D0"/>
    <w:rsid w:val="00590185"/>
    <w:rsid w:val="00590362"/>
    <w:rsid w:val="00590C72"/>
    <w:rsid w:val="00591D6E"/>
    <w:rsid w:val="00592842"/>
    <w:rsid w:val="0059285A"/>
    <w:rsid w:val="00592D0E"/>
    <w:rsid w:val="00593222"/>
    <w:rsid w:val="0059360B"/>
    <w:rsid w:val="00593662"/>
    <w:rsid w:val="00593CE6"/>
    <w:rsid w:val="00593E3F"/>
    <w:rsid w:val="00593E8F"/>
    <w:rsid w:val="00593F02"/>
    <w:rsid w:val="00594666"/>
    <w:rsid w:val="00594925"/>
    <w:rsid w:val="005952F9"/>
    <w:rsid w:val="00595B5F"/>
    <w:rsid w:val="00595EF1"/>
    <w:rsid w:val="00596778"/>
    <w:rsid w:val="00596D1D"/>
    <w:rsid w:val="00596F5E"/>
    <w:rsid w:val="005971A8"/>
    <w:rsid w:val="0059722D"/>
    <w:rsid w:val="00597B1A"/>
    <w:rsid w:val="00597CB2"/>
    <w:rsid w:val="005A05EC"/>
    <w:rsid w:val="005A083F"/>
    <w:rsid w:val="005A1225"/>
    <w:rsid w:val="005A14D9"/>
    <w:rsid w:val="005A1569"/>
    <w:rsid w:val="005A18F0"/>
    <w:rsid w:val="005A1F01"/>
    <w:rsid w:val="005A2684"/>
    <w:rsid w:val="005A2AC7"/>
    <w:rsid w:val="005A2C55"/>
    <w:rsid w:val="005A3D96"/>
    <w:rsid w:val="005A42AA"/>
    <w:rsid w:val="005A4811"/>
    <w:rsid w:val="005A4EB6"/>
    <w:rsid w:val="005A546B"/>
    <w:rsid w:val="005A570B"/>
    <w:rsid w:val="005A5FDD"/>
    <w:rsid w:val="005A64C3"/>
    <w:rsid w:val="005A652B"/>
    <w:rsid w:val="005A658F"/>
    <w:rsid w:val="005A6DA3"/>
    <w:rsid w:val="005A78CD"/>
    <w:rsid w:val="005A7DA4"/>
    <w:rsid w:val="005B01D6"/>
    <w:rsid w:val="005B03C4"/>
    <w:rsid w:val="005B0EC8"/>
    <w:rsid w:val="005B15D9"/>
    <w:rsid w:val="005B188B"/>
    <w:rsid w:val="005B1DA1"/>
    <w:rsid w:val="005B2BD2"/>
    <w:rsid w:val="005B2C7F"/>
    <w:rsid w:val="005B3796"/>
    <w:rsid w:val="005B3C41"/>
    <w:rsid w:val="005B3CB9"/>
    <w:rsid w:val="005B46BD"/>
    <w:rsid w:val="005B5CE6"/>
    <w:rsid w:val="005B619B"/>
    <w:rsid w:val="005B69A5"/>
    <w:rsid w:val="005B6A2E"/>
    <w:rsid w:val="005B6BE0"/>
    <w:rsid w:val="005B6C1C"/>
    <w:rsid w:val="005B6CF1"/>
    <w:rsid w:val="005B759D"/>
    <w:rsid w:val="005B7603"/>
    <w:rsid w:val="005C0C7E"/>
    <w:rsid w:val="005C0E0D"/>
    <w:rsid w:val="005C1317"/>
    <w:rsid w:val="005C1949"/>
    <w:rsid w:val="005C2108"/>
    <w:rsid w:val="005C2849"/>
    <w:rsid w:val="005C2AAB"/>
    <w:rsid w:val="005C2ABA"/>
    <w:rsid w:val="005C3483"/>
    <w:rsid w:val="005C35DB"/>
    <w:rsid w:val="005C371A"/>
    <w:rsid w:val="005C375D"/>
    <w:rsid w:val="005C4349"/>
    <w:rsid w:val="005C4431"/>
    <w:rsid w:val="005C45BC"/>
    <w:rsid w:val="005C48D4"/>
    <w:rsid w:val="005C4B06"/>
    <w:rsid w:val="005C4FE5"/>
    <w:rsid w:val="005C5816"/>
    <w:rsid w:val="005C6449"/>
    <w:rsid w:val="005C77C4"/>
    <w:rsid w:val="005C77F9"/>
    <w:rsid w:val="005C7D8B"/>
    <w:rsid w:val="005D00BF"/>
    <w:rsid w:val="005D0146"/>
    <w:rsid w:val="005D0A7B"/>
    <w:rsid w:val="005D0E38"/>
    <w:rsid w:val="005D13BD"/>
    <w:rsid w:val="005D18A1"/>
    <w:rsid w:val="005D1D7B"/>
    <w:rsid w:val="005D20BA"/>
    <w:rsid w:val="005D2ADD"/>
    <w:rsid w:val="005D2B2F"/>
    <w:rsid w:val="005D2B7B"/>
    <w:rsid w:val="005D2E4E"/>
    <w:rsid w:val="005D30E6"/>
    <w:rsid w:val="005D38AC"/>
    <w:rsid w:val="005D38D7"/>
    <w:rsid w:val="005D3961"/>
    <w:rsid w:val="005D3BE8"/>
    <w:rsid w:val="005D3CD0"/>
    <w:rsid w:val="005D453A"/>
    <w:rsid w:val="005D50D0"/>
    <w:rsid w:val="005D5BFC"/>
    <w:rsid w:val="005D6967"/>
    <w:rsid w:val="005D6C73"/>
    <w:rsid w:val="005D7243"/>
    <w:rsid w:val="005D73B0"/>
    <w:rsid w:val="005D7525"/>
    <w:rsid w:val="005D7842"/>
    <w:rsid w:val="005D7A12"/>
    <w:rsid w:val="005D7DD0"/>
    <w:rsid w:val="005E019C"/>
    <w:rsid w:val="005E0B6A"/>
    <w:rsid w:val="005E167B"/>
    <w:rsid w:val="005E178A"/>
    <w:rsid w:val="005E191F"/>
    <w:rsid w:val="005E1B11"/>
    <w:rsid w:val="005E22EC"/>
    <w:rsid w:val="005E23C0"/>
    <w:rsid w:val="005E27A1"/>
    <w:rsid w:val="005E34AE"/>
    <w:rsid w:val="005E3922"/>
    <w:rsid w:val="005E3D51"/>
    <w:rsid w:val="005E42CC"/>
    <w:rsid w:val="005E454C"/>
    <w:rsid w:val="005E4EE8"/>
    <w:rsid w:val="005E4F6B"/>
    <w:rsid w:val="005E511E"/>
    <w:rsid w:val="005E521C"/>
    <w:rsid w:val="005E5B86"/>
    <w:rsid w:val="005E6307"/>
    <w:rsid w:val="005E68A2"/>
    <w:rsid w:val="005E74CE"/>
    <w:rsid w:val="005E7704"/>
    <w:rsid w:val="005E7743"/>
    <w:rsid w:val="005E79BB"/>
    <w:rsid w:val="005F0697"/>
    <w:rsid w:val="005F0CA1"/>
    <w:rsid w:val="005F0CD3"/>
    <w:rsid w:val="005F0F8A"/>
    <w:rsid w:val="005F1223"/>
    <w:rsid w:val="005F176E"/>
    <w:rsid w:val="005F1965"/>
    <w:rsid w:val="005F1EF2"/>
    <w:rsid w:val="005F2137"/>
    <w:rsid w:val="005F2245"/>
    <w:rsid w:val="005F24AB"/>
    <w:rsid w:val="005F2A17"/>
    <w:rsid w:val="005F3121"/>
    <w:rsid w:val="005F32F7"/>
    <w:rsid w:val="005F36F5"/>
    <w:rsid w:val="005F371E"/>
    <w:rsid w:val="005F39A6"/>
    <w:rsid w:val="005F3B56"/>
    <w:rsid w:val="005F4D90"/>
    <w:rsid w:val="005F5A26"/>
    <w:rsid w:val="005F646D"/>
    <w:rsid w:val="005F7190"/>
    <w:rsid w:val="005F7965"/>
    <w:rsid w:val="005F7C6E"/>
    <w:rsid w:val="0060055A"/>
    <w:rsid w:val="006015D0"/>
    <w:rsid w:val="00601C86"/>
    <w:rsid w:val="00601DCB"/>
    <w:rsid w:val="00601E7E"/>
    <w:rsid w:val="006023D8"/>
    <w:rsid w:val="00602728"/>
    <w:rsid w:val="00602B87"/>
    <w:rsid w:val="006030BF"/>
    <w:rsid w:val="0060312E"/>
    <w:rsid w:val="00603336"/>
    <w:rsid w:val="00603431"/>
    <w:rsid w:val="00604492"/>
    <w:rsid w:val="006046B4"/>
    <w:rsid w:val="00604D55"/>
    <w:rsid w:val="006053B2"/>
    <w:rsid w:val="00605C3B"/>
    <w:rsid w:val="00605CE5"/>
    <w:rsid w:val="00606082"/>
    <w:rsid w:val="006062B0"/>
    <w:rsid w:val="00606A3A"/>
    <w:rsid w:val="00606C23"/>
    <w:rsid w:val="00606F21"/>
    <w:rsid w:val="00607088"/>
    <w:rsid w:val="00607373"/>
    <w:rsid w:val="0060739E"/>
    <w:rsid w:val="0060788F"/>
    <w:rsid w:val="00607DFD"/>
    <w:rsid w:val="00610515"/>
    <w:rsid w:val="006110E7"/>
    <w:rsid w:val="006118DC"/>
    <w:rsid w:val="00611A48"/>
    <w:rsid w:val="00612A6A"/>
    <w:rsid w:val="00612EDD"/>
    <w:rsid w:val="00612FDA"/>
    <w:rsid w:val="00614524"/>
    <w:rsid w:val="00614B5C"/>
    <w:rsid w:val="00614F4E"/>
    <w:rsid w:val="0061589D"/>
    <w:rsid w:val="0061598A"/>
    <w:rsid w:val="00616170"/>
    <w:rsid w:val="0061645F"/>
    <w:rsid w:val="006164DC"/>
    <w:rsid w:val="006168E1"/>
    <w:rsid w:val="006169D2"/>
    <w:rsid w:val="00616E34"/>
    <w:rsid w:val="0061754F"/>
    <w:rsid w:val="00617783"/>
    <w:rsid w:val="006177DA"/>
    <w:rsid w:val="0061792A"/>
    <w:rsid w:val="00617A00"/>
    <w:rsid w:val="0062057B"/>
    <w:rsid w:val="006209F9"/>
    <w:rsid w:val="00620EF0"/>
    <w:rsid w:val="0062137F"/>
    <w:rsid w:val="00621CC4"/>
    <w:rsid w:val="0062245B"/>
    <w:rsid w:val="00622A50"/>
    <w:rsid w:val="00622F21"/>
    <w:rsid w:val="00623046"/>
    <w:rsid w:val="00623715"/>
    <w:rsid w:val="00623F98"/>
    <w:rsid w:val="006240BD"/>
    <w:rsid w:val="00624499"/>
    <w:rsid w:val="00624D18"/>
    <w:rsid w:val="006257A3"/>
    <w:rsid w:val="00625BB1"/>
    <w:rsid w:val="006261DC"/>
    <w:rsid w:val="00626477"/>
    <w:rsid w:val="0062696F"/>
    <w:rsid w:val="00627C81"/>
    <w:rsid w:val="00627D88"/>
    <w:rsid w:val="006301EB"/>
    <w:rsid w:val="0063095D"/>
    <w:rsid w:val="00630FCA"/>
    <w:rsid w:val="00631784"/>
    <w:rsid w:val="0063181B"/>
    <w:rsid w:val="00631878"/>
    <w:rsid w:val="00631B09"/>
    <w:rsid w:val="00632B8C"/>
    <w:rsid w:val="0063337F"/>
    <w:rsid w:val="00633382"/>
    <w:rsid w:val="006335A2"/>
    <w:rsid w:val="006338CC"/>
    <w:rsid w:val="00633E54"/>
    <w:rsid w:val="00633F08"/>
    <w:rsid w:val="00634413"/>
    <w:rsid w:val="006348A8"/>
    <w:rsid w:val="0063595A"/>
    <w:rsid w:val="00635D4D"/>
    <w:rsid w:val="0063609D"/>
    <w:rsid w:val="00636449"/>
    <w:rsid w:val="00636ADC"/>
    <w:rsid w:val="0063702D"/>
    <w:rsid w:val="00637228"/>
    <w:rsid w:val="00637286"/>
    <w:rsid w:val="00637976"/>
    <w:rsid w:val="00637DB8"/>
    <w:rsid w:val="00637E48"/>
    <w:rsid w:val="00640E33"/>
    <w:rsid w:val="00640F1E"/>
    <w:rsid w:val="00641797"/>
    <w:rsid w:val="00642087"/>
    <w:rsid w:val="006428C6"/>
    <w:rsid w:val="00642F0E"/>
    <w:rsid w:val="00642FF2"/>
    <w:rsid w:val="006432BE"/>
    <w:rsid w:val="0064379E"/>
    <w:rsid w:val="00644016"/>
    <w:rsid w:val="0064421C"/>
    <w:rsid w:val="006446BE"/>
    <w:rsid w:val="00644B81"/>
    <w:rsid w:val="00645073"/>
    <w:rsid w:val="00645280"/>
    <w:rsid w:val="0064547A"/>
    <w:rsid w:val="0064576C"/>
    <w:rsid w:val="00645E99"/>
    <w:rsid w:val="00645F44"/>
    <w:rsid w:val="006469C9"/>
    <w:rsid w:val="00646C69"/>
    <w:rsid w:val="006477B5"/>
    <w:rsid w:val="0064780A"/>
    <w:rsid w:val="00647B86"/>
    <w:rsid w:val="00647E97"/>
    <w:rsid w:val="0065096D"/>
    <w:rsid w:val="00651FDE"/>
    <w:rsid w:val="00653173"/>
    <w:rsid w:val="006535D8"/>
    <w:rsid w:val="00653DE5"/>
    <w:rsid w:val="00654499"/>
    <w:rsid w:val="00654622"/>
    <w:rsid w:val="00654AC9"/>
    <w:rsid w:val="00654E31"/>
    <w:rsid w:val="00654FC7"/>
    <w:rsid w:val="0065524E"/>
    <w:rsid w:val="006556F9"/>
    <w:rsid w:val="006558A6"/>
    <w:rsid w:val="006559B8"/>
    <w:rsid w:val="00655AEC"/>
    <w:rsid w:val="006568FA"/>
    <w:rsid w:val="0065692B"/>
    <w:rsid w:val="00656EF2"/>
    <w:rsid w:val="00656F04"/>
    <w:rsid w:val="00657493"/>
    <w:rsid w:val="00657669"/>
    <w:rsid w:val="00657A02"/>
    <w:rsid w:val="00657BDA"/>
    <w:rsid w:val="00657C7A"/>
    <w:rsid w:val="00657E5E"/>
    <w:rsid w:val="0066086A"/>
    <w:rsid w:val="00660EC9"/>
    <w:rsid w:val="00661C60"/>
    <w:rsid w:val="006623D2"/>
    <w:rsid w:val="00662517"/>
    <w:rsid w:val="00662A90"/>
    <w:rsid w:val="00662E38"/>
    <w:rsid w:val="00662EEC"/>
    <w:rsid w:val="00663088"/>
    <w:rsid w:val="006632C7"/>
    <w:rsid w:val="0066393E"/>
    <w:rsid w:val="00663B78"/>
    <w:rsid w:val="006651AB"/>
    <w:rsid w:val="006657C1"/>
    <w:rsid w:val="00665A7E"/>
    <w:rsid w:val="00665FAF"/>
    <w:rsid w:val="006663BE"/>
    <w:rsid w:val="00666414"/>
    <w:rsid w:val="00666501"/>
    <w:rsid w:val="0066669B"/>
    <w:rsid w:val="006668DB"/>
    <w:rsid w:val="00666CD1"/>
    <w:rsid w:val="006677B6"/>
    <w:rsid w:val="00667A73"/>
    <w:rsid w:val="00667B70"/>
    <w:rsid w:val="00667EE2"/>
    <w:rsid w:val="00670367"/>
    <w:rsid w:val="006705F1"/>
    <w:rsid w:val="00670F23"/>
    <w:rsid w:val="006718F5"/>
    <w:rsid w:val="00671991"/>
    <w:rsid w:val="006724C8"/>
    <w:rsid w:val="00672650"/>
    <w:rsid w:val="00672BF1"/>
    <w:rsid w:val="00672FAB"/>
    <w:rsid w:val="00673524"/>
    <w:rsid w:val="00673C7A"/>
    <w:rsid w:val="00673F40"/>
    <w:rsid w:val="0067459C"/>
    <w:rsid w:val="006746F9"/>
    <w:rsid w:val="00675D06"/>
    <w:rsid w:val="00675E4D"/>
    <w:rsid w:val="00676B00"/>
    <w:rsid w:val="006779A4"/>
    <w:rsid w:val="00677A9D"/>
    <w:rsid w:val="00677DF5"/>
    <w:rsid w:val="00680474"/>
    <w:rsid w:val="0068096E"/>
    <w:rsid w:val="0068168C"/>
    <w:rsid w:val="00681C18"/>
    <w:rsid w:val="00681F11"/>
    <w:rsid w:val="00682709"/>
    <w:rsid w:val="006828EF"/>
    <w:rsid w:val="00682ACC"/>
    <w:rsid w:val="00682D63"/>
    <w:rsid w:val="00683BB9"/>
    <w:rsid w:val="00683DD4"/>
    <w:rsid w:val="00684158"/>
    <w:rsid w:val="00684485"/>
    <w:rsid w:val="0068458D"/>
    <w:rsid w:val="00684656"/>
    <w:rsid w:val="00684755"/>
    <w:rsid w:val="006851C2"/>
    <w:rsid w:val="00685975"/>
    <w:rsid w:val="00685F13"/>
    <w:rsid w:val="00687358"/>
    <w:rsid w:val="006878F0"/>
    <w:rsid w:val="006879D9"/>
    <w:rsid w:val="00687ACF"/>
    <w:rsid w:val="00687AE1"/>
    <w:rsid w:val="00687DDE"/>
    <w:rsid w:val="006902C6"/>
    <w:rsid w:val="0069098C"/>
    <w:rsid w:val="00690CB9"/>
    <w:rsid w:val="00690EDD"/>
    <w:rsid w:val="0069103F"/>
    <w:rsid w:val="0069177D"/>
    <w:rsid w:val="00691788"/>
    <w:rsid w:val="00691BAD"/>
    <w:rsid w:val="0069245B"/>
    <w:rsid w:val="00692670"/>
    <w:rsid w:val="006926FB"/>
    <w:rsid w:val="006929CE"/>
    <w:rsid w:val="006931C2"/>
    <w:rsid w:val="006931DB"/>
    <w:rsid w:val="00693D21"/>
    <w:rsid w:val="00693ED2"/>
    <w:rsid w:val="00694185"/>
    <w:rsid w:val="006942EF"/>
    <w:rsid w:val="0069452B"/>
    <w:rsid w:val="006949F9"/>
    <w:rsid w:val="00694F99"/>
    <w:rsid w:val="006950DA"/>
    <w:rsid w:val="00695428"/>
    <w:rsid w:val="006956D4"/>
    <w:rsid w:val="00695C4A"/>
    <w:rsid w:val="00695F8B"/>
    <w:rsid w:val="0069694C"/>
    <w:rsid w:val="00696F0E"/>
    <w:rsid w:val="00697145"/>
    <w:rsid w:val="006976E7"/>
    <w:rsid w:val="00697987"/>
    <w:rsid w:val="00697FF2"/>
    <w:rsid w:val="006A0130"/>
    <w:rsid w:val="006A0E08"/>
    <w:rsid w:val="006A105C"/>
    <w:rsid w:val="006A13ED"/>
    <w:rsid w:val="006A1D3B"/>
    <w:rsid w:val="006A227F"/>
    <w:rsid w:val="006A270D"/>
    <w:rsid w:val="006A334A"/>
    <w:rsid w:val="006A3D81"/>
    <w:rsid w:val="006A3FF3"/>
    <w:rsid w:val="006A45BA"/>
    <w:rsid w:val="006A460B"/>
    <w:rsid w:val="006A54D5"/>
    <w:rsid w:val="006A5851"/>
    <w:rsid w:val="006A58B5"/>
    <w:rsid w:val="006A5AB4"/>
    <w:rsid w:val="006A5FC1"/>
    <w:rsid w:val="006A6018"/>
    <w:rsid w:val="006A6F57"/>
    <w:rsid w:val="006A7DBD"/>
    <w:rsid w:val="006B08F4"/>
    <w:rsid w:val="006B0E75"/>
    <w:rsid w:val="006B0E96"/>
    <w:rsid w:val="006B151B"/>
    <w:rsid w:val="006B1B95"/>
    <w:rsid w:val="006B209A"/>
    <w:rsid w:val="006B237A"/>
    <w:rsid w:val="006B29C2"/>
    <w:rsid w:val="006B2B2A"/>
    <w:rsid w:val="006B3754"/>
    <w:rsid w:val="006B37BD"/>
    <w:rsid w:val="006B48A1"/>
    <w:rsid w:val="006B5686"/>
    <w:rsid w:val="006B628A"/>
    <w:rsid w:val="006B6611"/>
    <w:rsid w:val="006B6E7C"/>
    <w:rsid w:val="006B77C9"/>
    <w:rsid w:val="006B7FED"/>
    <w:rsid w:val="006C03A1"/>
    <w:rsid w:val="006C0804"/>
    <w:rsid w:val="006C0D0A"/>
    <w:rsid w:val="006C0ECD"/>
    <w:rsid w:val="006C1E79"/>
    <w:rsid w:val="006C2291"/>
    <w:rsid w:val="006C2A0B"/>
    <w:rsid w:val="006C2D1F"/>
    <w:rsid w:val="006C30E4"/>
    <w:rsid w:val="006C35C6"/>
    <w:rsid w:val="006C3AA1"/>
    <w:rsid w:val="006C3B98"/>
    <w:rsid w:val="006C3FA8"/>
    <w:rsid w:val="006C4552"/>
    <w:rsid w:val="006C55C9"/>
    <w:rsid w:val="006C58F2"/>
    <w:rsid w:val="006C6B82"/>
    <w:rsid w:val="006C7E54"/>
    <w:rsid w:val="006D2A73"/>
    <w:rsid w:val="006D2DB4"/>
    <w:rsid w:val="006D2F70"/>
    <w:rsid w:val="006D304A"/>
    <w:rsid w:val="006D3427"/>
    <w:rsid w:val="006D3811"/>
    <w:rsid w:val="006D430B"/>
    <w:rsid w:val="006D4355"/>
    <w:rsid w:val="006D44DE"/>
    <w:rsid w:val="006D4F20"/>
    <w:rsid w:val="006D4F6E"/>
    <w:rsid w:val="006D58D8"/>
    <w:rsid w:val="006D591F"/>
    <w:rsid w:val="006D5948"/>
    <w:rsid w:val="006D597E"/>
    <w:rsid w:val="006D59F0"/>
    <w:rsid w:val="006D5FC0"/>
    <w:rsid w:val="006D6581"/>
    <w:rsid w:val="006D664A"/>
    <w:rsid w:val="006D7090"/>
    <w:rsid w:val="006D7302"/>
    <w:rsid w:val="006D7742"/>
    <w:rsid w:val="006D78DF"/>
    <w:rsid w:val="006E05FA"/>
    <w:rsid w:val="006E0F40"/>
    <w:rsid w:val="006E10F1"/>
    <w:rsid w:val="006E154F"/>
    <w:rsid w:val="006E1577"/>
    <w:rsid w:val="006E168B"/>
    <w:rsid w:val="006E1DDD"/>
    <w:rsid w:val="006E24A8"/>
    <w:rsid w:val="006E2846"/>
    <w:rsid w:val="006E3C9E"/>
    <w:rsid w:val="006E3ECC"/>
    <w:rsid w:val="006E40C8"/>
    <w:rsid w:val="006E538A"/>
    <w:rsid w:val="006E6040"/>
    <w:rsid w:val="006E684B"/>
    <w:rsid w:val="006E72A9"/>
    <w:rsid w:val="006F088D"/>
    <w:rsid w:val="006F0905"/>
    <w:rsid w:val="006F09D3"/>
    <w:rsid w:val="006F14B2"/>
    <w:rsid w:val="006F1CEE"/>
    <w:rsid w:val="006F1D87"/>
    <w:rsid w:val="006F1DF0"/>
    <w:rsid w:val="006F23AA"/>
    <w:rsid w:val="006F24C2"/>
    <w:rsid w:val="006F2AAA"/>
    <w:rsid w:val="006F2B12"/>
    <w:rsid w:val="006F2C8B"/>
    <w:rsid w:val="006F3835"/>
    <w:rsid w:val="006F5CD9"/>
    <w:rsid w:val="006F5D26"/>
    <w:rsid w:val="006F666D"/>
    <w:rsid w:val="006F677C"/>
    <w:rsid w:val="006F6AAA"/>
    <w:rsid w:val="006F6C45"/>
    <w:rsid w:val="006F731C"/>
    <w:rsid w:val="006F7D8E"/>
    <w:rsid w:val="006F7FB7"/>
    <w:rsid w:val="007006F1"/>
    <w:rsid w:val="0070086A"/>
    <w:rsid w:val="007008A9"/>
    <w:rsid w:val="00700B26"/>
    <w:rsid w:val="00701841"/>
    <w:rsid w:val="00701E60"/>
    <w:rsid w:val="00701F51"/>
    <w:rsid w:val="00702592"/>
    <w:rsid w:val="00702DFE"/>
    <w:rsid w:val="00703582"/>
    <w:rsid w:val="0070398A"/>
    <w:rsid w:val="00703EBF"/>
    <w:rsid w:val="00703EF9"/>
    <w:rsid w:val="0070429D"/>
    <w:rsid w:val="00704704"/>
    <w:rsid w:val="00704AA0"/>
    <w:rsid w:val="00704BB9"/>
    <w:rsid w:val="00704E22"/>
    <w:rsid w:val="00705223"/>
    <w:rsid w:val="00706020"/>
    <w:rsid w:val="00706253"/>
    <w:rsid w:val="00706772"/>
    <w:rsid w:val="00706972"/>
    <w:rsid w:val="00706B16"/>
    <w:rsid w:val="00706F55"/>
    <w:rsid w:val="00707A27"/>
    <w:rsid w:val="00707CAC"/>
    <w:rsid w:val="00707F1E"/>
    <w:rsid w:val="0071045B"/>
    <w:rsid w:val="00710533"/>
    <w:rsid w:val="00710D79"/>
    <w:rsid w:val="0071144A"/>
    <w:rsid w:val="007114F7"/>
    <w:rsid w:val="007116D6"/>
    <w:rsid w:val="00711AC7"/>
    <w:rsid w:val="00711BED"/>
    <w:rsid w:val="00711F61"/>
    <w:rsid w:val="00711F6D"/>
    <w:rsid w:val="007128F2"/>
    <w:rsid w:val="007131D0"/>
    <w:rsid w:val="00713429"/>
    <w:rsid w:val="00713517"/>
    <w:rsid w:val="0071403B"/>
    <w:rsid w:val="0071429A"/>
    <w:rsid w:val="00714B2E"/>
    <w:rsid w:val="00714FB7"/>
    <w:rsid w:val="0071508C"/>
    <w:rsid w:val="007152AB"/>
    <w:rsid w:val="007156A5"/>
    <w:rsid w:val="00715801"/>
    <w:rsid w:val="0071629E"/>
    <w:rsid w:val="007162CD"/>
    <w:rsid w:val="007163C9"/>
    <w:rsid w:val="0071669F"/>
    <w:rsid w:val="0071690D"/>
    <w:rsid w:val="00716D67"/>
    <w:rsid w:val="00716E20"/>
    <w:rsid w:val="007170E5"/>
    <w:rsid w:val="007171A5"/>
    <w:rsid w:val="00717A3A"/>
    <w:rsid w:val="00717B2A"/>
    <w:rsid w:val="0072027D"/>
    <w:rsid w:val="007209DE"/>
    <w:rsid w:val="00720D66"/>
    <w:rsid w:val="00720EF4"/>
    <w:rsid w:val="00720F3F"/>
    <w:rsid w:val="007212FB"/>
    <w:rsid w:val="0072174B"/>
    <w:rsid w:val="00721815"/>
    <w:rsid w:val="0072185D"/>
    <w:rsid w:val="00721A1F"/>
    <w:rsid w:val="00721AAE"/>
    <w:rsid w:val="00722822"/>
    <w:rsid w:val="00722D96"/>
    <w:rsid w:val="00722F01"/>
    <w:rsid w:val="007234DC"/>
    <w:rsid w:val="007237E2"/>
    <w:rsid w:val="00723B66"/>
    <w:rsid w:val="00724062"/>
    <w:rsid w:val="0072456B"/>
    <w:rsid w:val="00724EEE"/>
    <w:rsid w:val="00725B93"/>
    <w:rsid w:val="0072653C"/>
    <w:rsid w:val="00727647"/>
    <w:rsid w:val="007277C5"/>
    <w:rsid w:val="0072789F"/>
    <w:rsid w:val="0072799B"/>
    <w:rsid w:val="00727BCD"/>
    <w:rsid w:val="00727D56"/>
    <w:rsid w:val="0073075D"/>
    <w:rsid w:val="00730E2C"/>
    <w:rsid w:val="00730F0D"/>
    <w:rsid w:val="00731310"/>
    <w:rsid w:val="00731516"/>
    <w:rsid w:val="00731A83"/>
    <w:rsid w:val="00731DFB"/>
    <w:rsid w:val="007325F3"/>
    <w:rsid w:val="007328B2"/>
    <w:rsid w:val="00732A08"/>
    <w:rsid w:val="00733556"/>
    <w:rsid w:val="007337F1"/>
    <w:rsid w:val="007339E7"/>
    <w:rsid w:val="00733CC9"/>
    <w:rsid w:val="00733F0D"/>
    <w:rsid w:val="00733F13"/>
    <w:rsid w:val="007341E3"/>
    <w:rsid w:val="00735083"/>
    <w:rsid w:val="00735088"/>
    <w:rsid w:val="00735268"/>
    <w:rsid w:val="00735A1E"/>
    <w:rsid w:val="007360DD"/>
    <w:rsid w:val="007362D1"/>
    <w:rsid w:val="007366A3"/>
    <w:rsid w:val="007369CE"/>
    <w:rsid w:val="0073724A"/>
    <w:rsid w:val="00737D1B"/>
    <w:rsid w:val="00737D28"/>
    <w:rsid w:val="007405EB"/>
    <w:rsid w:val="007409BA"/>
    <w:rsid w:val="00740F0A"/>
    <w:rsid w:val="007410CB"/>
    <w:rsid w:val="0074193F"/>
    <w:rsid w:val="007419E1"/>
    <w:rsid w:val="00741A9F"/>
    <w:rsid w:val="00741BB4"/>
    <w:rsid w:val="0074210F"/>
    <w:rsid w:val="0074269E"/>
    <w:rsid w:val="00742ABF"/>
    <w:rsid w:val="007437A4"/>
    <w:rsid w:val="00743AEC"/>
    <w:rsid w:val="007442C9"/>
    <w:rsid w:val="00744810"/>
    <w:rsid w:val="007448ED"/>
    <w:rsid w:val="0074540A"/>
    <w:rsid w:val="00746186"/>
    <w:rsid w:val="00746395"/>
    <w:rsid w:val="0074683D"/>
    <w:rsid w:val="00750115"/>
    <w:rsid w:val="00750315"/>
    <w:rsid w:val="00750556"/>
    <w:rsid w:val="0075109F"/>
    <w:rsid w:val="007511EE"/>
    <w:rsid w:val="00751993"/>
    <w:rsid w:val="00751B2A"/>
    <w:rsid w:val="00751E59"/>
    <w:rsid w:val="007523D0"/>
    <w:rsid w:val="007528EA"/>
    <w:rsid w:val="00753240"/>
    <w:rsid w:val="007532CB"/>
    <w:rsid w:val="007533F2"/>
    <w:rsid w:val="007536A8"/>
    <w:rsid w:val="007537F8"/>
    <w:rsid w:val="00753AA9"/>
    <w:rsid w:val="00754017"/>
    <w:rsid w:val="0075402B"/>
    <w:rsid w:val="00754624"/>
    <w:rsid w:val="00754849"/>
    <w:rsid w:val="00754D47"/>
    <w:rsid w:val="00754E2C"/>
    <w:rsid w:val="007555DE"/>
    <w:rsid w:val="007559BA"/>
    <w:rsid w:val="00756298"/>
    <w:rsid w:val="00756469"/>
    <w:rsid w:val="00756BF9"/>
    <w:rsid w:val="00756E3A"/>
    <w:rsid w:val="00757A13"/>
    <w:rsid w:val="007602BE"/>
    <w:rsid w:val="0076060B"/>
    <w:rsid w:val="00760BB1"/>
    <w:rsid w:val="00760F95"/>
    <w:rsid w:val="00760F9F"/>
    <w:rsid w:val="00761181"/>
    <w:rsid w:val="00761878"/>
    <w:rsid w:val="00762018"/>
    <w:rsid w:val="007624F3"/>
    <w:rsid w:val="00762E7F"/>
    <w:rsid w:val="00763379"/>
    <w:rsid w:val="00763619"/>
    <w:rsid w:val="007637B2"/>
    <w:rsid w:val="00763C8E"/>
    <w:rsid w:val="0076477E"/>
    <w:rsid w:val="00764BE8"/>
    <w:rsid w:val="00764FF8"/>
    <w:rsid w:val="00765758"/>
    <w:rsid w:val="007663B8"/>
    <w:rsid w:val="00766BBA"/>
    <w:rsid w:val="00767168"/>
    <w:rsid w:val="0076753B"/>
    <w:rsid w:val="00767CBF"/>
    <w:rsid w:val="0077192B"/>
    <w:rsid w:val="00771AE7"/>
    <w:rsid w:val="007720E5"/>
    <w:rsid w:val="007723AB"/>
    <w:rsid w:val="00772ABF"/>
    <w:rsid w:val="00772BB3"/>
    <w:rsid w:val="0077308E"/>
    <w:rsid w:val="0077357E"/>
    <w:rsid w:val="007740A8"/>
    <w:rsid w:val="00774374"/>
    <w:rsid w:val="007743BE"/>
    <w:rsid w:val="00774C5B"/>
    <w:rsid w:val="00774E61"/>
    <w:rsid w:val="00775610"/>
    <w:rsid w:val="00775911"/>
    <w:rsid w:val="00775A57"/>
    <w:rsid w:val="00775BFE"/>
    <w:rsid w:val="00775F05"/>
    <w:rsid w:val="00775F84"/>
    <w:rsid w:val="007769A7"/>
    <w:rsid w:val="00776C51"/>
    <w:rsid w:val="00776FC6"/>
    <w:rsid w:val="00777256"/>
    <w:rsid w:val="0077777D"/>
    <w:rsid w:val="00777C29"/>
    <w:rsid w:val="00777E76"/>
    <w:rsid w:val="00781A17"/>
    <w:rsid w:val="007821E3"/>
    <w:rsid w:val="0078220E"/>
    <w:rsid w:val="00783379"/>
    <w:rsid w:val="0078542E"/>
    <w:rsid w:val="00785C79"/>
    <w:rsid w:val="007866A4"/>
    <w:rsid w:val="00786A69"/>
    <w:rsid w:val="00786E82"/>
    <w:rsid w:val="007870F7"/>
    <w:rsid w:val="00787836"/>
    <w:rsid w:val="00787C77"/>
    <w:rsid w:val="007905C8"/>
    <w:rsid w:val="007908B7"/>
    <w:rsid w:val="00790F18"/>
    <w:rsid w:val="00791516"/>
    <w:rsid w:val="007920FB"/>
    <w:rsid w:val="00792A24"/>
    <w:rsid w:val="007931F3"/>
    <w:rsid w:val="00793651"/>
    <w:rsid w:val="00793687"/>
    <w:rsid w:val="007936FD"/>
    <w:rsid w:val="007939B4"/>
    <w:rsid w:val="00793A89"/>
    <w:rsid w:val="007945EB"/>
    <w:rsid w:val="00795017"/>
    <w:rsid w:val="007954EB"/>
    <w:rsid w:val="00796C8E"/>
    <w:rsid w:val="007978CF"/>
    <w:rsid w:val="00797AAC"/>
    <w:rsid w:val="00797AB4"/>
    <w:rsid w:val="00797B50"/>
    <w:rsid w:val="007A058C"/>
    <w:rsid w:val="007A0B83"/>
    <w:rsid w:val="007A0F2C"/>
    <w:rsid w:val="007A1055"/>
    <w:rsid w:val="007A186E"/>
    <w:rsid w:val="007A30D1"/>
    <w:rsid w:val="007A3116"/>
    <w:rsid w:val="007A4076"/>
    <w:rsid w:val="007A41DF"/>
    <w:rsid w:val="007A43BE"/>
    <w:rsid w:val="007A488A"/>
    <w:rsid w:val="007A57CD"/>
    <w:rsid w:val="007A58E7"/>
    <w:rsid w:val="007A5D07"/>
    <w:rsid w:val="007A6B71"/>
    <w:rsid w:val="007A7477"/>
    <w:rsid w:val="007A76BD"/>
    <w:rsid w:val="007A7975"/>
    <w:rsid w:val="007A7E61"/>
    <w:rsid w:val="007A7FEE"/>
    <w:rsid w:val="007B0AF8"/>
    <w:rsid w:val="007B0F38"/>
    <w:rsid w:val="007B127F"/>
    <w:rsid w:val="007B13E8"/>
    <w:rsid w:val="007B195C"/>
    <w:rsid w:val="007B1978"/>
    <w:rsid w:val="007B22E1"/>
    <w:rsid w:val="007B23EC"/>
    <w:rsid w:val="007B2717"/>
    <w:rsid w:val="007B2938"/>
    <w:rsid w:val="007B33B5"/>
    <w:rsid w:val="007B37D5"/>
    <w:rsid w:val="007B3D15"/>
    <w:rsid w:val="007B3EDB"/>
    <w:rsid w:val="007B40B5"/>
    <w:rsid w:val="007B413A"/>
    <w:rsid w:val="007B426F"/>
    <w:rsid w:val="007B4333"/>
    <w:rsid w:val="007B4672"/>
    <w:rsid w:val="007B4EC5"/>
    <w:rsid w:val="007B518C"/>
    <w:rsid w:val="007B534D"/>
    <w:rsid w:val="007B5EE8"/>
    <w:rsid w:val="007B613A"/>
    <w:rsid w:val="007B66CB"/>
    <w:rsid w:val="007B66D0"/>
    <w:rsid w:val="007B6B73"/>
    <w:rsid w:val="007B71C8"/>
    <w:rsid w:val="007B7296"/>
    <w:rsid w:val="007B79D5"/>
    <w:rsid w:val="007B7A2C"/>
    <w:rsid w:val="007C017D"/>
    <w:rsid w:val="007C1772"/>
    <w:rsid w:val="007C1929"/>
    <w:rsid w:val="007C206A"/>
    <w:rsid w:val="007C21A0"/>
    <w:rsid w:val="007C23A3"/>
    <w:rsid w:val="007C29C0"/>
    <w:rsid w:val="007C36EC"/>
    <w:rsid w:val="007C45DE"/>
    <w:rsid w:val="007C4997"/>
    <w:rsid w:val="007C49CB"/>
    <w:rsid w:val="007C4C6E"/>
    <w:rsid w:val="007C548B"/>
    <w:rsid w:val="007C5AE9"/>
    <w:rsid w:val="007C629D"/>
    <w:rsid w:val="007C6B11"/>
    <w:rsid w:val="007C7325"/>
    <w:rsid w:val="007C7ADE"/>
    <w:rsid w:val="007C7B27"/>
    <w:rsid w:val="007C7C39"/>
    <w:rsid w:val="007C7F94"/>
    <w:rsid w:val="007D00CA"/>
    <w:rsid w:val="007D0314"/>
    <w:rsid w:val="007D06EE"/>
    <w:rsid w:val="007D08CF"/>
    <w:rsid w:val="007D0C1B"/>
    <w:rsid w:val="007D107E"/>
    <w:rsid w:val="007D1AE1"/>
    <w:rsid w:val="007D1BC9"/>
    <w:rsid w:val="007D2577"/>
    <w:rsid w:val="007D2700"/>
    <w:rsid w:val="007D282E"/>
    <w:rsid w:val="007D29DB"/>
    <w:rsid w:val="007D2FC9"/>
    <w:rsid w:val="007D36BD"/>
    <w:rsid w:val="007D3800"/>
    <w:rsid w:val="007D3B73"/>
    <w:rsid w:val="007D3FAD"/>
    <w:rsid w:val="007D4145"/>
    <w:rsid w:val="007D445F"/>
    <w:rsid w:val="007D4AA2"/>
    <w:rsid w:val="007D4CBD"/>
    <w:rsid w:val="007D5573"/>
    <w:rsid w:val="007D588A"/>
    <w:rsid w:val="007D5F4D"/>
    <w:rsid w:val="007D64A6"/>
    <w:rsid w:val="007D66D6"/>
    <w:rsid w:val="007D697C"/>
    <w:rsid w:val="007D6DA6"/>
    <w:rsid w:val="007D6FA5"/>
    <w:rsid w:val="007D759C"/>
    <w:rsid w:val="007D7F93"/>
    <w:rsid w:val="007E0272"/>
    <w:rsid w:val="007E036A"/>
    <w:rsid w:val="007E1679"/>
    <w:rsid w:val="007E1D03"/>
    <w:rsid w:val="007E1D2B"/>
    <w:rsid w:val="007E1E2B"/>
    <w:rsid w:val="007E2E0E"/>
    <w:rsid w:val="007E2FE7"/>
    <w:rsid w:val="007E40D4"/>
    <w:rsid w:val="007E4633"/>
    <w:rsid w:val="007E52DB"/>
    <w:rsid w:val="007E5D5C"/>
    <w:rsid w:val="007E620F"/>
    <w:rsid w:val="007E66A0"/>
    <w:rsid w:val="007E67C3"/>
    <w:rsid w:val="007E6803"/>
    <w:rsid w:val="007E6B87"/>
    <w:rsid w:val="007E6F2C"/>
    <w:rsid w:val="007E7D2C"/>
    <w:rsid w:val="007E7D60"/>
    <w:rsid w:val="007F01D3"/>
    <w:rsid w:val="007F069D"/>
    <w:rsid w:val="007F0D1E"/>
    <w:rsid w:val="007F112A"/>
    <w:rsid w:val="007F169F"/>
    <w:rsid w:val="007F1E91"/>
    <w:rsid w:val="007F2159"/>
    <w:rsid w:val="007F21EA"/>
    <w:rsid w:val="007F2ED5"/>
    <w:rsid w:val="007F3130"/>
    <w:rsid w:val="007F3751"/>
    <w:rsid w:val="007F4F1B"/>
    <w:rsid w:val="007F4F36"/>
    <w:rsid w:val="007F50CB"/>
    <w:rsid w:val="007F5223"/>
    <w:rsid w:val="007F5FC8"/>
    <w:rsid w:val="007F6162"/>
    <w:rsid w:val="007F6560"/>
    <w:rsid w:val="007F6FB1"/>
    <w:rsid w:val="007F73AB"/>
    <w:rsid w:val="007F7511"/>
    <w:rsid w:val="007F7E90"/>
    <w:rsid w:val="008005DE"/>
    <w:rsid w:val="008025B2"/>
    <w:rsid w:val="0080276C"/>
    <w:rsid w:val="0080281A"/>
    <w:rsid w:val="00802C5C"/>
    <w:rsid w:val="00803ACD"/>
    <w:rsid w:val="00803FC5"/>
    <w:rsid w:val="00804066"/>
    <w:rsid w:val="0080422A"/>
    <w:rsid w:val="0080435A"/>
    <w:rsid w:val="00804A85"/>
    <w:rsid w:val="008052CC"/>
    <w:rsid w:val="008053AD"/>
    <w:rsid w:val="008055D1"/>
    <w:rsid w:val="00805B3C"/>
    <w:rsid w:val="008060D2"/>
    <w:rsid w:val="00806181"/>
    <w:rsid w:val="00806393"/>
    <w:rsid w:val="00806558"/>
    <w:rsid w:val="00806BD5"/>
    <w:rsid w:val="00806FB2"/>
    <w:rsid w:val="008073DB"/>
    <w:rsid w:val="00807564"/>
    <w:rsid w:val="008103E4"/>
    <w:rsid w:val="00810818"/>
    <w:rsid w:val="008108C0"/>
    <w:rsid w:val="00810A39"/>
    <w:rsid w:val="00810E1E"/>
    <w:rsid w:val="008116EF"/>
    <w:rsid w:val="00811EFC"/>
    <w:rsid w:val="0081205E"/>
    <w:rsid w:val="0081233A"/>
    <w:rsid w:val="00812477"/>
    <w:rsid w:val="00813092"/>
    <w:rsid w:val="0081464A"/>
    <w:rsid w:val="00814699"/>
    <w:rsid w:val="00815002"/>
    <w:rsid w:val="008154FF"/>
    <w:rsid w:val="0081587C"/>
    <w:rsid w:val="00816489"/>
    <w:rsid w:val="008164C9"/>
    <w:rsid w:val="00816D98"/>
    <w:rsid w:val="00817571"/>
    <w:rsid w:val="00817B11"/>
    <w:rsid w:val="008203FC"/>
    <w:rsid w:val="008209BC"/>
    <w:rsid w:val="0082187C"/>
    <w:rsid w:val="00821CB7"/>
    <w:rsid w:val="00822833"/>
    <w:rsid w:val="00822CB7"/>
    <w:rsid w:val="00823785"/>
    <w:rsid w:val="00823BE2"/>
    <w:rsid w:val="00823FAB"/>
    <w:rsid w:val="00824881"/>
    <w:rsid w:val="008249CA"/>
    <w:rsid w:val="00824A3B"/>
    <w:rsid w:val="0082507C"/>
    <w:rsid w:val="008252B8"/>
    <w:rsid w:val="00825B56"/>
    <w:rsid w:val="00825DCD"/>
    <w:rsid w:val="008260AD"/>
    <w:rsid w:val="008269C1"/>
    <w:rsid w:val="00826D3C"/>
    <w:rsid w:val="00826FD1"/>
    <w:rsid w:val="0082727D"/>
    <w:rsid w:val="00827452"/>
    <w:rsid w:val="008275D4"/>
    <w:rsid w:val="00827A58"/>
    <w:rsid w:val="008302BE"/>
    <w:rsid w:val="00830A5E"/>
    <w:rsid w:val="00830B64"/>
    <w:rsid w:val="00830D65"/>
    <w:rsid w:val="00830D9B"/>
    <w:rsid w:val="00831D31"/>
    <w:rsid w:val="00831FCB"/>
    <w:rsid w:val="0083246C"/>
    <w:rsid w:val="0083278E"/>
    <w:rsid w:val="00832CCF"/>
    <w:rsid w:val="00832ED8"/>
    <w:rsid w:val="00833087"/>
    <w:rsid w:val="00833403"/>
    <w:rsid w:val="00833531"/>
    <w:rsid w:val="008337EB"/>
    <w:rsid w:val="0083381B"/>
    <w:rsid w:val="00833F4C"/>
    <w:rsid w:val="008342E9"/>
    <w:rsid w:val="0083492F"/>
    <w:rsid w:val="0083499A"/>
    <w:rsid w:val="008351E6"/>
    <w:rsid w:val="008351EB"/>
    <w:rsid w:val="008357FE"/>
    <w:rsid w:val="00835EC7"/>
    <w:rsid w:val="00836B6D"/>
    <w:rsid w:val="00836ECD"/>
    <w:rsid w:val="0083741A"/>
    <w:rsid w:val="008374A1"/>
    <w:rsid w:val="00837775"/>
    <w:rsid w:val="00837DF3"/>
    <w:rsid w:val="00840262"/>
    <w:rsid w:val="00840B5D"/>
    <w:rsid w:val="00840D07"/>
    <w:rsid w:val="00840D61"/>
    <w:rsid w:val="00840DA5"/>
    <w:rsid w:val="00840F75"/>
    <w:rsid w:val="00841289"/>
    <w:rsid w:val="0084190C"/>
    <w:rsid w:val="00841CB1"/>
    <w:rsid w:val="00841DA3"/>
    <w:rsid w:val="00841FAB"/>
    <w:rsid w:val="0084241F"/>
    <w:rsid w:val="00842FC5"/>
    <w:rsid w:val="0084370A"/>
    <w:rsid w:val="00843D2F"/>
    <w:rsid w:val="00844685"/>
    <w:rsid w:val="0084497E"/>
    <w:rsid w:val="00844993"/>
    <w:rsid w:val="00845282"/>
    <w:rsid w:val="00845497"/>
    <w:rsid w:val="008454C8"/>
    <w:rsid w:val="00845F03"/>
    <w:rsid w:val="008469AD"/>
    <w:rsid w:val="00846AF0"/>
    <w:rsid w:val="00846BAF"/>
    <w:rsid w:val="00846EF5"/>
    <w:rsid w:val="00847761"/>
    <w:rsid w:val="0085010B"/>
    <w:rsid w:val="00851749"/>
    <w:rsid w:val="00851AA2"/>
    <w:rsid w:val="00852CF4"/>
    <w:rsid w:val="00853B12"/>
    <w:rsid w:val="00853D32"/>
    <w:rsid w:val="00854299"/>
    <w:rsid w:val="00854489"/>
    <w:rsid w:val="00854899"/>
    <w:rsid w:val="00854962"/>
    <w:rsid w:val="00855A58"/>
    <w:rsid w:val="00855BC0"/>
    <w:rsid w:val="00855D4F"/>
    <w:rsid w:val="0085674B"/>
    <w:rsid w:val="008569F2"/>
    <w:rsid w:val="00856D8F"/>
    <w:rsid w:val="00857578"/>
    <w:rsid w:val="008604D2"/>
    <w:rsid w:val="00860B51"/>
    <w:rsid w:val="00861ACF"/>
    <w:rsid w:val="00861C12"/>
    <w:rsid w:val="00861EBE"/>
    <w:rsid w:val="00862012"/>
    <w:rsid w:val="0086242E"/>
    <w:rsid w:val="00862D28"/>
    <w:rsid w:val="008643E4"/>
    <w:rsid w:val="00864E97"/>
    <w:rsid w:val="00865349"/>
    <w:rsid w:val="008654F4"/>
    <w:rsid w:val="0086724F"/>
    <w:rsid w:val="00867737"/>
    <w:rsid w:val="00867EEA"/>
    <w:rsid w:val="00867FA9"/>
    <w:rsid w:val="0087076A"/>
    <w:rsid w:val="00871C12"/>
    <w:rsid w:val="00872A86"/>
    <w:rsid w:val="00872BFF"/>
    <w:rsid w:val="00872F8A"/>
    <w:rsid w:val="008733B5"/>
    <w:rsid w:val="008736E1"/>
    <w:rsid w:val="00873782"/>
    <w:rsid w:val="0087427B"/>
    <w:rsid w:val="0087440D"/>
    <w:rsid w:val="00874661"/>
    <w:rsid w:val="00875810"/>
    <w:rsid w:val="00875CD4"/>
    <w:rsid w:val="00875F17"/>
    <w:rsid w:val="008760EE"/>
    <w:rsid w:val="008766F1"/>
    <w:rsid w:val="00876EA6"/>
    <w:rsid w:val="008770F0"/>
    <w:rsid w:val="00877265"/>
    <w:rsid w:val="00880B14"/>
    <w:rsid w:val="00881054"/>
    <w:rsid w:val="0088135D"/>
    <w:rsid w:val="008814F7"/>
    <w:rsid w:val="0088160C"/>
    <w:rsid w:val="00881785"/>
    <w:rsid w:val="0088194F"/>
    <w:rsid w:val="0088200F"/>
    <w:rsid w:val="00882366"/>
    <w:rsid w:val="008828CE"/>
    <w:rsid w:val="00882B41"/>
    <w:rsid w:val="00883285"/>
    <w:rsid w:val="008836BA"/>
    <w:rsid w:val="008839D8"/>
    <w:rsid w:val="00883B16"/>
    <w:rsid w:val="00884B91"/>
    <w:rsid w:val="00884DB6"/>
    <w:rsid w:val="008850AC"/>
    <w:rsid w:val="00885250"/>
    <w:rsid w:val="0088551F"/>
    <w:rsid w:val="00885576"/>
    <w:rsid w:val="008855F1"/>
    <w:rsid w:val="008858A9"/>
    <w:rsid w:val="00885B54"/>
    <w:rsid w:val="00886C4F"/>
    <w:rsid w:val="0088722A"/>
    <w:rsid w:val="00887A3F"/>
    <w:rsid w:val="00891677"/>
    <w:rsid w:val="00891838"/>
    <w:rsid w:val="00892204"/>
    <w:rsid w:val="00892839"/>
    <w:rsid w:val="008929AE"/>
    <w:rsid w:val="00892F87"/>
    <w:rsid w:val="00893296"/>
    <w:rsid w:val="00893376"/>
    <w:rsid w:val="008934F2"/>
    <w:rsid w:val="00893634"/>
    <w:rsid w:val="008938B1"/>
    <w:rsid w:val="00893A5A"/>
    <w:rsid w:val="00893FCF"/>
    <w:rsid w:val="008943C1"/>
    <w:rsid w:val="008944EC"/>
    <w:rsid w:val="00894CDE"/>
    <w:rsid w:val="00895893"/>
    <w:rsid w:val="00895B9A"/>
    <w:rsid w:val="00896169"/>
    <w:rsid w:val="0089646D"/>
    <w:rsid w:val="008972C3"/>
    <w:rsid w:val="008A0C89"/>
    <w:rsid w:val="008A0F1F"/>
    <w:rsid w:val="008A0F30"/>
    <w:rsid w:val="008A0F6C"/>
    <w:rsid w:val="008A202A"/>
    <w:rsid w:val="008A21FD"/>
    <w:rsid w:val="008A32E9"/>
    <w:rsid w:val="008A370F"/>
    <w:rsid w:val="008A37CD"/>
    <w:rsid w:val="008A42F6"/>
    <w:rsid w:val="008A4333"/>
    <w:rsid w:val="008A45ED"/>
    <w:rsid w:val="008A46B1"/>
    <w:rsid w:val="008A4952"/>
    <w:rsid w:val="008A4D44"/>
    <w:rsid w:val="008A4DD3"/>
    <w:rsid w:val="008A53BE"/>
    <w:rsid w:val="008A5578"/>
    <w:rsid w:val="008A5787"/>
    <w:rsid w:val="008A61C9"/>
    <w:rsid w:val="008A63A7"/>
    <w:rsid w:val="008A6D2B"/>
    <w:rsid w:val="008A7FCE"/>
    <w:rsid w:val="008B01A3"/>
    <w:rsid w:val="008B06CD"/>
    <w:rsid w:val="008B0F33"/>
    <w:rsid w:val="008B0F83"/>
    <w:rsid w:val="008B110A"/>
    <w:rsid w:val="008B118D"/>
    <w:rsid w:val="008B136B"/>
    <w:rsid w:val="008B15C2"/>
    <w:rsid w:val="008B16BD"/>
    <w:rsid w:val="008B195C"/>
    <w:rsid w:val="008B3CEA"/>
    <w:rsid w:val="008B3E2C"/>
    <w:rsid w:val="008B477E"/>
    <w:rsid w:val="008B4B71"/>
    <w:rsid w:val="008B4F02"/>
    <w:rsid w:val="008B4F8D"/>
    <w:rsid w:val="008B62D7"/>
    <w:rsid w:val="008B6446"/>
    <w:rsid w:val="008B65DE"/>
    <w:rsid w:val="008B6F7A"/>
    <w:rsid w:val="008B74CC"/>
    <w:rsid w:val="008B766A"/>
    <w:rsid w:val="008B77BF"/>
    <w:rsid w:val="008B78CA"/>
    <w:rsid w:val="008C01AE"/>
    <w:rsid w:val="008C07E0"/>
    <w:rsid w:val="008C0896"/>
    <w:rsid w:val="008C1370"/>
    <w:rsid w:val="008C1398"/>
    <w:rsid w:val="008C13B9"/>
    <w:rsid w:val="008C1C09"/>
    <w:rsid w:val="008C1CB2"/>
    <w:rsid w:val="008C20EC"/>
    <w:rsid w:val="008C216E"/>
    <w:rsid w:val="008C217D"/>
    <w:rsid w:val="008C2627"/>
    <w:rsid w:val="008C2AD4"/>
    <w:rsid w:val="008C2BCF"/>
    <w:rsid w:val="008C2D62"/>
    <w:rsid w:val="008C2DCE"/>
    <w:rsid w:val="008C2FC3"/>
    <w:rsid w:val="008C30B3"/>
    <w:rsid w:val="008C351F"/>
    <w:rsid w:val="008C4737"/>
    <w:rsid w:val="008C4B7A"/>
    <w:rsid w:val="008C4D45"/>
    <w:rsid w:val="008C50B8"/>
    <w:rsid w:val="008C53AC"/>
    <w:rsid w:val="008C5AEC"/>
    <w:rsid w:val="008C5FF8"/>
    <w:rsid w:val="008C6612"/>
    <w:rsid w:val="008C6967"/>
    <w:rsid w:val="008C6B48"/>
    <w:rsid w:val="008C7A8A"/>
    <w:rsid w:val="008C7F4E"/>
    <w:rsid w:val="008D0982"/>
    <w:rsid w:val="008D0C80"/>
    <w:rsid w:val="008D0F48"/>
    <w:rsid w:val="008D1280"/>
    <w:rsid w:val="008D1682"/>
    <w:rsid w:val="008D1C85"/>
    <w:rsid w:val="008D21C0"/>
    <w:rsid w:val="008D2330"/>
    <w:rsid w:val="008D2A79"/>
    <w:rsid w:val="008D2D98"/>
    <w:rsid w:val="008D2D9B"/>
    <w:rsid w:val="008D30F4"/>
    <w:rsid w:val="008D39A8"/>
    <w:rsid w:val="008D436F"/>
    <w:rsid w:val="008D535A"/>
    <w:rsid w:val="008D726B"/>
    <w:rsid w:val="008D751C"/>
    <w:rsid w:val="008E0407"/>
    <w:rsid w:val="008E06A7"/>
    <w:rsid w:val="008E07DE"/>
    <w:rsid w:val="008E0977"/>
    <w:rsid w:val="008E0AD8"/>
    <w:rsid w:val="008E0D17"/>
    <w:rsid w:val="008E10E0"/>
    <w:rsid w:val="008E14DF"/>
    <w:rsid w:val="008E1BDB"/>
    <w:rsid w:val="008E1BF2"/>
    <w:rsid w:val="008E1EB5"/>
    <w:rsid w:val="008E24FD"/>
    <w:rsid w:val="008E2AB6"/>
    <w:rsid w:val="008E3055"/>
    <w:rsid w:val="008E31D9"/>
    <w:rsid w:val="008E3739"/>
    <w:rsid w:val="008E44FE"/>
    <w:rsid w:val="008E47D0"/>
    <w:rsid w:val="008E4E68"/>
    <w:rsid w:val="008E4EC0"/>
    <w:rsid w:val="008E5744"/>
    <w:rsid w:val="008E5C76"/>
    <w:rsid w:val="008E5D86"/>
    <w:rsid w:val="008E5F06"/>
    <w:rsid w:val="008E6B34"/>
    <w:rsid w:val="008E74F2"/>
    <w:rsid w:val="008E7526"/>
    <w:rsid w:val="008E7B6F"/>
    <w:rsid w:val="008E7E73"/>
    <w:rsid w:val="008F08B2"/>
    <w:rsid w:val="008F1812"/>
    <w:rsid w:val="008F2486"/>
    <w:rsid w:val="008F2BE8"/>
    <w:rsid w:val="008F2C10"/>
    <w:rsid w:val="008F3997"/>
    <w:rsid w:val="008F3A75"/>
    <w:rsid w:val="008F3E09"/>
    <w:rsid w:val="008F409B"/>
    <w:rsid w:val="008F42D0"/>
    <w:rsid w:val="008F4655"/>
    <w:rsid w:val="008F48DA"/>
    <w:rsid w:val="008F5143"/>
    <w:rsid w:val="008F5493"/>
    <w:rsid w:val="008F55AA"/>
    <w:rsid w:val="008F5C9D"/>
    <w:rsid w:val="008F67BE"/>
    <w:rsid w:val="008F6912"/>
    <w:rsid w:val="008F695C"/>
    <w:rsid w:val="008F6AB3"/>
    <w:rsid w:val="008F6AFB"/>
    <w:rsid w:val="008F6BB5"/>
    <w:rsid w:val="008F71A3"/>
    <w:rsid w:val="008F7DED"/>
    <w:rsid w:val="009002FD"/>
    <w:rsid w:val="0090067C"/>
    <w:rsid w:val="0090091D"/>
    <w:rsid w:val="00900BB5"/>
    <w:rsid w:val="00900DCA"/>
    <w:rsid w:val="00900E95"/>
    <w:rsid w:val="00901C8C"/>
    <w:rsid w:val="009021D5"/>
    <w:rsid w:val="00902800"/>
    <w:rsid w:val="009030F4"/>
    <w:rsid w:val="00903C58"/>
    <w:rsid w:val="00903F1D"/>
    <w:rsid w:val="0090402B"/>
    <w:rsid w:val="00904403"/>
    <w:rsid w:val="0090467A"/>
    <w:rsid w:val="00904786"/>
    <w:rsid w:val="00904F92"/>
    <w:rsid w:val="00904F9B"/>
    <w:rsid w:val="009050C4"/>
    <w:rsid w:val="00905169"/>
    <w:rsid w:val="009056C8"/>
    <w:rsid w:val="00905A13"/>
    <w:rsid w:val="00905B8B"/>
    <w:rsid w:val="00907099"/>
    <w:rsid w:val="0090758D"/>
    <w:rsid w:val="009078AE"/>
    <w:rsid w:val="00910326"/>
    <w:rsid w:val="0091059A"/>
    <w:rsid w:val="009106FF"/>
    <w:rsid w:val="009110FF"/>
    <w:rsid w:val="00911391"/>
    <w:rsid w:val="00911A6F"/>
    <w:rsid w:val="009136B2"/>
    <w:rsid w:val="009137E9"/>
    <w:rsid w:val="00913C4A"/>
    <w:rsid w:val="00914067"/>
    <w:rsid w:val="0091425B"/>
    <w:rsid w:val="009144D3"/>
    <w:rsid w:val="00915028"/>
    <w:rsid w:val="0091532F"/>
    <w:rsid w:val="00916069"/>
    <w:rsid w:val="00916894"/>
    <w:rsid w:val="00916A13"/>
    <w:rsid w:val="00917C5C"/>
    <w:rsid w:val="00917E3E"/>
    <w:rsid w:val="00920363"/>
    <w:rsid w:val="009203F9"/>
    <w:rsid w:val="009212B7"/>
    <w:rsid w:val="00921573"/>
    <w:rsid w:val="009219A7"/>
    <w:rsid w:val="00921D47"/>
    <w:rsid w:val="00921E0B"/>
    <w:rsid w:val="00921E99"/>
    <w:rsid w:val="00921EB8"/>
    <w:rsid w:val="00922064"/>
    <w:rsid w:val="009221DA"/>
    <w:rsid w:val="00922549"/>
    <w:rsid w:val="00922A4B"/>
    <w:rsid w:val="00922A77"/>
    <w:rsid w:val="009236A6"/>
    <w:rsid w:val="00924AD2"/>
    <w:rsid w:val="00924E71"/>
    <w:rsid w:val="00924F71"/>
    <w:rsid w:val="00925251"/>
    <w:rsid w:val="00926B66"/>
    <w:rsid w:val="00926EB3"/>
    <w:rsid w:val="0092719D"/>
    <w:rsid w:val="00927249"/>
    <w:rsid w:val="009275C2"/>
    <w:rsid w:val="00927EB6"/>
    <w:rsid w:val="00927EF1"/>
    <w:rsid w:val="00930519"/>
    <w:rsid w:val="009317FB"/>
    <w:rsid w:val="009321C6"/>
    <w:rsid w:val="0093287F"/>
    <w:rsid w:val="00932AA8"/>
    <w:rsid w:val="00932CFC"/>
    <w:rsid w:val="00932D46"/>
    <w:rsid w:val="00932F2D"/>
    <w:rsid w:val="00933A9F"/>
    <w:rsid w:val="00934202"/>
    <w:rsid w:val="0093458C"/>
    <w:rsid w:val="00935302"/>
    <w:rsid w:val="0093558F"/>
    <w:rsid w:val="00935A5B"/>
    <w:rsid w:val="00935AA1"/>
    <w:rsid w:val="0093606B"/>
    <w:rsid w:val="00936B5B"/>
    <w:rsid w:val="00936E04"/>
    <w:rsid w:val="00937C88"/>
    <w:rsid w:val="00937CD2"/>
    <w:rsid w:val="00937DB3"/>
    <w:rsid w:val="00940227"/>
    <w:rsid w:val="0094024B"/>
    <w:rsid w:val="00940299"/>
    <w:rsid w:val="00940462"/>
    <w:rsid w:val="00940573"/>
    <w:rsid w:val="00941A6A"/>
    <w:rsid w:val="00941AF8"/>
    <w:rsid w:val="00941E29"/>
    <w:rsid w:val="0094213B"/>
    <w:rsid w:val="009423EC"/>
    <w:rsid w:val="009424E6"/>
    <w:rsid w:val="009428DA"/>
    <w:rsid w:val="00942CED"/>
    <w:rsid w:val="009437AF"/>
    <w:rsid w:val="009438AF"/>
    <w:rsid w:val="00943A27"/>
    <w:rsid w:val="00944396"/>
    <w:rsid w:val="0094455F"/>
    <w:rsid w:val="009447E6"/>
    <w:rsid w:val="00944AD7"/>
    <w:rsid w:val="00944B0A"/>
    <w:rsid w:val="0094567E"/>
    <w:rsid w:val="00946408"/>
    <w:rsid w:val="00946CFB"/>
    <w:rsid w:val="00946EE5"/>
    <w:rsid w:val="0094726B"/>
    <w:rsid w:val="009500D2"/>
    <w:rsid w:val="0095082A"/>
    <w:rsid w:val="00950878"/>
    <w:rsid w:val="00950CD7"/>
    <w:rsid w:val="00950CEB"/>
    <w:rsid w:val="00950E03"/>
    <w:rsid w:val="009516F1"/>
    <w:rsid w:val="00951744"/>
    <w:rsid w:val="009528E5"/>
    <w:rsid w:val="009534EB"/>
    <w:rsid w:val="00953706"/>
    <w:rsid w:val="009548F2"/>
    <w:rsid w:val="00955B1C"/>
    <w:rsid w:val="00955B71"/>
    <w:rsid w:val="00955E47"/>
    <w:rsid w:val="00956305"/>
    <w:rsid w:val="00956E82"/>
    <w:rsid w:val="00956F13"/>
    <w:rsid w:val="00957223"/>
    <w:rsid w:val="00957251"/>
    <w:rsid w:val="00957789"/>
    <w:rsid w:val="009600D2"/>
    <w:rsid w:val="00961302"/>
    <w:rsid w:val="009622EA"/>
    <w:rsid w:val="00962E51"/>
    <w:rsid w:val="0096303C"/>
    <w:rsid w:val="009634D3"/>
    <w:rsid w:val="00963B3A"/>
    <w:rsid w:val="00964068"/>
    <w:rsid w:val="00964B71"/>
    <w:rsid w:val="0096525F"/>
    <w:rsid w:val="0096560E"/>
    <w:rsid w:val="009656E1"/>
    <w:rsid w:val="0096617B"/>
    <w:rsid w:val="009667A5"/>
    <w:rsid w:val="0097088C"/>
    <w:rsid w:val="00971065"/>
    <w:rsid w:val="009712F9"/>
    <w:rsid w:val="009713EC"/>
    <w:rsid w:val="009714A4"/>
    <w:rsid w:val="00972960"/>
    <w:rsid w:val="00972C1D"/>
    <w:rsid w:val="0097325C"/>
    <w:rsid w:val="00973A1E"/>
    <w:rsid w:val="00974741"/>
    <w:rsid w:val="00974D1D"/>
    <w:rsid w:val="00974DCC"/>
    <w:rsid w:val="00974F56"/>
    <w:rsid w:val="009750C0"/>
    <w:rsid w:val="0097568B"/>
    <w:rsid w:val="00975701"/>
    <w:rsid w:val="009757A4"/>
    <w:rsid w:val="00975A78"/>
    <w:rsid w:val="009761B2"/>
    <w:rsid w:val="0098044C"/>
    <w:rsid w:val="00980637"/>
    <w:rsid w:val="0098087E"/>
    <w:rsid w:val="00980936"/>
    <w:rsid w:val="00980A28"/>
    <w:rsid w:val="009815AE"/>
    <w:rsid w:val="00981C35"/>
    <w:rsid w:val="00982C92"/>
    <w:rsid w:val="00983F3F"/>
    <w:rsid w:val="0098420E"/>
    <w:rsid w:val="0098497B"/>
    <w:rsid w:val="00984EB1"/>
    <w:rsid w:val="00985928"/>
    <w:rsid w:val="00986144"/>
    <w:rsid w:val="009867BE"/>
    <w:rsid w:val="00986A61"/>
    <w:rsid w:val="00986C8C"/>
    <w:rsid w:val="00986CB3"/>
    <w:rsid w:val="009871C0"/>
    <w:rsid w:val="0099085F"/>
    <w:rsid w:val="009909CA"/>
    <w:rsid w:val="00990A5D"/>
    <w:rsid w:val="009912C6"/>
    <w:rsid w:val="00991337"/>
    <w:rsid w:val="00991FB9"/>
    <w:rsid w:val="009921E9"/>
    <w:rsid w:val="00992CA1"/>
    <w:rsid w:val="00992D5E"/>
    <w:rsid w:val="009932B7"/>
    <w:rsid w:val="00993C7C"/>
    <w:rsid w:val="00993D4F"/>
    <w:rsid w:val="00994783"/>
    <w:rsid w:val="009949B9"/>
    <w:rsid w:val="0099523F"/>
    <w:rsid w:val="00995F39"/>
    <w:rsid w:val="0099611D"/>
    <w:rsid w:val="00996399"/>
    <w:rsid w:val="009965EB"/>
    <w:rsid w:val="00997042"/>
    <w:rsid w:val="00997163"/>
    <w:rsid w:val="00997770"/>
    <w:rsid w:val="009A0D75"/>
    <w:rsid w:val="009A12AB"/>
    <w:rsid w:val="009A1369"/>
    <w:rsid w:val="009A1725"/>
    <w:rsid w:val="009A24E8"/>
    <w:rsid w:val="009A2858"/>
    <w:rsid w:val="009A2A46"/>
    <w:rsid w:val="009A406B"/>
    <w:rsid w:val="009A414E"/>
    <w:rsid w:val="009A49FD"/>
    <w:rsid w:val="009A4FC3"/>
    <w:rsid w:val="009A53F5"/>
    <w:rsid w:val="009A56C5"/>
    <w:rsid w:val="009A6C11"/>
    <w:rsid w:val="009A6C8D"/>
    <w:rsid w:val="009A6D89"/>
    <w:rsid w:val="009A7428"/>
    <w:rsid w:val="009A7659"/>
    <w:rsid w:val="009A7E4F"/>
    <w:rsid w:val="009B0039"/>
    <w:rsid w:val="009B0356"/>
    <w:rsid w:val="009B05F3"/>
    <w:rsid w:val="009B1173"/>
    <w:rsid w:val="009B1749"/>
    <w:rsid w:val="009B18E4"/>
    <w:rsid w:val="009B25CB"/>
    <w:rsid w:val="009B2E17"/>
    <w:rsid w:val="009B2ED6"/>
    <w:rsid w:val="009B3609"/>
    <w:rsid w:val="009B3632"/>
    <w:rsid w:val="009B373D"/>
    <w:rsid w:val="009B3B0E"/>
    <w:rsid w:val="009B3ED2"/>
    <w:rsid w:val="009B4561"/>
    <w:rsid w:val="009B4E7E"/>
    <w:rsid w:val="009B52B7"/>
    <w:rsid w:val="009B593F"/>
    <w:rsid w:val="009B5AFF"/>
    <w:rsid w:val="009B5B6A"/>
    <w:rsid w:val="009B5BF8"/>
    <w:rsid w:val="009B616C"/>
    <w:rsid w:val="009B6805"/>
    <w:rsid w:val="009B680A"/>
    <w:rsid w:val="009B69A5"/>
    <w:rsid w:val="009B7449"/>
    <w:rsid w:val="009B74F9"/>
    <w:rsid w:val="009B7B2B"/>
    <w:rsid w:val="009B7C51"/>
    <w:rsid w:val="009B7E4B"/>
    <w:rsid w:val="009B7FEF"/>
    <w:rsid w:val="009C00AA"/>
    <w:rsid w:val="009C0133"/>
    <w:rsid w:val="009C0951"/>
    <w:rsid w:val="009C0CB0"/>
    <w:rsid w:val="009C1839"/>
    <w:rsid w:val="009C2BC4"/>
    <w:rsid w:val="009C2C52"/>
    <w:rsid w:val="009C2EFF"/>
    <w:rsid w:val="009C3181"/>
    <w:rsid w:val="009C32EF"/>
    <w:rsid w:val="009C3640"/>
    <w:rsid w:val="009C3E2D"/>
    <w:rsid w:val="009C42F8"/>
    <w:rsid w:val="009C4C1E"/>
    <w:rsid w:val="009C5069"/>
    <w:rsid w:val="009C5C94"/>
    <w:rsid w:val="009C5D69"/>
    <w:rsid w:val="009C615B"/>
    <w:rsid w:val="009C6792"/>
    <w:rsid w:val="009C6877"/>
    <w:rsid w:val="009C6E85"/>
    <w:rsid w:val="009C7595"/>
    <w:rsid w:val="009C782B"/>
    <w:rsid w:val="009C78E9"/>
    <w:rsid w:val="009C7C9F"/>
    <w:rsid w:val="009D08EC"/>
    <w:rsid w:val="009D0A4D"/>
    <w:rsid w:val="009D0CB8"/>
    <w:rsid w:val="009D0D4E"/>
    <w:rsid w:val="009D1048"/>
    <w:rsid w:val="009D1566"/>
    <w:rsid w:val="009D188A"/>
    <w:rsid w:val="009D1C4F"/>
    <w:rsid w:val="009D307A"/>
    <w:rsid w:val="009D3452"/>
    <w:rsid w:val="009D3CB6"/>
    <w:rsid w:val="009D42A1"/>
    <w:rsid w:val="009D47B7"/>
    <w:rsid w:val="009D5331"/>
    <w:rsid w:val="009D59F6"/>
    <w:rsid w:val="009D5C28"/>
    <w:rsid w:val="009D5F2B"/>
    <w:rsid w:val="009D61D9"/>
    <w:rsid w:val="009D63F5"/>
    <w:rsid w:val="009D7089"/>
    <w:rsid w:val="009D7731"/>
    <w:rsid w:val="009D7B25"/>
    <w:rsid w:val="009D7F2C"/>
    <w:rsid w:val="009E0159"/>
    <w:rsid w:val="009E1403"/>
    <w:rsid w:val="009E1735"/>
    <w:rsid w:val="009E263E"/>
    <w:rsid w:val="009E2A2E"/>
    <w:rsid w:val="009E3092"/>
    <w:rsid w:val="009E3757"/>
    <w:rsid w:val="009E3A17"/>
    <w:rsid w:val="009E4612"/>
    <w:rsid w:val="009E4967"/>
    <w:rsid w:val="009E4C0D"/>
    <w:rsid w:val="009E4F97"/>
    <w:rsid w:val="009E50A8"/>
    <w:rsid w:val="009E55C8"/>
    <w:rsid w:val="009E56EE"/>
    <w:rsid w:val="009E595E"/>
    <w:rsid w:val="009E5DDF"/>
    <w:rsid w:val="009E62F8"/>
    <w:rsid w:val="009E6845"/>
    <w:rsid w:val="009E6BC3"/>
    <w:rsid w:val="009E6DA7"/>
    <w:rsid w:val="009E70E3"/>
    <w:rsid w:val="009E7F8C"/>
    <w:rsid w:val="009F03E9"/>
    <w:rsid w:val="009F0B48"/>
    <w:rsid w:val="009F1427"/>
    <w:rsid w:val="009F1FF4"/>
    <w:rsid w:val="009F203B"/>
    <w:rsid w:val="009F2B37"/>
    <w:rsid w:val="009F2D83"/>
    <w:rsid w:val="009F2D85"/>
    <w:rsid w:val="009F3458"/>
    <w:rsid w:val="009F34F7"/>
    <w:rsid w:val="009F366E"/>
    <w:rsid w:val="009F377F"/>
    <w:rsid w:val="009F3CEA"/>
    <w:rsid w:val="009F3E6E"/>
    <w:rsid w:val="009F430F"/>
    <w:rsid w:val="009F4406"/>
    <w:rsid w:val="009F473D"/>
    <w:rsid w:val="009F47BF"/>
    <w:rsid w:val="009F4BC3"/>
    <w:rsid w:val="009F5072"/>
    <w:rsid w:val="009F50CC"/>
    <w:rsid w:val="009F53B2"/>
    <w:rsid w:val="009F55C9"/>
    <w:rsid w:val="009F561F"/>
    <w:rsid w:val="009F625E"/>
    <w:rsid w:val="009F6684"/>
    <w:rsid w:val="009F686A"/>
    <w:rsid w:val="009F6A7E"/>
    <w:rsid w:val="009F70B9"/>
    <w:rsid w:val="009F71BB"/>
    <w:rsid w:val="009F771C"/>
    <w:rsid w:val="009F77B0"/>
    <w:rsid w:val="009F7844"/>
    <w:rsid w:val="00A00C2B"/>
    <w:rsid w:val="00A0152B"/>
    <w:rsid w:val="00A0180F"/>
    <w:rsid w:val="00A02279"/>
    <w:rsid w:val="00A02497"/>
    <w:rsid w:val="00A02D3C"/>
    <w:rsid w:val="00A02E50"/>
    <w:rsid w:val="00A03365"/>
    <w:rsid w:val="00A035DF"/>
    <w:rsid w:val="00A03732"/>
    <w:rsid w:val="00A042FC"/>
    <w:rsid w:val="00A0470D"/>
    <w:rsid w:val="00A04C95"/>
    <w:rsid w:val="00A05163"/>
    <w:rsid w:val="00A06762"/>
    <w:rsid w:val="00A06D11"/>
    <w:rsid w:val="00A0710B"/>
    <w:rsid w:val="00A0774F"/>
    <w:rsid w:val="00A07BD9"/>
    <w:rsid w:val="00A07D1A"/>
    <w:rsid w:val="00A1000C"/>
    <w:rsid w:val="00A1038E"/>
    <w:rsid w:val="00A104A3"/>
    <w:rsid w:val="00A106B9"/>
    <w:rsid w:val="00A1072D"/>
    <w:rsid w:val="00A11250"/>
    <w:rsid w:val="00A1142C"/>
    <w:rsid w:val="00A11CB1"/>
    <w:rsid w:val="00A11CE6"/>
    <w:rsid w:val="00A121E9"/>
    <w:rsid w:val="00A123AC"/>
    <w:rsid w:val="00A12C99"/>
    <w:rsid w:val="00A12DBF"/>
    <w:rsid w:val="00A13606"/>
    <w:rsid w:val="00A13656"/>
    <w:rsid w:val="00A13861"/>
    <w:rsid w:val="00A1561D"/>
    <w:rsid w:val="00A15CE9"/>
    <w:rsid w:val="00A16744"/>
    <w:rsid w:val="00A16E80"/>
    <w:rsid w:val="00A16F8A"/>
    <w:rsid w:val="00A17031"/>
    <w:rsid w:val="00A176E2"/>
    <w:rsid w:val="00A17D47"/>
    <w:rsid w:val="00A17FD0"/>
    <w:rsid w:val="00A203F3"/>
    <w:rsid w:val="00A20613"/>
    <w:rsid w:val="00A20BB6"/>
    <w:rsid w:val="00A20DC8"/>
    <w:rsid w:val="00A219CC"/>
    <w:rsid w:val="00A2227C"/>
    <w:rsid w:val="00A22329"/>
    <w:rsid w:val="00A22440"/>
    <w:rsid w:val="00A22484"/>
    <w:rsid w:val="00A2276B"/>
    <w:rsid w:val="00A22931"/>
    <w:rsid w:val="00A237FD"/>
    <w:rsid w:val="00A23837"/>
    <w:rsid w:val="00A25135"/>
    <w:rsid w:val="00A25D19"/>
    <w:rsid w:val="00A25DD7"/>
    <w:rsid w:val="00A260E8"/>
    <w:rsid w:val="00A26664"/>
    <w:rsid w:val="00A268BC"/>
    <w:rsid w:val="00A271EF"/>
    <w:rsid w:val="00A27CF2"/>
    <w:rsid w:val="00A30004"/>
    <w:rsid w:val="00A30129"/>
    <w:rsid w:val="00A305D0"/>
    <w:rsid w:val="00A30973"/>
    <w:rsid w:val="00A30AD9"/>
    <w:rsid w:val="00A3102E"/>
    <w:rsid w:val="00A31993"/>
    <w:rsid w:val="00A32088"/>
    <w:rsid w:val="00A32829"/>
    <w:rsid w:val="00A32B30"/>
    <w:rsid w:val="00A32BFA"/>
    <w:rsid w:val="00A33C2B"/>
    <w:rsid w:val="00A34315"/>
    <w:rsid w:val="00A34ED5"/>
    <w:rsid w:val="00A35E53"/>
    <w:rsid w:val="00A36238"/>
    <w:rsid w:val="00A36638"/>
    <w:rsid w:val="00A36936"/>
    <w:rsid w:val="00A36A1E"/>
    <w:rsid w:val="00A3741B"/>
    <w:rsid w:val="00A37441"/>
    <w:rsid w:val="00A41171"/>
    <w:rsid w:val="00A423B4"/>
    <w:rsid w:val="00A4242B"/>
    <w:rsid w:val="00A42E8D"/>
    <w:rsid w:val="00A43485"/>
    <w:rsid w:val="00A43B3D"/>
    <w:rsid w:val="00A43B94"/>
    <w:rsid w:val="00A44E8E"/>
    <w:rsid w:val="00A45CB0"/>
    <w:rsid w:val="00A46256"/>
    <w:rsid w:val="00A46400"/>
    <w:rsid w:val="00A46C60"/>
    <w:rsid w:val="00A46CEA"/>
    <w:rsid w:val="00A46E88"/>
    <w:rsid w:val="00A471B5"/>
    <w:rsid w:val="00A4747F"/>
    <w:rsid w:val="00A478B6"/>
    <w:rsid w:val="00A47AB0"/>
    <w:rsid w:val="00A47D6F"/>
    <w:rsid w:val="00A502AA"/>
    <w:rsid w:val="00A50ADE"/>
    <w:rsid w:val="00A518E6"/>
    <w:rsid w:val="00A51B27"/>
    <w:rsid w:val="00A52ECA"/>
    <w:rsid w:val="00A53011"/>
    <w:rsid w:val="00A534F4"/>
    <w:rsid w:val="00A5360B"/>
    <w:rsid w:val="00A54144"/>
    <w:rsid w:val="00A54673"/>
    <w:rsid w:val="00A54684"/>
    <w:rsid w:val="00A54C4D"/>
    <w:rsid w:val="00A54C68"/>
    <w:rsid w:val="00A54E27"/>
    <w:rsid w:val="00A54ED4"/>
    <w:rsid w:val="00A553E3"/>
    <w:rsid w:val="00A5548D"/>
    <w:rsid w:val="00A55534"/>
    <w:rsid w:val="00A55BA3"/>
    <w:rsid w:val="00A56E58"/>
    <w:rsid w:val="00A56F39"/>
    <w:rsid w:val="00A57275"/>
    <w:rsid w:val="00A579AF"/>
    <w:rsid w:val="00A57BC9"/>
    <w:rsid w:val="00A57C36"/>
    <w:rsid w:val="00A57F2B"/>
    <w:rsid w:val="00A60031"/>
    <w:rsid w:val="00A6034C"/>
    <w:rsid w:val="00A608FF"/>
    <w:rsid w:val="00A6093A"/>
    <w:rsid w:val="00A6149F"/>
    <w:rsid w:val="00A61B64"/>
    <w:rsid w:val="00A6217F"/>
    <w:rsid w:val="00A62C32"/>
    <w:rsid w:val="00A62C49"/>
    <w:rsid w:val="00A62CC1"/>
    <w:rsid w:val="00A632E9"/>
    <w:rsid w:val="00A63C59"/>
    <w:rsid w:val="00A63F59"/>
    <w:rsid w:val="00A647DF"/>
    <w:rsid w:val="00A647EE"/>
    <w:rsid w:val="00A651B5"/>
    <w:rsid w:val="00A6541B"/>
    <w:rsid w:val="00A654ED"/>
    <w:rsid w:val="00A65841"/>
    <w:rsid w:val="00A658BC"/>
    <w:rsid w:val="00A65E9F"/>
    <w:rsid w:val="00A66EE5"/>
    <w:rsid w:val="00A67348"/>
    <w:rsid w:val="00A677B4"/>
    <w:rsid w:val="00A67C4C"/>
    <w:rsid w:val="00A7031C"/>
    <w:rsid w:val="00A70EB5"/>
    <w:rsid w:val="00A7164A"/>
    <w:rsid w:val="00A7183C"/>
    <w:rsid w:val="00A7195F"/>
    <w:rsid w:val="00A71B8F"/>
    <w:rsid w:val="00A71C2F"/>
    <w:rsid w:val="00A71C42"/>
    <w:rsid w:val="00A71C52"/>
    <w:rsid w:val="00A71FB0"/>
    <w:rsid w:val="00A72395"/>
    <w:rsid w:val="00A72994"/>
    <w:rsid w:val="00A734FB"/>
    <w:rsid w:val="00A74634"/>
    <w:rsid w:val="00A746F2"/>
    <w:rsid w:val="00A74A49"/>
    <w:rsid w:val="00A74AA7"/>
    <w:rsid w:val="00A74AEF"/>
    <w:rsid w:val="00A74F3D"/>
    <w:rsid w:val="00A75CD6"/>
    <w:rsid w:val="00A7692D"/>
    <w:rsid w:val="00A76C62"/>
    <w:rsid w:val="00A76EFF"/>
    <w:rsid w:val="00A773A3"/>
    <w:rsid w:val="00A77796"/>
    <w:rsid w:val="00A77BAA"/>
    <w:rsid w:val="00A8004E"/>
    <w:rsid w:val="00A80995"/>
    <w:rsid w:val="00A80C12"/>
    <w:rsid w:val="00A811C5"/>
    <w:rsid w:val="00A8225C"/>
    <w:rsid w:val="00A824DA"/>
    <w:rsid w:val="00A82828"/>
    <w:rsid w:val="00A8308B"/>
    <w:rsid w:val="00A834BF"/>
    <w:rsid w:val="00A835D0"/>
    <w:rsid w:val="00A83C47"/>
    <w:rsid w:val="00A83D1D"/>
    <w:rsid w:val="00A83E74"/>
    <w:rsid w:val="00A84D11"/>
    <w:rsid w:val="00A84D67"/>
    <w:rsid w:val="00A8621B"/>
    <w:rsid w:val="00A86A32"/>
    <w:rsid w:val="00A86FF6"/>
    <w:rsid w:val="00A8783A"/>
    <w:rsid w:val="00A87D7A"/>
    <w:rsid w:val="00A87E55"/>
    <w:rsid w:val="00A90AEF"/>
    <w:rsid w:val="00A91463"/>
    <w:rsid w:val="00A91936"/>
    <w:rsid w:val="00A91FF2"/>
    <w:rsid w:val="00A928DE"/>
    <w:rsid w:val="00A92B19"/>
    <w:rsid w:val="00A92EFC"/>
    <w:rsid w:val="00A9316F"/>
    <w:rsid w:val="00A93661"/>
    <w:rsid w:val="00A938FF"/>
    <w:rsid w:val="00A93CFC"/>
    <w:rsid w:val="00A93DC2"/>
    <w:rsid w:val="00A94195"/>
    <w:rsid w:val="00A94504"/>
    <w:rsid w:val="00A94510"/>
    <w:rsid w:val="00A94581"/>
    <w:rsid w:val="00A9496E"/>
    <w:rsid w:val="00A94FCE"/>
    <w:rsid w:val="00A9518C"/>
    <w:rsid w:val="00A95398"/>
    <w:rsid w:val="00A95495"/>
    <w:rsid w:val="00A97048"/>
    <w:rsid w:val="00A9793D"/>
    <w:rsid w:val="00A97A21"/>
    <w:rsid w:val="00A97D63"/>
    <w:rsid w:val="00AA041F"/>
    <w:rsid w:val="00AA1F8B"/>
    <w:rsid w:val="00AA23D7"/>
    <w:rsid w:val="00AA2634"/>
    <w:rsid w:val="00AA3444"/>
    <w:rsid w:val="00AA3A08"/>
    <w:rsid w:val="00AA3A9E"/>
    <w:rsid w:val="00AA3EEC"/>
    <w:rsid w:val="00AA4452"/>
    <w:rsid w:val="00AA45A0"/>
    <w:rsid w:val="00AA4902"/>
    <w:rsid w:val="00AA51A9"/>
    <w:rsid w:val="00AA576F"/>
    <w:rsid w:val="00AA5797"/>
    <w:rsid w:val="00AA5F13"/>
    <w:rsid w:val="00AA6549"/>
    <w:rsid w:val="00AA67D8"/>
    <w:rsid w:val="00AA6DA7"/>
    <w:rsid w:val="00AA6EE5"/>
    <w:rsid w:val="00AA72C2"/>
    <w:rsid w:val="00AA75D2"/>
    <w:rsid w:val="00AB0039"/>
    <w:rsid w:val="00AB0388"/>
    <w:rsid w:val="00AB0F8B"/>
    <w:rsid w:val="00AB105A"/>
    <w:rsid w:val="00AB12E7"/>
    <w:rsid w:val="00AB14BA"/>
    <w:rsid w:val="00AB170F"/>
    <w:rsid w:val="00AB2B4D"/>
    <w:rsid w:val="00AB2F78"/>
    <w:rsid w:val="00AB30D6"/>
    <w:rsid w:val="00AB327D"/>
    <w:rsid w:val="00AB332E"/>
    <w:rsid w:val="00AB33E5"/>
    <w:rsid w:val="00AB4150"/>
    <w:rsid w:val="00AB4265"/>
    <w:rsid w:val="00AB45CE"/>
    <w:rsid w:val="00AB4EC7"/>
    <w:rsid w:val="00AB4F7A"/>
    <w:rsid w:val="00AB510E"/>
    <w:rsid w:val="00AB5655"/>
    <w:rsid w:val="00AB5710"/>
    <w:rsid w:val="00AB656E"/>
    <w:rsid w:val="00AB67DB"/>
    <w:rsid w:val="00AB68E5"/>
    <w:rsid w:val="00AB6E54"/>
    <w:rsid w:val="00AB70C1"/>
    <w:rsid w:val="00AC03B0"/>
    <w:rsid w:val="00AC0687"/>
    <w:rsid w:val="00AC0B95"/>
    <w:rsid w:val="00AC1E93"/>
    <w:rsid w:val="00AC1F33"/>
    <w:rsid w:val="00AC288B"/>
    <w:rsid w:val="00AC3190"/>
    <w:rsid w:val="00AC3503"/>
    <w:rsid w:val="00AC3721"/>
    <w:rsid w:val="00AC385B"/>
    <w:rsid w:val="00AC3B39"/>
    <w:rsid w:val="00AC3F50"/>
    <w:rsid w:val="00AC48C9"/>
    <w:rsid w:val="00AC497D"/>
    <w:rsid w:val="00AC4D38"/>
    <w:rsid w:val="00AC5073"/>
    <w:rsid w:val="00AC5341"/>
    <w:rsid w:val="00AC56DC"/>
    <w:rsid w:val="00AC57F5"/>
    <w:rsid w:val="00AC5836"/>
    <w:rsid w:val="00AC640D"/>
    <w:rsid w:val="00AC695A"/>
    <w:rsid w:val="00AD055A"/>
    <w:rsid w:val="00AD067A"/>
    <w:rsid w:val="00AD14E7"/>
    <w:rsid w:val="00AD1695"/>
    <w:rsid w:val="00AD16D5"/>
    <w:rsid w:val="00AD1701"/>
    <w:rsid w:val="00AD2211"/>
    <w:rsid w:val="00AD229C"/>
    <w:rsid w:val="00AD2AF7"/>
    <w:rsid w:val="00AD2C22"/>
    <w:rsid w:val="00AD324E"/>
    <w:rsid w:val="00AD32C8"/>
    <w:rsid w:val="00AD3D82"/>
    <w:rsid w:val="00AD4364"/>
    <w:rsid w:val="00AD455E"/>
    <w:rsid w:val="00AD4C1C"/>
    <w:rsid w:val="00AD569F"/>
    <w:rsid w:val="00AD5C3F"/>
    <w:rsid w:val="00AD67B5"/>
    <w:rsid w:val="00AD6A21"/>
    <w:rsid w:val="00AD7159"/>
    <w:rsid w:val="00AD79E5"/>
    <w:rsid w:val="00AD7D8E"/>
    <w:rsid w:val="00AE0609"/>
    <w:rsid w:val="00AE0AD0"/>
    <w:rsid w:val="00AE0BEA"/>
    <w:rsid w:val="00AE190F"/>
    <w:rsid w:val="00AE1E71"/>
    <w:rsid w:val="00AE2263"/>
    <w:rsid w:val="00AE248D"/>
    <w:rsid w:val="00AE322C"/>
    <w:rsid w:val="00AE33DB"/>
    <w:rsid w:val="00AE35FF"/>
    <w:rsid w:val="00AE3C5D"/>
    <w:rsid w:val="00AE3D81"/>
    <w:rsid w:val="00AE4149"/>
    <w:rsid w:val="00AE428C"/>
    <w:rsid w:val="00AE43D0"/>
    <w:rsid w:val="00AE4713"/>
    <w:rsid w:val="00AE47A4"/>
    <w:rsid w:val="00AE47D6"/>
    <w:rsid w:val="00AE4933"/>
    <w:rsid w:val="00AE5268"/>
    <w:rsid w:val="00AE5452"/>
    <w:rsid w:val="00AE5EFF"/>
    <w:rsid w:val="00AE6A9A"/>
    <w:rsid w:val="00AE6DFB"/>
    <w:rsid w:val="00AE7101"/>
    <w:rsid w:val="00AE7499"/>
    <w:rsid w:val="00AE79C2"/>
    <w:rsid w:val="00AE7D06"/>
    <w:rsid w:val="00AE7DB6"/>
    <w:rsid w:val="00AF005B"/>
    <w:rsid w:val="00AF0377"/>
    <w:rsid w:val="00AF0639"/>
    <w:rsid w:val="00AF0AF8"/>
    <w:rsid w:val="00AF11C8"/>
    <w:rsid w:val="00AF18E4"/>
    <w:rsid w:val="00AF1BBF"/>
    <w:rsid w:val="00AF2714"/>
    <w:rsid w:val="00AF28A1"/>
    <w:rsid w:val="00AF2FD5"/>
    <w:rsid w:val="00AF3951"/>
    <w:rsid w:val="00AF3BD6"/>
    <w:rsid w:val="00AF486A"/>
    <w:rsid w:val="00AF4A44"/>
    <w:rsid w:val="00AF4E59"/>
    <w:rsid w:val="00AF528A"/>
    <w:rsid w:val="00AF5B85"/>
    <w:rsid w:val="00AF5CAF"/>
    <w:rsid w:val="00AF61BC"/>
    <w:rsid w:val="00AF6413"/>
    <w:rsid w:val="00AF6E3B"/>
    <w:rsid w:val="00AF7A74"/>
    <w:rsid w:val="00AF7B5B"/>
    <w:rsid w:val="00AF7CFC"/>
    <w:rsid w:val="00AF7FE7"/>
    <w:rsid w:val="00B004A4"/>
    <w:rsid w:val="00B0061D"/>
    <w:rsid w:val="00B00D6D"/>
    <w:rsid w:val="00B01062"/>
    <w:rsid w:val="00B01140"/>
    <w:rsid w:val="00B011CC"/>
    <w:rsid w:val="00B01485"/>
    <w:rsid w:val="00B014F7"/>
    <w:rsid w:val="00B015ED"/>
    <w:rsid w:val="00B01729"/>
    <w:rsid w:val="00B02650"/>
    <w:rsid w:val="00B02BFF"/>
    <w:rsid w:val="00B032AB"/>
    <w:rsid w:val="00B036CE"/>
    <w:rsid w:val="00B036F7"/>
    <w:rsid w:val="00B04003"/>
    <w:rsid w:val="00B049C9"/>
    <w:rsid w:val="00B05523"/>
    <w:rsid w:val="00B05956"/>
    <w:rsid w:val="00B060C0"/>
    <w:rsid w:val="00B06299"/>
    <w:rsid w:val="00B066A6"/>
    <w:rsid w:val="00B06E24"/>
    <w:rsid w:val="00B06FE0"/>
    <w:rsid w:val="00B071E8"/>
    <w:rsid w:val="00B074CC"/>
    <w:rsid w:val="00B103AF"/>
    <w:rsid w:val="00B10C08"/>
    <w:rsid w:val="00B10E18"/>
    <w:rsid w:val="00B115E1"/>
    <w:rsid w:val="00B116FF"/>
    <w:rsid w:val="00B11779"/>
    <w:rsid w:val="00B11812"/>
    <w:rsid w:val="00B12177"/>
    <w:rsid w:val="00B12756"/>
    <w:rsid w:val="00B12B40"/>
    <w:rsid w:val="00B130DB"/>
    <w:rsid w:val="00B135E2"/>
    <w:rsid w:val="00B13796"/>
    <w:rsid w:val="00B13CE5"/>
    <w:rsid w:val="00B1483C"/>
    <w:rsid w:val="00B14A69"/>
    <w:rsid w:val="00B14ACA"/>
    <w:rsid w:val="00B1544A"/>
    <w:rsid w:val="00B15D85"/>
    <w:rsid w:val="00B15E1D"/>
    <w:rsid w:val="00B16415"/>
    <w:rsid w:val="00B169B6"/>
    <w:rsid w:val="00B16CF9"/>
    <w:rsid w:val="00B17471"/>
    <w:rsid w:val="00B1769D"/>
    <w:rsid w:val="00B17B82"/>
    <w:rsid w:val="00B17BDE"/>
    <w:rsid w:val="00B20009"/>
    <w:rsid w:val="00B20055"/>
    <w:rsid w:val="00B20F4C"/>
    <w:rsid w:val="00B20FA0"/>
    <w:rsid w:val="00B210AB"/>
    <w:rsid w:val="00B212E4"/>
    <w:rsid w:val="00B21995"/>
    <w:rsid w:val="00B21E57"/>
    <w:rsid w:val="00B22166"/>
    <w:rsid w:val="00B221CD"/>
    <w:rsid w:val="00B22237"/>
    <w:rsid w:val="00B2275C"/>
    <w:rsid w:val="00B2303F"/>
    <w:rsid w:val="00B231C5"/>
    <w:rsid w:val="00B23652"/>
    <w:rsid w:val="00B23B11"/>
    <w:rsid w:val="00B23F43"/>
    <w:rsid w:val="00B24342"/>
    <w:rsid w:val="00B248B2"/>
    <w:rsid w:val="00B24B70"/>
    <w:rsid w:val="00B25FCB"/>
    <w:rsid w:val="00B260F0"/>
    <w:rsid w:val="00B276D1"/>
    <w:rsid w:val="00B27DCB"/>
    <w:rsid w:val="00B27F06"/>
    <w:rsid w:val="00B30635"/>
    <w:rsid w:val="00B30AF1"/>
    <w:rsid w:val="00B30AF5"/>
    <w:rsid w:val="00B31686"/>
    <w:rsid w:val="00B317CF"/>
    <w:rsid w:val="00B31D46"/>
    <w:rsid w:val="00B3202A"/>
    <w:rsid w:val="00B32362"/>
    <w:rsid w:val="00B326A3"/>
    <w:rsid w:val="00B32DD7"/>
    <w:rsid w:val="00B32FA0"/>
    <w:rsid w:val="00B33284"/>
    <w:rsid w:val="00B334FF"/>
    <w:rsid w:val="00B3379B"/>
    <w:rsid w:val="00B3399F"/>
    <w:rsid w:val="00B33C0C"/>
    <w:rsid w:val="00B3406D"/>
    <w:rsid w:val="00B345C4"/>
    <w:rsid w:val="00B353D2"/>
    <w:rsid w:val="00B35CE2"/>
    <w:rsid w:val="00B3607E"/>
    <w:rsid w:val="00B36593"/>
    <w:rsid w:val="00B36B32"/>
    <w:rsid w:val="00B36EE1"/>
    <w:rsid w:val="00B40357"/>
    <w:rsid w:val="00B40854"/>
    <w:rsid w:val="00B40B5F"/>
    <w:rsid w:val="00B412AA"/>
    <w:rsid w:val="00B41308"/>
    <w:rsid w:val="00B41832"/>
    <w:rsid w:val="00B4184E"/>
    <w:rsid w:val="00B41917"/>
    <w:rsid w:val="00B4203F"/>
    <w:rsid w:val="00B42C26"/>
    <w:rsid w:val="00B42D21"/>
    <w:rsid w:val="00B42DA5"/>
    <w:rsid w:val="00B4343F"/>
    <w:rsid w:val="00B43784"/>
    <w:rsid w:val="00B43864"/>
    <w:rsid w:val="00B43B33"/>
    <w:rsid w:val="00B43C26"/>
    <w:rsid w:val="00B45BAB"/>
    <w:rsid w:val="00B45CA9"/>
    <w:rsid w:val="00B47405"/>
    <w:rsid w:val="00B4798A"/>
    <w:rsid w:val="00B47B6B"/>
    <w:rsid w:val="00B503EB"/>
    <w:rsid w:val="00B5046B"/>
    <w:rsid w:val="00B504DC"/>
    <w:rsid w:val="00B5078E"/>
    <w:rsid w:val="00B507B1"/>
    <w:rsid w:val="00B5099F"/>
    <w:rsid w:val="00B5125F"/>
    <w:rsid w:val="00B51574"/>
    <w:rsid w:val="00B5290D"/>
    <w:rsid w:val="00B52E38"/>
    <w:rsid w:val="00B532C7"/>
    <w:rsid w:val="00B5347D"/>
    <w:rsid w:val="00B53504"/>
    <w:rsid w:val="00B5362A"/>
    <w:rsid w:val="00B53AAD"/>
    <w:rsid w:val="00B55133"/>
    <w:rsid w:val="00B55889"/>
    <w:rsid w:val="00B55EAA"/>
    <w:rsid w:val="00B55EFB"/>
    <w:rsid w:val="00B560BA"/>
    <w:rsid w:val="00B57522"/>
    <w:rsid w:val="00B6014E"/>
    <w:rsid w:val="00B60C6B"/>
    <w:rsid w:val="00B61589"/>
    <w:rsid w:val="00B618C1"/>
    <w:rsid w:val="00B61917"/>
    <w:rsid w:val="00B61A68"/>
    <w:rsid w:val="00B61A74"/>
    <w:rsid w:val="00B61D02"/>
    <w:rsid w:val="00B61D30"/>
    <w:rsid w:val="00B6243A"/>
    <w:rsid w:val="00B62B51"/>
    <w:rsid w:val="00B63C64"/>
    <w:rsid w:val="00B648C4"/>
    <w:rsid w:val="00B64F5F"/>
    <w:rsid w:val="00B65712"/>
    <w:rsid w:val="00B65767"/>
    <w:rsid w:val="00B65A5F"/>
    <w:rsid w:val="00B665F4"/>
    <w:rsid w:val="00B66B7F"/>
    <w:rsid w:val="00B6730A"/>
    <w:rsid w:val="00B67523"/>
    <w:rsid w:val="00B677C7"/>
    <w:rsid w:val="00B706C5"/>
    <w:rsid w:val="00B70854"/>
    <w:rsid w:val="00B708EF"/>
    <w:rsid w:val="00B715EF"/>
    <w:rsid w:val="00B7190A"/>
    <w:rsid w:val="00B73825"/>
    <w:rsid w:val="00B73A29"/>
    <w:rsid w:val="00B74353"/>
    <w:rsid w:val="00B74460"/>
    <w:rsid w:val="00B744A6"/>
    <w:rsid w:val="00B749DC"/>
    <w:rsid w:val="00B74B15"/>
    <w:rsid w:val="00B75682"/>
    <w:rsid w:val="00B75E8F"/>
    <w:rsid w:val="00B76C10"/>
    <w:rsid w:val="00B7703F"/>
    <w:rsid w:val="00B77618"/>
    <w:rsid w:val="00B77950"/>
    <w:rsid w:val="00B77BB0"/>
    <w:rsid w:val="00B804CB"/>
    <w:rsid w:val="00B8057C"/>
    <w:rsid w:val="00B80AD2"/>
    <w:rsid w:val="00B80C96"/>
    <w:rsid w:val="00B8195C"/>
    <w:rsid w:val="00B82A51"/>
    <w:rsid w:val="00B82CAA"/>
    <w:rsid w:val="00B82DAE"/>
    <w:rsid w:val="00B833B5"/>
    <w:rsid w:val="00B837FB"/>
    <w:rsid w:val="00B83F2B"/>
    <w:rsid w:val="00B84182"/>
    <w:rsid w:val="00B8471D"/>
    <w:rsid w:val="00B84772"/>
    <w:rsid w:val="00B8502C"/>
    <w:rsid w:val="00B854DB"/>
    <w:rsid w:val="00B85B20"/>
    <w:rsid w:val="00B85D7B"/>
    <w:rsid w:val="00B85DB7"/>
    <w:rsid w:val="00B861AB"/>
    <w:rsid w:val="00B865B6"/>
    <w:rsid w:val="00B8678D"/>
    <w:rsid w:val="00B87485"/>
    <w:rsid w:val="00B87A47"/>
    <w:rsid w:val="00B87F19"/>
    <w:rsid w:val="00B905DF"/>
    <w:rsid w:val="00B90867"/>
    <w:rsid w:val="00B908C0"/>
    <w:rsid w:val="00B90C00"/>
    <w:rsid w:val="00B90CC2"/>
    <w:rsid w:val="00B91B26"/>
    <w:rsid w:val="00B92030"/>
    <w:rsid w:val="00B9216C"/>
    <w:rsid w:val="00B92357"/>
    <w:rsid w:val="00B92593"/>
    <w:rsid w:val="00B93267"/>
    <w:rsid w:val="00B93CAC"/>
    <w:rsid w:val="00B93FD1"/>
    <w:rsid w:val="00B9472F"/>
    <w:rsid w:val="00B94E11"/>
    <w:rsid w:val="00B94E57"/>
    <w:rsid w:val="00B953E2"/>
    <w:rsid w:val="00B954B3"/>
    <w:rsid w:val="00B95938"/>
    <w:rsid w:val="00B95D8A"/>
    <w:rsid w:val="00B9674F"/>
    <w:rsid w:val="00B96F15"/>
    <w:rsid w:val="00B97AFE"/>
    <w:rsid w:val="00B97F27"/>
    <w:rsid w:val="00BA02BF"/>
    <w:rsid w:val="00BA0419"/>
    <w:rsid w:val="00BA0968"/>
    <w:rsid w:val="00BA0DBA"/>
    <w:rsid w:val="00BA1694"/>
    <w:rsid w:val="00BA179A"/>
    <w:rsid w:val="00BA1836"/>
    <w:rsid w:val="00BA1AAC"/>
    <w:rsid w:val="00BA1C12"/>
    <w:rsid w:val="00BA2918"/>
    <w:rsid w:val="00BA31BE"/>
    <w:rsid w:val="00BA3626"/>
    <w:rsid w:val="00BA37CE"/>
    <w:rsid w:val="00BA3FCD"/>
    <w:rsid w:val="00BA4A8E"/>
    <w:rsid w:val="00BA4DBB"/>
    <w:rsid w:val="00BA4E32"/>
    <w:rsid w:val="00BA51D6"/>
    <w:rsid w:val="00BA550B"/>
    <w:rsid w:val="00BA574F"/>
    <w:rsid w:val="00BA5D10"/>
    <w:rsid w:val="00BA67DB"/>
    <w:rsid w:val="00BA6A13"/>
    <w:rsid w:val="00BA789E"/>
    <w:rsid w:val="00BA7D9A"/>
    <w:rsid w:val="00BB0337"/>
    <w:rsid w:val="00BB047E"/>
    <w:rsid w:val="00BB0507"/>
    <w:rsid w:val="00BB059B"/>
    <w:rsid w:val="00BB0865"/>
    <w:rsid w:val="00BB0B27"/>
    <w:rsid w:val="00BB0D8C"/>
    <w:rsid w:val="00BB1286"/>
    <w:rsid w:val="00BB15A8"/>
    <w:rsid w:val="00BB2233"/>
    <w:rsid w:val="00BB2300"/>
    <w:rsid w:val="00BB2B92"/>
    <w:rsid w:val="00BB3686"/>
    <w:rsid w:val="00BB3820"/>
    <w:rsid w:val="00BB3B74"/>
    <w:rsid w:val="00BB3CDD"/>
    <w:rsid w:val="00BB42F9"/>
    <w:rsid w:val="00BB4713"/>
    <w:rsid w:val="00BB59E9"/>
    <w:rsid w:val="00BB5A5D"/>
    <w:rsid w:val="00BB5B9E"/>
    <w:rsid w:val="00BB61DD"/>
    <w:rsid w:val="00BB67D5"/>
    <w:rsid w:val="00BB6889"/>
    <w:rsid w:val="00BB6B17"/>
    <w:rsid w:val="00BB72D1"/>
    <w:rsid w:val="00BB7C84"/>
    <w:rsid w:val="00BC020A"/>
    <w:rsid w:val="00BC0B50"/>
    <w:rsid w:val="00BC0BF2"/>
    <w:rsid w:val="00BC13A7"/>
    <w:rsid w:val="00BC1827"/>
    <w:rsid w:val="00BC22D4"/>
    <w:rsid w:val="00BC241A"/>
    <w:rsid w:val="00BC2B2E"/>
    <w:rsid w:val="00BC2E2B"/>
    <w:rsid w:val="00BC374F"/>
    <w:rsid w:val="00BC3812"/>
    <w:rsid w:val="00BC39CC"/>
    <w:rsid w:val="00BC3A62"/>
    <w:rsid w:val="00BC3E3B"/>
    <w:rsid w:val="00BC41E4"/>
    <w:rsid w:val="00BC43BB"/>
    <w:rsid w:val="00BC44D8"/>
    <w:rsid w:val="00BC4563"/>
    <w:rsid w:val="00BC4754"/>
    <w:rsid w:val="00BC4905"/>
    <w:rsid w:val="00BC4A77"/>
    <w:rsid w:val="00BC50BE"/>
    <w:rsid w:val="00BC511D"/>
    <w:rsid w:val="00BC5522"/>
    <w:rsid w:val="00BC6B96"/>
    <w:rsid w:val="00BC6BCD"/>
    <w:rsid w:val="00BC72F1"/>
    <w:rsid w:val="00BC7746"/>
    <w:rsid w:val="00BC78D7"/>
    <w:rsid w:val="00BC799A"/>
    <w:rsid w:val="00BD08FD"/>
    <w:rsid w:val="00BD0DAB"/>
    <w:rsid w:val="00BD0DB2"/>
    <w:rsid w:val="00BD0FE6"/>
    <w:rsid w:val="00BD1842"/>
    <w:rsid w:val="00BD1CFF"/>
    <w:rsid w:val="00BD2010"/>
    <w:rsid w:val="00BD20C3"/>
    <w:rsid w:val="00BD330D"/>
    <w:rsid w:val="00BD34FE"/>
    <w:rsid w:val="00BD3529"/>
    <w:rsid w:val="00BD3B46"/>
    <w:rsid w:val="00BD3DEC"/>
    <w:rsid w:val="00BD3F11"/>
    <w:rsid w:val="00BD4332"/>
    <w:rsid w:val="00BD44D6"/>
    <w:rsid w:val="00BD452A"/>
    <w:rsid w:val="00BD4B53"/>
    <w:rsid w:val="00BD4E8E"/>
    <w:rsid w:val="00BD4FB4"/>
    <w:rsid w:val="00BD5349"/>
    <w:rsid w:val="00BD5D19"/>
    <w:rsid w:val="00BD63F2"/>
    <w:rsid w:val="00BD7BDE"/>
    <w:rsid w:val="00BD7C12"/>
    <w:rsid w:val="00BE099D"/>
    <w:rsid w:val="00BE0D0D"/>
    <w:rsid w:val="00BE0F1F"/>
    <w:rsid w:val="00BE1219"/>
    <w:rsid w:val="00BE192D"/>
    <w:rsid w:val="00BE1949"/>
    <w:rsid w:val="00BE1F6E"/>
    <w:rsid w:val="00BE22B5"/>
    <w:rsid w:val="00BE235F"/>
    <w:rsid w:val="00BE2916"/>
    <w:rsid w:val="00BE2D80"/>
    <w:rsid w:val="00BE3CB2"/>
    <w:rsid w:val="00BE4227"/>
    <w:rsid w:val="00BE4234"/>
    <w:rsid w:val="00BE4537"/>
    <w:rsid w:val="00BE5219"/>
    <w:rsid w:val="00BE5CF1"/>
    <w:rsid w:val="00BE6130"/>
    <w:rsid w:val="00BE6309"/>
    <w:rsid w:val="00BE6E87"/>
    <w:rsid w:val="00BE73D9"/>
    <w:rsid w:val="00BE7C06"/>
    <w:rsid w:val="00BE7EF0"/>
    <w:rsid w:val="00BF0835"/>
    <w:rsid w:val="00BF094F"/>
    <w:rsid w:val="00BF0BD4"/>
    <w:rsid w:val="00BF0C06"/>
    <w:rsid w:val="00BF1472"/>
    <w:rsid w:val="00BF22E9"/>
    <w:rsid w:val="00BF2602"/>
    <w:rsid w:val="00BF32E6"/>
    <w:rsid w:val="00BF3A17"/>
    <w:rsid w:val="00BF4546"/>
    <w:rsid w:val="00BF5CC4"/>
    <w:rsid w:val="00BF635F"/>
    <w:rsid w:val="00BF6457"/>
    <w:rsid w:val="00BF6AE9"/>
    <w:rsid w:val="00BF6AF3"/>
    <w:rsid w:val="00BF6BF3"/>
    <w:rsid w:val="00BF71B8"/>
    <w:rsid w:val="00BF72D6"/>
    <w:rsid w:val="00BF75B9"/>
    <w:rsid w:val="00BF7938"/>
    <w:rsid w:val="00BF7943"/>
    <w:rsid w:val="00BF7DA7"/>
    <w:rsid w:val="00C0005C"/>
    <w:rsid w:val="00C00E82"/>
    <w:rsid w:val="00C01654"/>
    <w:rsid w:val="00C01C4A"/>
    <w:rsid w:val="00C01E29"/>
    <w:rsid w:val="00C024B6"/>
    <w:rsid w:val="00C043DF"/>
    <w:rsid w:val="00C0464B"/>
    <w:rsid w:val="00C056FD"/>
    <w:rsid w:val="00C06233"/>
    <w:rsid w:val="00C06EA6"/>
    <w:rsid w:val="00C079E2"/>
    <w:rsid w:val="00C1056C"/>
    <w:rsid w:val="00C1104E"/>
    <w:rsid w:val="00C117B2"/>
    <w:rsid w:val="00C11DEE"/>
    <w:rsid w:val="00C11E57"/>
    <w:rsid w:val="00C12AE6"/>
    <w:rsid w:val="00C1318A"/>
    <w:rsid w:val="00C13ADE"/>
    <w:rsid w:val="00C150D0"/>
    <w:rsid w:val="00C1523A"/>
    <w:rsid w:val="00C1546D"/>
    <w:rsid w:val="00C155F5"/>
    <w:rsid w:val="00C164BC"/>
    <w:rsid w:val="00C1656C"/>
    <w:rsid w:val="00C16767"/>
    <w:rsid w:val="00C16C27"/>
    <w:rsid w:val="00C1774B"/>
    <w:rsid w:val="00C177C8"/>
    <w:rsid w:val="00C17872"/>
    <w:rsid w:val="00C17ED3"/>
    <w:rsid w:val="00C2026F"/>
    <w:rsid w:val="00C203CB"/>
    <w:rsid w:val="00C204E9"/>
    <w:rsid w:val="00C204F5"/>
    <w:rsid w:val="00C20CE3"/>
    <w:rsid w:val="00C20FC0"/>
    <w:rsid w:val="00C20FD4"/>
    <w:rsid w:val="00C213C7"/>
    <w:rsid w:val="00C215E3"/>
    <w:rsid w:val="00C2210C"/>
    <w:rsid w:val="00C23229"/>
    <w:rsid w:val="00C24076"/>
    <w:rsid w:val="00C2426D"/>
    <w:rsid w:val="00C2443F"/>
    <w:rsid w:val="00C2503B"/>
    <w:rsid w:val="00C25FF4"/>
    <w:rsid w:val="00C263ED"/>
    <w:rsid w:val="00C2699C"/>
    <w:rsid w:val="00C26F74"/>
    <w:rsid w:val="00C279E1"/>
    <w:rsid w:val="00C27D15"/>
    <w:rsid w:val="00C306D6"/>
    <w:rsid w:val="00C31284"/>
    <w:rsid w:val="00C312A5"/>
    <w:rsid w:val="00C31491"/>
    <w:rsid w:val="00C31551"/>
    <w:rsid w:val="00C32327"/>
    <w:rsid w:val="00C32378"/>
    <w:rsid w:val="00C328D9"/>
    <w:rsid w:val="00C32913"/>
    <w:rsid w:val="00C32958"/>
    <w:rsid w:val="00C32C08"/>
    <w:rsid w:val="00C32DEF"/>
    <w:rsid w:val="00C347A7"/>
    <w:rsid w:val="00C34F29"/>
    <w:rsid w:val="00C35298"/>
    <w:rsid w:val="00C3554F"/>
    <w:rsid w:val="00C356FF"/>
    <w:rsid w:val="00C35845"/>
    <w:rsid w:val="00C36B48"/>
    <w:rsid w:val="00C36EF4"/>
    <w:rsid w:val="00C37783"/>
    <w:rsid w:val="00C37AAD"/>
    <w:rsid w:val="00C37F25"/>
    <w:rsid w:val="00C40435"/>
    <w:rsid w:val="00C40CF1"/>
    <w:rsid w:val="00C41552"/>
    <w:rsid w:val="00C41FD8"/>
    <w:rsid w:val="00C423B9"/>
    <w:rsid w:val="00C42447"/>
    <w:rsid w:val="00C4267D"/>
    <w:rsid w:val="00C42A6B"/>
    <w:rsid w:val="00C42C0F"/>
    <w:rsid w:val="00C4339B"/>
    <w:rsid w:val="00C435BB"/>
    <w:rsid w:val="00C43F0A"/>
    <w:rsid w:val="00C43F46"/>
    <w:rsid w:val="00C443FE"/>
    <w:rsid w:val="00C44505"/>
    <w:rsid w:val="00C4474D"/>
    <w:rsid w:val="00C45434"/>
    <w:rsid w:val="00C455B1"/>
    <w:rsid w:val="00C4588E"/>
    <w:rsid w:val="00C466AA"/>
    <w:rsid w:val="00C47016"/>
    <w:rsid w:val="00C470C9"/>
    <w:rsid w:val="00C4710D"/>
    <w:rsid w:val="00C474AA"/>
    <w:rsid w:val="00C477AF"/>
    <w:rsid w:val="00C47B5B"/>
    <w:rsid w:val="00C50189"/>
    <w:rsid w:val="00C5081F"/>
    <w:rsid w:val="00C50855"/>
    <w:rsid w:val="00C5097F"/>
    <w:rsid w:val="00C50CD6"/>
    <w:rsid w:val="00C51E23"/>
    <w:rsid w:val="00C51FDD"/>
    <w:rsid w:val="00C530F8"/>
    <w:rsid w:val="00C53394"/>
    <w:rsid w:val="00C541EC"/>
    <w:rsid w:val="00C54FDE"/>
    <w:rsid w:val="00C5522B"/>
    <w:rsid w:val="00C5580D"/>
    <w:rsid w:val="00C55C38"/>
    <w:rsid w:val="00C55E0E"/>
    <w:rsid w:val="00C567C7"/>
    <w:rsid w:val="00C5738A"/>
    <w:rsid w:val="00C57AAA"/>
    <w:rsid w:val="00C57DA5"/>
    <w:rsid w:val="00C57E39"/>
    <w:rsid w:val="00C60088"/>
    <w:rsid w:val="00C603DF"/>
    <w:rsid w:val="00C614D4"/>
    <w:rsid w:val="00C6194A"/>
    <w:rsid w:val="00C61E4B"/>
    <w:rsid w:val="00C62058"/>
    <w:rsid w:val="00C633C8"/>
    <w:rsid w:val="00C63CD1"/>
    <w:rsid w:val="00C646AE"/>
    <w:rsid w:val="00C64EB2"/>
    <w:rsid w:val="00C64F66"/>
    <w:rsid w:val="00C6530E"/>
    <w:rsid w:val="00C662D1"/>
    <w:rsid w:val="00C66A94"/>
    <w:rsid w:val="00C66AB4"/>
    <w:rsid w:val="00C67737"/>
    <w:rsid w:val="00C67865"/>
    <w:rsid w:val="00C67B4F"/>
    <w:rsid w:val="00C70CE4"/>
    <w:rsid w:val="00C7178A"/>
    <w:rsid w:val="00C71A56"/>
    <w:rsid w:val="00C71DD1"/>
    <w:rsid w:val="00C7261B"/>
    <w:rsid w:val="00C72703"/>
    <w:rsid w:val="00C72A1A"/>
    <w:rsid w:val="00C72B08"/>
    <w:rsid w:val="00C733E2"/>
    <w:rsid w:val="00C7359F"/>
    <w:rsid w:val="00C736DA"/>
    <w:rsid w:val="00C737C5"/>
    <w:rsid w:val="00C73C1F"/>
    <w:rsid w:val="00C73EA8"/>
    <w:rsid w:val="00C7484E"/>
    <w:rsid w:val="00C7492A"/>
    <w:rsid w:val="00C74C26"/>
    <w:rsid w:val="00C74F92"/>
    <w:rsid w:val="00C74F95"/>
    <w:rsid w:val="00C75796"/>
    <w:rsid w:val="00C75874"/>
    <w:rsid w:val="00C76239"/>
    <w:rsid w:val="00C7655C"/>
    <w:rsid w:val="00C767BC"/>
    <w:rsid w:val="00C76BEF"/>
    <w:rsid w:val="00C76D36"/>
    <w:rsid w:val="00C77095"/>
    <w:rsid w:val="00C77841"/>
    <w:rsid w:val="00C80960"/>
    <w:rsid w:val="00C809AA"/>
    <w:rsid w:val="00C80A05"/>
    <w:rsid w:val="00C81232"/>
    <w:rsid w:val="00C81A81"/>
    <w:rsid w:val="00C81C7C"/>
    <w:rsid w:val="00C82116"/>
    <w:rsid w:val="00C82184"/>
    <w:rsid w:val="00C82238"/>
    <w:rsid w:val="00C82255"/>
    <w:rsid w:val="00C82BA6"/>
    <w:rsid w:val="00C8376B"/>
    <w:rsid w:val="00C83A40"/>
    <w:rsid w:val="00C83F76"/>
    <w:rsid w:val="00C8414C"/>
    <w:rsid w:val="00C8443F"/>
    <w:rsid w:val="00C844B1"/>
    <w:rsid w:val="00C84747"/>
    <w:rsid w:val="00C850B4"/>
    <w:rsid w:val="00C8574C"/>
    <w:rsid w:val="00C858A4"/>
    <w:rsid w:val="00C85D69"/>
    <w:rsid w:val="00C85E04"/>
    <w:rsid w:val="00C85FEB"/>
    <w:rsid w:val="00C86FB3"/>
    <w:rsid w:val="00C87061"/>
    <w:rsid w:val="00C87471"/>
    <w:rsid w:val="00C87F57"/>
    <w:rsid w:val="00C9002A"/>
    <w:rsid w:val="00C900B3"/>
    <w:rsid w:val="00C90228"/>
    <w:rsid w:val="00C90B51"/>
    <w:rsid w:val="00C921D0"/>
    <w:rsid w:val="00C9224F"/>
    <w:rsid w:val="00C92AEE"/>
    <w:rsid w:val="00C92F2F"/>
    <w:rsid w:val="00C93085"/>
    <w:rsid w:val="00C9328D"/>
    <w:rsid w:val="00C9353B"/>
    <w:rsid w:val="00C93D4C"/>
    <w:rsid w:val="00C93D77"/>
    <w:rsid w:val="00C93DBC"/>
    <w:rsid w:val="00C93DC8"/>
    <w:rsid w:val="00C93F45"/>
    <w:rsid w:val="00C944A8"/>
    <w:rsid w:val="00C9457A"/>
    <w:rsid w:val="00C947E9"/>
    <w:rsid w:val="00C94BAB"/>
    <w:rsid w:val="00C9583B"/>
    <w:rsid w:val="00C96451"/>
    <w:rsid w:val="00C96E6B"/>
    <w:rsid w:val="00C96F86"/>
    <w:rsid w:val="00C97511"/>
    <w:rsid w:val="00C9764D"/>
    <w:rsid w:val="00C97B5D"/>
    <w:rsid w:val="00C97F46"/>
    <w:rsid w:val="00CA02BF"/>
    <w:rsid w:val="00CA045C"/>
    <w:rsid w:val="00CA05ED"/>
    <w:rsid w:val="00CA070B"/>
    <w:rsid w:val="00CA0EEB"/>
    <w:rsid w:val="00CA1567"/>
    <w:rsid w:val="00CA1F75"/>
    <w:rsid w:val="00CA227F"/>
    <w:rsid w:val="00CA2397"/>
    <w:rsid w:val="00CA24B2"/>
    <w:rsid w:val="00CA29CE"/>
    <w:rsid w:val="00CA2A1B"/>
    <w:rsid w:val="00CA302D"/>
    <w:rsid w:val="00CA32CA"/>
    <w:rsid w:val="00CA3496"/>
    <w:rsid w:val="00CA359C"/>
    <w:rsid w:val="00CA3606"/>
    <w:rsid w:val="00CA3857"/>
    <w:rsid w:val="00CA3859"/>
    <w:rsid w:val="00CA40B9"/>
    <w:rsid w:val="00CA40CC"/>
    <w:rsid w:val="00CA4429"/>
    <w:rsid w:val="00CA562D"/>
    <w:rsid w:val="00CA6CBA"/>
    <w:rsid w:val="00CA6F1D"/>
    <w:rsid w:val="00CA7597"/>
    <w:rsid w:val="00CA77E4"/>
    <w:rsid w:val="00CA7CA9"/>
    <w:rsid w:val="00CB0429"/>
    <w:rsid w:val="00CB0804"/>
    <w:rsid w:val="00CB0818"/>
    <w:rsid w:val="00CB0B06"/>
    <w:rsid w:val="00CB0D4B"/>
    <w:rsid w:val="00CB0FB1"/>
    <w:rsid w:val="00CB11A5"/>
    <w:rsid w:val="00CB1725"/>
    <w:rsid w:val="00CB2CB9"/>
    <w:rsid w:val="00CB2CD8"/>
    <w:rsid w:val="00CB2CEB"/>
    <w:rsid w:val="00CB380B"/>
    <w:rsid w:val="00CB5247"/>
    <w:rsid w:val="00CB5447"/>
    <w:rsid w:val="00CB583B"/>
    <w:rsid w:val="00CB5FD6"/>
    <w:rsid w:val="00CB6FBA"/>
    <w:rsid w:val="00CB7174"/>
    <w:rsid w:val="00CB71D6"/>
    <w:rsid w:val="00CB749D"/>
    <w:rsid w:val="00CB74CF"/>
    <w:rsid w:val="00CB75E6"/>
    <w:rsid w:val="00CB762E"/>
    <w:rsid w:val="00CB7B01"/>
    <w:rsid w:val="00CB7C4F"/>
    <w:rsid w:val="00CB7D6C"/>
    <w:rsid w:val="00CC059D"/>
    <w:rsid w:val="00CC0B0F"/>
    <w:rsid w:val="00CC122F"/>
    <w:rsid w:val="00CC23F2"/>
    <w:rsid w:val="00CC2A96"/>
    <w:rsid w:val="00CC2C4E"/>
    <w:rsid w:val="00CC4818"/>
    <w:rsid w:val="00CC4ED0"/>
    <w:rsid w:val="00CC5499"/>
    <w:rsid w:val="00CC5563"/>
    <w:rsid w:val="00CC5565"/>
    <w:rsid w:val="00CC55E4"/>
    <w:rsid w:val="00CC5652"/>
    <w:rsid w:val="00CC57B0"/>
    <w:rsid w:val="00CC5F06"/>
    <w:rsid w:val="00CC63A6"/>
    <w:rsid w:val="00CC656C"/>
    <w:rsid w:val="00CC66DB"/>
    <w:rsid w:val="00CC66F9"/>
    <w:rsid w:val="00CC70EE"/>
    <w:rsid w:val="00CC7250"/>
    <w:rsid w:val="00CC7386"/>
    <w:rsid w:val="00CC7885"/>
    <w:rsid w:val="00CC7F9C"/>
    <w:rsid w:val="00CD0EA8"/>
    <w:rsid w:val="00CD10D7"/>
    <w:rsid w:val="00CD1BC2"/>
    <w:rsid w:val="00CD1C33"/>
    <w:rsid w:val="00CD2355"/>
    <w:rsid w:val="00CD2797"/>
    <w:rsid w:val="00CD27C1"/>
    <w:rsid w:val="00CD298A"/>
    <w:rsid w:val="00CD2ABF"/>
    <w:rsid w:val="00CD339D"/>
    <w:rsid w:val="00CD46B4"/>
    <w:rsid w:val="00CD4A33"/>
    <w:rsid w:val="00CD4E76"/>
    <w:rsid w:val="00CD50E4"/>
    <w:rsid w:val="00CD56A0"/>
    <w:rsid w:val="00CD69C6"/>
    <w:rsid w:val="00CD6BCF"/>
    <w:rsid w:val="00CD6CD3"/>
    <w:rsid w:val="00CD7000"/>
    <w:rsid w:val="00CD7381"/>
    <w:rsid w:val="00CD7524"/>
    <w:rsid w:val="00CD776A"/>
    <w:rsid w:val="00CD77B3"/>
    <w:rsid w:val="00CD790F"/>
    <w:rsid w:val="00CE098A"/>
    <w:rsid w:val="00CE1152"/>
    <w:rsid w:val="00CE1468"/>
    <w:rsid w:val="00CE2815"/>
    <w:rsid w:val="00CE286E"/>
    <w:rsid w:val="00CE2DCE"/>
    <w:rsid w:val="00CE3166"/>
    <w:rsid w:val="00CE337E"/>
    <w:rsid w:val="00CE37BA"/>
    <w:rsid w:val="00CE38B7"/>
    <w:rsid w:val="00CE3A8C"/>
    <w:rsid w:val="00CE4797"/>
    <w:rsid w:val="00CE4A8F"/>
    <w:rsid w:val="00CE4D26"/>
    <w:rsid w:val="00CE518D"/>
    <w:rsid w:val="00CE53D8"/>
    <w:rsid w:val="00CE5A15"/>
    <w:rsid w:val="00CE5C2A"/>
    <w:rsid w:val="00CE5C78"/>
    <w:rsid w:val="00CE5FC0"/>
    <w:rsid w:val="00CE65CF"/>
    <w:rsid w:val="00CE6B98"/>
    <w:rsid w:val="00CE6BF9"/>
    <w:rsid w:val="00CE6CB9"/>
    <w:rsid w:val="00CE6D5D"/>
    <w:rsid w:val="00CE6DCD"/>
    <w:rsid w:val="00CE6E28"/>
    <w:rsid w:val="00CE6F29"/>
    <w:rsid w:val="00CE75E5"/>
    <w:rsid w:val="00CE7D0A"/>
    <w:rsid w:val="00CE7D72"/>
    <w:rsid w:val="00CF00B3"/>
    <w:rsid w:val="00CF01EF"/>
    <w:rsid w:val="00CF085F"/>
    <w:rsid w:val="00CF117F"/>
    <w:rsid w:val="00CF188B"/>
    <w:rsid w:val="00CF1998"/>
    <w:rsid w:val="00CF1D58"/>
    <w:rsid w:val="00CF269C"/>
    <w:rsid w:val="00CF295C"/>
    <w:rsid w:val="00CF2B72"/>
    <w:rsid w:val="00CF3063"/>
    <w:rsid w:val="00CF341D"/>
    <w:rsid w:val="00CF3420"/>
    <w:rsid w:val="00CF39E7"/>
    <w:rsid w:val="00CF3B1F"/>
    <w:rsid w:val="00CF4147"/>
    <w:rsid w:val="00CF483B"/>
    <w:rsid w:val="00CF5A20"/>
    <w:rsid w:val="00CF5A8C"/>
    <w:rsid w:val="00CF5EB2"/>
    <w:rsid w:val="00CF696C"/>
    <w:rsid w:val="00CF6CD3"/>
    <w:rsid w:val="00CF736C"/>
    <w:rsid w:val="00CF765B"/>
    <w:rsid w:val="00CF7828"/>
    <w:rsid w:val="00D0024B"/>
    <w:rsid w:val="00D00557"/>
    <w:rsid w:val="00D00739"/>
    <w:rsid w:val="00D00882"/>
    <w:rsid w:val="00D00F4D"/>
    <w:rsid w:val="00D01E7C"/>
    <w:rsid w:val="00D02121"/>
    <w:rsid w:val="00D02246"/>
    <w:rsid w:val="00D0235E"/>
    <w:rsid w:val="00D02A61"/>
    <w:rsid w:val="00D02E21"/>
    <w:rsid w:val="00D0331E"/>
    <w:rsid w:val="00D041A0"/>
    <w:rsid w:val="00D044FE"/>
    <w:rsid w:val="00D04A69"/>
    <w:rsid w:val="00D04E6D"/>
    <w:rsid w:val="00D05C94"/>
    <w:rsid w:val="00D0654F"/>
    <w:rsid w:val="00D068FD"/>
    <w:rsid w:val="00D06ACC"/>
    <w:rsid w:val="00D06B38"/>
    <w:rsid w:val="00D06BDD"/>
    <w:rsid w:val="00D071C0"/>
    <w:rsid w:val="00D071CD"/>
    <w:rsid w:val="00D079D8"/>
    <w:rsid w:val="00D07A20"/>
    <w:rsid w:val="00D07BFC"/>
    <w:rsid w:val="00D1059C"/>
    <w:rsid w:val="00D114EA"/>
    <w:rsid w:val="00D11999"/>
    <w:rsid w:val="00D119BD"/>
    <w:rsid w:val="00D1234F"/>
    <w:rsid w:val="00D1293A"/>
    <w:rsid w:val="00D13395"/>
    <w:rsid w:val="00D13440"/>
    <w:rsid w:val="00D13A70"/>
    <w:rsid w:val="00D13FF0"/>
    <w:rsid w:val="00D14C39"/>
    <w:rsid w:val="00D14EE5"/>
    <w:rsid w:val="00D15267"/>
    <w:rsid w:val="00D152A5"/>
    <w:rsid w:val="00D15523"/>
    <w:rsid w:val="00D155D1"/>
    <w:rsid w:val="00D16029"/>
    <w:rsid w:val="00D16424"/>
    <w:rsid w:val="00D16484"/>
    <w:rsid w:val="00D1659F"/>
    <w:rsid w:val="00D169BE"/>
    <w:rsid w:val="00D16A0F"/>
    <w:rsid w:val="00D176A7"/>
    <w:rsid w:val="00D20349"/>
    <w:rsid w:val="00D20544"/>
    <w:rsid w:val="00D209A1"/>
    <w:rsid w:val="00D20F48"/>
    <w:rsid w:val="00D21A31"/>
    <w:rsid w:val="00D21DDB"/>
    <w:rsid w:val="00D22392"/>
    <w:rsid w:val="00D22D3D"/>
    <w:rsid w:val="00D22EEF"/>
    <w:rsid w:val="00D23172"/>
    <w:rsid w:val="00D24697"/>
    <w:rsid w:val="00D2479F"/>
    <w:rsid w:val="00D25A1A"/>
    <w:rsid w:val="00D25FD9"/>
    <w:rsid w:val="00D26109"/>
    <w:rsid w:val="00D2629B"/>
    <w:rsid w:val="00D264AA"/>
    <w:rsid w:val="00D26553"/>
    <w:rsid w:val="00D266D6"/>
    <w:rsid w:val="00D26BF8"/>
    <w:rsid w:val="00D26FE1"/>
    <w:rsid w:val="00D274CE"/>
    <w:rsid w:val="00D279C4"/>
    <w:rsid w:val="00D30F7C"/>
    <w:rsid w:val="00D3130F"/>
    <w:rsid w:val="00D316FF"/>
    <w:rsid w:val="00D31EDA"/>
    <w:rsid w:val="00D33016"/>
    <w:rsid w:val="00D3343B"/>
    <w:rsid w:val="00D33A4A"/>
    <w:rsid w:val="00D34469"/>
    <w:rsid w:val="00D34E5B"/>
    <w:rsid w:val="00D34FEF"/>
    <w:rsid w:val="00D352A9"/>
    <w:rsid w:val="00D35525"/>
    <w:rsid w:val="00D35986"/>
    <w:rsid w:val="00D35D62"/>
    <w:rsid w:val="00D35E7D"/>
    <w:rsid w:val="00D362D3"/>
    <w:rsid w:val="00D3654F"/>
    <w:rsid w:val="00D36A74"/>
    <w:rsid w:val="00D372B2"/>
    <w:rsid w:val="00D3774A"/>
    <w:rsid w:val="00D37B40"/>
    <w:rsid w:val="00D37F69"/>
    <w:rsid w:val="00D402C8"/>
    <w:rsid w:val="00D40343"/>
    <w:rsid w:val="00D40446"/>
    <w:rsid w:val="00D40A75"/>
    <w:rsid w:val="00D40DB4"/>
    <w:rsid w:val="00D40E28"/>
    <w:rsid w:val="00D40ED9"/>
    <w:rsid w:val="00D41A93"/>
    <w:rsid w:val="00D41AAC"/>
    <w:rsid w:val="00D41F01"/>
    <w:rsid w:val="00D42FF8"/>
    <w:rsid w:val="00D43418"/>
    <w:rsid w:val="00D43E1F"/>
    <w:rsid w:val="00D43E83"/>
    <w:rsid w:val="00D441CB"/>
    <w:rsid w:val="00D44ABF"/>
    <w:rsid w:val="00D44DD9"/>
    <w:rsid w:val="00D44E95"/>
    <w:rsid w:val="00D4505B"/>
    <w:rsid w:val="00D45C17"/>
    <w:rsid w:val="00D45F2A"/>
    <w:rsid w:val="00D461D5"/>
    <w:rsid w:val="00D46B17"/>
    <w:rsid w:val="00D46EAD"/>
    <w:rsid w:val="00D47524"/>
    <w:rsid w:val="00D47AA3"/>
    <w:rsid w:val="00D47C2B"/>
    <w:rsid w:val="00D47DBD"/>
    <w:rsid w:val="00D5001B"/>
    <w:rsid w:val="00D502C0"/>
    <w:rsid w:val="00D5046D"/>
    <w:rsid w:val="00D50650"/>
    <w:rsid w:val="00D508C4"/>
    <w:rsid w:val="00D50995"/>
    <w:rsid w:val="00D51856"/>
    <w:rsid w:val="00D51B3E"/>
    <w:rsid w:val="00D52013"/>
    <w:rsid w:val="00D521B7"/>
    <w:rsid w:val="00D52222"/>
    <w:rsid w:val="00D52370"/>
    <w:rsid w:val="00D52C02"/>
    <w:rsid w:val="00D53311"/>
    <w:rsid w:val="00D53545"/>
    <w:rsid w:val="00D535B1"/>
    <w:rsid w:val="00D53A46"/>
    <w:rsid w:val="00D5476C"/>
    <w:rsid w:val="00D55215"/>
    <w:rsid w:val="00D5560A"/>
    <w:rsid w:val="00D556C2"/>
    <w:rsid w:val="00D55AAE"/>
    <w:rsid w:val="00D55F10"/>
    <w:rsid w:val="00D560F1"/>
    <w:rsid w:val="00D56A31"/>
    <w:rsid w:val="00D56AA7"/>
    <w:rsid w:val="00D571A4"/>
    <w:rsid w:val="00D5728A"/>
    <w:rsid w:val="00D57CE9"/>
    <w:rsid w:val="00D604F5"/>
    <w:rsid w:val="00D60D31"/>
    <w:rsid w:val="00D61215"/>
    <w:rsid w:val="00D619F5"/>
    <w:rsid w:val="00D61CD4"/>
    <w:rsid w:val="00D620D4"/>
    <w:rsid w:val="00D622C6"/>
    <w:rsid w:val="00D624AF"/>
    <w:rsid w:val="00D62538"/>
    <w:rsid w:val="00D62586"/>
    <w:rsid w:val="00D62A95"/>
    <w:rsid w:val="00D62B3D"/>
    <w:rsid w:val="00D62E5C"/>
    <w:rsid w:val="00D63206"/>
    <w:rsid w:val="00D638D2"/>
    <w:rsid w:val="00D63B6E"/>
    <w:rsid w:val="00D640F6"/>
    <w:rsid w:val="00D650CF"/>
    <w:rsid w:val="00D652C8"/>
    <w:rsid w:val="00D65319"/>
    <w:rsid w:val="00D66041"/>
    <w:rsid w:val="00D665E7"/>
    <w:rsid w:val="00D67295"/>
    <w:rsid w:val="00D67732"/>
    <w:rsid w:val="00D7012D"/>
    <w:rsid w:val="00D70520"/>
    <w:rsid w:val="00D70677"/>
    <w:rsid w:val="00D70A5F"/>
    <w:rsid w:val="00D713E0"/>
    <w:rsid w:val="00D714C5"/>
    <w:rsid w:val="00D71AA2"/>
    <w:rsid w:val="00D71AAE"/>
    <w:rsid w:val="00D71B5D"/>
    <w:rsid w:val="00D72334"/>
    <w:rsid w:val="00D7325A"/>
    <w:rsid w:val="00D73634"/>
    <w:rsid w:val="00D73C1C"/>
    <w:rsid w:val="00D74478"/>
    <w:rsid w:val="00D7527C"/>
    <w:rsid w:val="00D752E5"/>
    <w:rsid w:val="00D753C6"/>
    <w:rsid w:val="00D7560D"/>
    <w:rsid w:val="00D757E7"/>
    <w:rsid w:val="00D7680B"/>
    <w:rsid w:val="00D76D46"/>
    <w:rsid w:val="00D774D0"/>
    <w:rsid w:val="00D805EE"/>
    <w:rsid w:val="00D80C51"/>
    <w:rsid w:val="00D812F6"/>
    <w:rsid w:val="00D821C3"/>
    <w:rsid w:val="00D82200"/>
    <w:rsid w:val="00D826AC"/>
    <w:rsid w:val="00D82AE4"/>
    <w:rsid w:val="00D82CBA"/>
    <w:rsid w:val="00D82F0C"/>
    <w:rsid w:val="00D831E0"/>
    <w:rsid w:val="00D83542"/>
    <w:rsid w:val="00D845F3"/>
    <w:rsid w:val="00D85233"/>
    <w:rsid w:val="00D8527D"/>
    <w:rsid w:val="00D855B5"/>
    <w:rsid w:val="00D85C0D"/>
    <w:rsid w:val="00D86467"/>
    <w:rsid w:val="00D86B21"/>
    <w:rsid w:val="00D86BCA"/>
    <w:rsid w:val="00D872F8"/>
    <w:rsid w:val="00D8733C"/>
    <w:rsid w:val="00D878C3"/>
    <w:rsid w:val="00D90196"/>
    <w:rsid w:val="00D90733"/>
    <w:rsid w:val="00D9086C"/>
    <w:rsid w:val="00D90978"/>
    <w:rsid w:val="00D90A95"/>
    <w:rsid w:val="00D91D6B"/>
    <w:rsid w:val="00D91ECE"/>
    <w:rsid w:val="00D9221D"/>
    <w:rsid w:val="00D9234D"/>
    <w:rsid w:val="00D92996"/>
    <w:rsid w:val="00D92FDC"/>
    <w:rsid w:val="00D931B3"/>
    <w:rsid w:val="00D93548"/>
    <w:rsid w:val="00D93CBE"/>
    <w:rsid w:val="00D941DE"/>
    <w:rsid w:val="00D94861"/>
    <w:rsid w:val="00D94CEF"/>
    <w:rsid w:val="00D9524E"/>
    <w:rsid w:val="00D95D98"/>
    <w:rsid w:val="00D95DFD"/>
    <w:rsid w:val="00D962A5"/>
    <w:rsid w:val="00D9639F"/>
    <w:rsid w:val="00D96AD5"/>
    <w:rsid w:val="00D97223"/>
    <w:rsid w:val="00D97BC9"/>
    <w:rsid w:val="00D97E57"/>
    <w:rsid w:val="00D97EAB"/>
    <w:rsid w:val="00DA03C1"/>
    <w:rsid w:val="00DA06A5"/>
    <w:rsid w:val="00DA0FBE"/>
    <w:rsid w:val="00DA21A8"/>
    <w:rsid w:val="00DA29E8"/>
    <w:rsid w:val="00DA2BD4"/>
    <w:rsid w:val="00DA2EEC"/>
    <w:rsid w:val="00DA3D19"/>
    <w:rsid w:val="00DA5058"/>
    <w:rsid w:val="00DA5452"/>
    <w:rsid w:val="00DA5F09"/>
    <w:rsid w:val="00DA6514"/>
    <w:rsid w:val="00DA673F"/>
    <w:rsid w:val="00DA6C67"/>
    <w:rsid w:val="00DA6D23"/>
    <w:rsid w:val="00DA6E7F"/>
    <w:rsid w:val="00DA713D"/>
    <w:rsid w:val="00DA7BBE"/>
    <w:rsid w:val="00DB08F2"/>
    <w:rsid w:val="00DB0AC8"/>
    <w:rsid w:val="00DB0C59"/>
    <w:rsid w:val="00DB1BB5"/>
    <w:rsid w:val="00DB2369"/>
    <w:rsid w:val="00DB274D"/>
    <w:rsid w:val="00DB28B9"/>
    <w:rsid w:val="00DB317C"/>
    <w:rsid w:val="00DB3956"/>
    <w:rsid w:val="00DB3F90"/>
    <w:rsid w:val="00DB4179"/>
    <w:rsid w:val="00DB42A1"/>
    <w:rsid w:val="00DB432B"/>
    <w:rsid w:val="00DB4FBC"/>
    <w:rsid w:val="00DB5554"/>
    <w:rsid w:val="00DB5912"/>
    <w:rsid w:val="00DB6A98"/>
    <w:rsid w:val="00DB6C53"/>
    <w:rsid w:val="00DB76D1"/>
    <w:rsid w:val="00DB7A63"/>
    <w:rsid w:val="00DC0512"/>
    <w:rsid w:val="00DC0865"/>
    <w:rsid w:val="00DC0A3E"/>
    <w:rsid w:val="00DC0AF5"/>
    <w:rsid w:val="00DC1153"/>
    <w:rsid w:val="00DC1904"/>
    <w:rsid w:val="00DC1BBC"/>
    <w:rsid w:val="00DC1D97"/>
    <w:rsid w:val="00DC1E36"/>
    <w:rsid w:val="00DC1E46"/>
    <w:rsid w:val="00DC27D0"/>
    <w:rsid w:val="00DC330E"/>
    <w:rsid w:val="00DC39FA"/>
    <w:rsid w:val="00DC421A"/>
    <w:rsid w:val="00DC4EBF"/>
    <w:rsid w:val="00DC50C8"/>
    <w:rsid w:val="00DC526F"/>
    <w:rsid w:val="00DC5B1B"/>
    <w:rsid w:val="00DC5C15"/>
    <w:rsid w:val="00DC5F67"/>
    <w:rsid w:val="00DC67B3"/>
    <w:rsid w:val="00DC6ADC"/>
    <w:rsid w:val="00DC6B24"/>
    <w:rsid w:val="00DC73B8"/>
    <w:rsid w:val="00DC7873"/>
    <w:rsid w:val="00DC798E"/>
    <w:rsid w:val="00DC7EC4"/>
    <w:rsid w:val="00DD02BB"/>
    <w:rsid w:val="00DD02E1"/>
    <w:rsid w:val="00DD1571"/>
    <w:rsid w:val="00DD18E0"/>
    <w:rsid w:val="00DD1F5F"/>
    <w:rsid w:val="00DD2003"/>
    <w:rsid w:val="00DD21B9"/>
    <w:rsid w:val="00DD2236"/>
    <w:rsid w:val="00DD29CA"/>
    <w:rsid w:val="00DD3E35"/>
    <w:rsid w:val="00DD4981"/>
    <w:rsid w:val="00DD4A53"/>
    <w:rsid w:val="00DD4AA6"/>
    <w:rsid w:val="00DD4BF2"/>
    <w:rsid w:val="00DD4E1C"/>
    <w:rsid w:val="00DD5463"/>
    <w:rsid w:val="00DD5A2A"/>
    <w:rsid w:val="00DD60E9"/>
    <w:rsid w:val="00DD6C02"/>
    <w:rsid w:val="00DD6D72"/>
    <w:rsid w:val="00DD6DA5"/>
    <w:rsid w:val="00DD6EFC"/>
    <w:rsid w:val="00DD7218"/>
    <w:rsid w:val="00DD728D"/>
    <w:rsid w:val="00DD775E"/>
    <w:rsid w:val="00DD7808"/>
    <w:rsid w:val="00DD7B8A"/>
    <w:rsid w:val="00DE07F1"/>
    <w:rsid w:val="00DE180C"/>
    <w:rsid w:val="00DE1CEC"/>
    <w:rsid w:val="00DE2F6A"/>
    <w:rsid w:val="00DE311C"/>
    <w:rsid w:val="00DE339A"/>
    <w:rsid w:val="00DE393B"/>
    <w:rsid w:val="00DE3B01"/>
    <w:rsid w:val="00DE4A19"/>
    <w:rsid w:val="00DE4FBC"/>
    <w:rsid w:val="00DE53F8"/>
    <w:rsid w:val="00DE57AF"/>
    <w:rsid w:val="00DE59B3"/>
    <w:rsid w:val="00DE5A14"/>
    <w:rsid w:val="00DE5DE1"/>
    <w:rsid w:val="00DE6316"/>
    <w:rsid w:val="00DE65A2"/>
    <w:rsid w:val="00DE687E"/>
    <w:rsid w:val="00DE70ED"/>
    <w:rsid w:val="00DE747E"/>
    <w:rsid w:val="00DF074E"/>
    <w:rsid w:val="00DF0DB1"/>
    <w:rsid w:val="00DF12BB"/>
    <w:rsid w:val="00DF179B"/>
    <w:rsid w:val="00DF19A7"/>
    <w:rsid w:val="00DF2EEC"/>
    <w:rsid w:val="00DF3695"/>
    <w:rsid w:val="00DF3F03"/>
    <w:rsid w:val="00DF436C"/>
    <w:rsid w:val="00DF43ED"/>
    <w:rsid w:val="00DF4F0B"/>
    <w:rsid w:val="00DF548E"/>
    <w:rsid w:val="00DF5533"/>
    <w:rsid w:val="00DF5A92"/>
    <w:rsid w:val="00DF5B64"/>
    <w:rsid w:val="00DF64EC"/>
    <w:rsid w:val="00DF65C6"/>
    <w:rsid w:val="00DF6986"/>
    <w:rsid w:val="00DF699C"/>
    <w:rsid w:val="00DF6C49"/>
    <w:rsid w:val="00DF6CCA"/>
    <w:rsid w:val="00DF6D82"/>
    <w:rsid w:val="00DF70F2"/>
    <w:rsid w:val="00DF7F26"/>
    <w:rsid w:val="00DF7F8B"/>
    <w:rsid w:val="00DF7FA6"/>
    <w:rsid w:val="00E00D31"/>
    <w:rsid w:val="00E0116B"/>
    <w:rsid w:val="00E01E29"/>
    <w:rsid w:val="00E02823"/>
    <w:rsid w:val="00E02A75"/>
    <w:rsid w:val="00E02B0E"/>
    <w:rsid w:val="00E03903"/>
    <w:rsid w:val="00E03913"/>
    <w:rsid w:val="00E0392A"/>
    <w:rsid w:val="00E03D23"/>
    <w:rsid w:val="00E04963"/>
    <w:rsid w:val="00E04BCE"/>
    <w:rsid w:val="00E04F30"/>
    <w:rsid w:val="00E05AF3"/>
    <w:rsid w:val="00E05BAD"/>
    <w:rsid w:val="00E06406"/>
    <w:rsid w:val="00E06C53"/>
    <w:rsid w:val="00E071D7"/>
    <w:rsid w:val="00E0773B"/>
    <w:rsid w:val="00E0773F"/>
    <w:rsid w:val="00E07828"/>
    <w:rsid w:val="00E10023"/>
    <w:rsid w:val="00E1026D"/>
    <w:rsid w:val="00E10297"/>
    <w:rsid w:val="00E1034D"/>
    <w:rsid w:val="00E1063C"/>
    <w:rsid w:val="00E10D0A"/>
    <w:rsid w:val="00E10EFD"/>
    <w:rsid w:val="00E112AA"/>
    <w:rsid w:val="00E11D4F"/>
    <w:rsid w:val="00E12DD2"/>
    <w:rsid w:val="00E12F79"/>
    <w:rsid w:val="00E1350F"/>
    <w:rsid w:val="00E14059"/>
    <w:rsid w:val="00E1450F"/>
    <w:rsid w:val="00E1486D"/>
    <w:rsid w:val="00E158F7"/>
    <w:rsid w:val="00E15A8E"/>
    <w:rsid w:val="00E161DA"/>
    <w:rsid w:val="00E162A8"/>
    <w:rsid w:val="00E16A06"/>
    <w:rsid w:val="00E16B39"/>
    <w:rsid w:val="00E16DF0"/>
    <w:rsid w:val="00E16F5E"/>
    <w:rsid w:val="00E172EE"/>
    <w:rsid w:val="00E1738F"/>
    <w:rsid w:val="00E17759"/>
    <w:rsid w:val="00E20356"/>
    <w:rsid w:val="00E20B2A"/>
    <w:rsid w:val="00E20DAE"/>
    <w:rsid w:val="00E2150F"/>
    <w:rsid w:val="00E2170A"/>
    <w:rsid w:val="00E217B7"/>
    <w:rsid w:val="00E21901"/>
    <w:rsid w:val="00E21949"/>
    <w:rsid w:val="00E2263B"/>
    <w:rsid w:val="00E226E6"/>
    <w:rsid w:val="00E2330C"/>
    <w:rsid w:val="00E2347E"/>
    <w:rsid w:val="00E244C9"/>
    <w:rsid w:val="00E2471E"/>
    <w:rsid w:val="00E24DE6"/>
    <w:rsid w:val="00E250C0"/>
    <w:rsid w:val="00E25237"/>
    <w:rsid w:val="00E25406"/>
    <w:rsid w:val="00E2562C"/>
    <w:rsid w:val="00E25F2F"/>
    <w:rsid w:val="00E25FB4"/>
    <w:rsid w:val="00E26052"/>
    <w:rsid w:val="00E2621C"/>
    <w:rsid w:val="00E26330"/>
    <w:rsid w:val="00E2683A"/>
    <w:rsid w:val="00E26E1A"/>
    <w:rsid w:val="00E27084"/>
    <w:rsid w:val="00E271B4"/>
    <w:rsid w:val="00E27789"/>
    <w:rsid w:val="00E27CBF"/>
    <w:rsid w:val="00E30C72"/>
    <w:rsid w:val="00E316DA"/>
    <w:rsid w:val="00E31D49"/>
    <w:rsid w:val="00E31E7E"/>
    <w:rsid w:val="00E31F37"/>
    <w:rsid w:val="00E322DD"/>
    <w:rsid w:val="00E324A3"/>
    <w:rsid w:val="00E32FE6"/>
    <w:rsid w:val="00E33268"/>
    <w:rsid w:val="00E34541"/>
    <w:rsid w:val="00E34815"/>
    <w:rsid w:val="00E34AED"/>
    <w:rsid w:val="00E34EA0"/>
    <w:rsid w:val="00E351CD"/>
    <w:rsid w:val="00E356DD"/>
    <w:rsid w:val="00E357B7"/>
    <w:rsid w:val="00E35C0E"/>
    <w:rsid w:val="00E3693C"/>
    <w:rsid w:val="00E369B8"/>
    <w:rsid w:val="00E373DA"/>
    <w:rsid w:val="00E37F81"/>
    <w:rsid w:val="00E407C4"/>
    <w:rsid w:val="00E40D36"/>
    <w:rsid w:val="00E41397"/>
    <w:rsid w:val="00E418C0"/>
    <w:rsid w:val="00E42693"/>
    <w:rsid w:val="00E4277B"/>
    <w:rsid w:val="00E42925"/>
    <w:rsid w:val="00E4293B"/>
    <w:rsid w:val="00E42A5D"/>
    <w:rsid w:val="00E42B24"/>
    <w:rsid w:val="00E42FD5"/>
    <w:rsid w:val="00E434A7"/>
    <w:rsid w:val="00E44088"/>
    <w:rsid w:val="00E44880"/>
    <w:rsid w:val="00E448E1"/>
    <w:rsid w:val="00E4515A"/>
    <w:rsid w:val="00E45E29"/>
    <w:rsid w:val="00E461A1"/>
    <w:rsid w:val="00E46950"/>
    <w:rsid w:val="00E46DF5"/>
    <w:rsid w:val="00E475C2"/>
    <w:rsid w:val="00E47A93"/>
    <w:rsid w:val="00E5031A"/>
    <w:rsid w:val="00E512E7"/>
    <w:rsid w:val="00E514B2"/>
    <w:rsid w:val="00E518A0"/>
    <w:rsid w:val="00E52FC1"/>
    <w:rsid w:val="00E53000"/>
    <w:rsid w:val="00E53A1A"/>
    <w:rsid w:val="00E53C79"/>
    <w:rsid w:val="00E53F4D"/>
    <w:rsid w:val="00E5412B"/>
    <w:rsid w:val="00E5440F"/>
    <w:rsid w:val="00E54726"/>
    <w:rsid w:val="00E551CB"/>
    <w:rsid w:val="00E559C2"/>
    <w:rsid w:val="00E559F4"/>
    <w:rsid w:val="00E55A82"/>
    <w:rsid w:val="00E55B2C"/>
    <w:rsid w:val="00E55BA8"/>
    <w:rsid w:val="00E56A57"/>
    <w:rsid w:val="00E56F7E"/>
    <w:rsid w:val="00E57BAA"/>
    <w:rsid w:val="00E6065F"/>
    <w:rsid w:val="00E60B38"/>
    <w:rsid w:val="00E60D3C"/>
    <w:rsid w:val="00E61521"/>
    <w:rsid w:val="00E618EC"/>
    <w:rsid w:val="00E61A5E"/>
    <w:rsid w:val="00E6298B"/>
    <w:rsid w:val="00E634A2"/>
    <w:rsid w:val="00E634F0"/>
    <w:rsid w:val="00E6389F"/>
    <w:rsid w:val="00E63E86"/>
    <w:rsid w:val="00E63FC0"/>
    <w:rsid w:val="00E64722"/>
    <w:rsid w:val="00E64765"/>
    <w:rsid w:val="00E64789"/>
    <w:rsid w:val="00E64EA8"/>
    <w:rsid w:val="00E6529A"/>
    <w:rsid w:val="00E65501"/>
    <w:rsid w:val="00E65743"/>
    <w:rsid w:val="00E65871"/>
    <w:rsid w:val="00E65F75"/>
    <w:rsid w:val="00E6616B"/>
    <w:rsid w:val="00E66275"/>
    <w:rsid w:val="00E662E6"/>
    <w:rsid w:val="00E667EE"/>
    <w:rsid w:val="00E66A2A"/>
    <w:rsid w:val="00E679C7"/>
    <w:rsid w:val="00E67CA6"/>
    <w:rsid w:val="00E70242"/>
    <w:rsid w:val="00E70786"/>
    <w:rsid w:val="00E70F77"/>
    <w:rsid w:val="00E71035"/>
    <w:rsid w:val="00E71373"/>
    <w:rsid w:val="00E7148F"/>
    <w:rsid w:val="00E7156D"/>
    <w:rsid w:val="00E7231C"/>
    <w:rsid w:val="00E7276E"/>
    <w:rsid w:val="00E727FB"/>
    <w:rsid w:val="00E728E9"/>
    <w:rsid w:val="00E733E1"/>
    <w:rsid w:val="00E73B64"/>
    <w:rsid w:val="00E73F48"/>
    <w:rsid w:val="00E74189"/>
    <w:rsid w:val="00E74785"/>
    <w:rsid w:val="00E7506D"/>
    <w:rsid w:val="00E75169"/>
    <w:rsid w:val="00E75456"/>
    <w:rsid w:val="00E75ECA"/>
    <w:rsid w:val="00E761DF"/>
    <w:rsid w:val="00E76866"/>
    <w:rsid w:val="00E7743C"/>
    <w:rsid w:val="00E778BA"/>
    <w:rsid w:val="00E779BB"/>
    <w:rsid w:val="00E77A3E"/>
    <w:rsid w:val="00E803BF"/>
    <w:rsid w:val="00E804CF"/>
    <w:rsid w:val="00E807E0"/>
    <w:rsid w:val="00E80D0E"/>
    <w:rsid w:val="00E81420"/>
    <w:rsid w:val="00E81927"/>
    <w:rsid w:val="00E81A4F"/>
    <w:rsid w:val="00E81A83"/>
    <w:rsid w:val="00E82BFC"/>
    <w:rsid w:val="00E8388E"/>
    <w:rsid w:val="00E8397E"/>
    <w:rsid w:val="00E83CBF"/>
    <w:rsid w:val="00E84110"/>
    <w:rsid w:val="00E845E6"/>
    <w:rsid w:val="00E846AA"/>
    <w:rsid w:val="00E848C6"/>
    <w:rsid w:val="00E848D6"/>
    <w:rsid w:val="00E85251"/>
    <w:rsid w:val="00E857D5"/>
    <w:rsid w:val="00E857E4"/>
    <w:rsid w:val="00E861B7"/>
    <w:rsid w:val="00E867AB"/>
    <w:rsid w:val="00E874DB"/>
    <w:rsid w:val="00E878FB"/>
    <w:rsid w:val="00E87DC2"/>
    <w:rsid w:val="00E901DF"/>
    <w:rsid w:val="00E9020A"/>
    <w:rsid w:val="00E90249"/>
    <w:rsid w:val="00E905C5"/>
    <w:rsid w:val="00E91AA5"/>
    <w:rsid w:val="00E923E4"/>
    <w:rsid w:val="00E9262E"/>
    <w:rsid w:val="00E926CC"/>
    <w:rsid w:val="00E92A80"/>
    <w:rsid w:val="00E92C12"/>
    <w:rsid w:val="00E92EF9"/>
    <w:rsid w:val="00E93016"/>
    <w:rsid w:val="00E9305B"/>
    <w:rsid w:val="00E933D4"/>
    <w:rsid w:val="00E939C0"/>
    <w:rsid w:val="00E9412C"/>
    <w:rsid w:val="00E94152"/>
    <w:rsid w:val="00E94506"/>
    <w:rsid w:val="00E94824"/>
    <w:rsid w:val="00E94DC4"/>
    <w:rsid w:val="00E95206"/>
    <w:rsid w:val="00E9575A"/>
    <w:rsid w:val="00E95AD3"/>
    <w:rsid w:val="00E95D73"/>
    <w:rsid w:val="00E95DDD"/>
    <w:rsid w:val="00E95F17"/>
    <w:rsid w:val="00E96384"/>
    <w:rsid w:val="00E96948"/>
    <w:rsid w:val="00E96BEF"/>
    <w:rsid w:val="00E96C9F"/>
    <w:rsid w:val="00E96CB7"/>
    <w:rsid w:val="00E96D81"/>
    <w:rsid w:val="00E9725E"/>
    <w:rsid w:val="00E97672"/>
    <w:rsid w:val="00E97ADC"/>
    <w:rsid w:val="00E97E41"/>
    <w:rsid w:val="00EA000A"/>
    <w:rsid w:val="00EA0163"/>
    <w:rsid w:val="00EA0433"/>
    <w:rsid w:val="00EA076F"/>
    <w:rsid w:val="00EA0AB8"/>
    <w:rsid w:val="00EA0EB1"/>
    <w:rsid w:val="00EA3246"/>
    <w:rsid w:val="00EA48A7"/>
    <w:rsid w:val="00EA49D3"/>
    <w:rsid w:val="00EA4ADB"/>
    <w:rsid w:val="00EA509F"/>
    <w:rsid w:val="00EA521B"/>
    <w:rsid w:val="00EA5F15"/>
    <w:rsid w:val="00EA61FA"/>
    <w:rsid w:val="00EA65B9"/>
    <w:rsid w:val="00EA66CA"/>
    <w:rsid w:val="00EA6C58"/>
    <w:rsid w:val="00EA6E1B"/>
    <w:rsid w:val="00EA70B2"/>
    <w:rsid w:val="00EA7728"/>
    <w:rsid w:val="00EA772D"/>
    <w:rsid w:val="00EA7921"/>
    <w:rsid w:val="00EA7A55"/>
    <w:rsid w:val="00EB019D"/>
    <w:rsid w:val="00EB038A"/>
    <w:rsid w:val="00EB0546"/>
    <w:rsid w:val="00EB247F"/>
    <w:rsid w:val="00EB24B9"/>
    <w:rsid w:val="00EB2807"/>
    <w:rsid w:val="00EB2919"/>
    <w:rsid w:val="00EB298E"/>
    <w:rsid w:val="00EB31C3"/>
    <w:rsid w:val="00EB3D14"/>
    <w:rsid w:val="00EB411E"/>
    <w:rsid w:val="00EB41F0"/>
    <w:rsid w:val="00EB44A7"/>
    <w:rsid w:val="00EB4625"/>
    <w:rsid w:val="00EB4D44"/>
    <w:rsid w:val="00EB4EFB"/>
    <w:rsid w:val="00EB50E3"/>
    <w:rsid w:val="00EB562F"/>
    <w:rsid w:val="00EB6DDE"/>
    <w:rsid w:val="00EB723A"/>
    <w:rsid w:val="00EC046C"/>
    <w:rsid w:val="00EC06C4"/>
    <w:rsid w:val="00EC0856"/>
    <w:rsid w:val="00EC2038"/>
    <w:rsid w:val="00EC24C8"/>
    <w:rsid w:val="00EC29D4"/>
    <w:rsid w:val="00EC2B1A"/>
    <w:rsid w:val="00EC3225"/>
    <w:rsid w:val="00EC3DAF"/>
    <w:rsid w:val="00EC411F"/>
    <w:rsid w:val="00EC4325"/>
    <w:rsid w:val="00EC46C0"/>
    <w:rsid w:val="00EC4C65"/>
    <w:rsid w:val="00EC51F8"/>
    <w:rsid w:val="00EC539E"/>
    <w:rsid w:val="00EC551C"/>
    <w:rsid w:val="00EC55C7"/>
    <w:rsid w:val="00EC5BD2"/>
    <w:rsid w:val="00EC63A9"/>
    <w:rsid w:val="00EC64D3"/>
    <w:rsid w:val="00EC70CF"/>
    <w:rsid w:val="00EC7C94"/>
    <w:rsid w:val="00EC7EA3"/>
    <w:rsid w:val="00ED03A7"/>
    <w:rsid w:val="00ED06A1"/>
    <w:rsid w:val="00ED06F9"/>
    <w:rsid w:val="00ED07AF"/>
    <w:rsid w:val="00ED1746"/>
    <w:rsid w:val="00ED17D3"/>
    <w:rsid w:val="00ED1BF3"/>
    <w:rsid w:val="00ED2987"/>
    <w:rsid w:val="00ED2CC5"/>
    <w:rsid w:val="00ED3458"/>
    <w:rsid w:val="00ED4850"/>
    <w:rsid w:val="00ED48E1"/>
    <w:rsid w:val="00ED4A54"/>
    <w:rsid w:val="00ED4C84"/>
    <w:rsid w:val="00ED4CF4"/>
    <w:rsid w:val="00ED4D62"/>
    <w:rsid w:val="00ED6857"/>
    <w:rsid w:val="00ED717F"/>
    <w:rsid w:val="00ED7853"/>
    <w:rsid w:val="00ED79A1"/>
    <w:rsid w:val="00ED7BBA"/>
    <w:rsid w:val="00ED7F05"/>
    <w:rsid w:val="00EE0647"/>
    <w:rsid w:val="00EE091D"/>
    <w:rsid w:val="00EE0B5A"/>
    <w:rsid w:val="00EE0E1F"/>
    <w:rsid w:val="00EE15CE"/>
    <w:rsid w:val="00EE16CC"/>
    <w:rsid w:val="00EE2E6B"/>
    <w:rsid w:val="00EE31D6"/>
    <w:rsid w:val="00EE32BF"/>
    <w:rsid w:val="00EE34B0"/>
    <w:rsid w:val="00EE3C04"/>
    <w:rsid w:val="00EE3C14"/>
    <w:rsid w:val="00EE49D1"/>
    <w:rsid w:val="00EE53D0"/>
    <w:rsid w:val="00EE6B35"/>
    <w:rsid w:val="00EE72AC"/>
    <w:rsid w:val="00EE7814"/>
    <w:rsid w:val="00EF008C"/>
    <w:rsid w:val="00EF0099"/>
    <w:rsid w:val="00EF015F"/>
    <w:rsid w:val="00EF0180"/>
    <w:rsid w:val="00EF09E9"/>
    <w:rsid w:val="00EF1076"/>
    <w:rsid w:val="00EF1638"/>
    <w:rsid w:val="00EF190F"/>
    <w:rsid w:val="00EF196E"/>
    <w:rsid w:val="00EF1F02"/>
    <w:rsid w:val="00EF3811"/>
    <w:rsid w:val="00EF3C8E"/>
    <w:rsid w:val="00EF41BD"/>
    <w:rsid w:val="00EF513A"/>
    <w:rsid w:val="00EF5345"/>
    <w:rsid w:val="00EF5CB2"/>
    <w:rsid w:val="00EF5EDC"/>
    <w:rsid w:val="00EF6550"/>
    <w:rsid w:val="00EF66F5"/>
    <w:rsid w:val="00EF6837"/>
    <w:rsid w:val="00EF6890"/>
    <w:rsid w:val="00EF69CD"/>
    <w:rsid w:val="00EF6AF9"/>
    <w:rsid w:val="00EF6E3F"/>
    <w:rsid w:val="00EF72FE"/>
    <w:rsid w:val="00EF78C7"/>
    <w:rsid w:val="00EF79A9"/>
    <w:rsid w:val="00EF7D93"/>
    <w:rsid w:val="00F003E7"/>
    <w:rsid w:val="00F00414"/>
    <w:rsid w:val="00F00711"/>
    <w:rsid w:val="00F00971"/>
    <w:rsid w:val="00F0124C"/>
    <w:rsid w:val="00F01859"/>
    <w:rsid w:val="00F01A7D"/>
    <w:rsid w:val="00F01B6B"/>
    <w:rsid w:val="00F01CD7"/>
    <w:rsid w:val="00F02443"/>
    <w:rsid w:val="00F02633"/>
    <w:rsid w:val="00F036BE"/>
    <w:rsid w:val="00F0402D"/>
    <w:rsid w:val="00F04196"/>
    <w:rsid w:val="00F0463E"/>
    <w:rsid w:val="00F04C1E"/>
    <w:rsid w:val="00F053A8"/>
    <w:rsid w:val="00F07215"/>
    <w:rsid w:val="00F078FF"/>
    <w:rsid w:val="00F1061E"/>
    <w:rsid w:val="00F10B78"/>
    <w:rsid w:val="00F10C68"/>
    <w:rsid w:val="00F10F54"/>
    <w:rsid w:val="00F1123A"/>
    <w:rsid w:val="00F11F9C"/>
    <w:rsid w:val="00F122CA"/>
    <w:rsid w:val="00F12AD5"/>
    <w:rsid w:val="00F13262"/>
    <w:rsid w:val="00F133DE"/>
    <w:rsid w:val="00F13551"/>
    <w:rsid w:val="00F13BC1"/>
    <w:rsid w:val="00F13CE5"/>
    <w:rsid w:val="00F13D42"/>
    <w:rsid w:val="00F14861"/>
    <w:rsid w:val="00F14914"/>
    <w:rsid w:val="00F156E7"/>
    <w:rsid w:val="00F1685F"/>
    <w:rsid w:val="00F16CE0"/>
    <w:rsid w:val="00F17E73"/>
    <w:rsid w:val="00F17ED9"/>
    <w:rsid w:val="00F2041D"/>
    <w:rsid w:val="00F20768"/>
    <w:rsid w:val="00F20A25"/>
    <w:rsid w:val="00F20A9D"/>
    <w:rsid w:val="00F21276"/>
    <w:rsid w:val="00F216B0"/>
    <w:rsid w:val="00F217BE"/>
    <w:rsid w:val="00F220FE"/>
    <w:rsid w:val="00F222B9"/>
    <w:rsid w:val="00F223D1"/>
    <w:rsid w:val="00F23362"/>
    <w:rsid w:val="00F23E5D"/>
    <w:rsid w:val="00F23EFF"/>
    <w:rsid w:val="00F2411F"/>
    <w:rsid w:val="00F24FBD"/>
    <w:rsid w:val="00F250E8"/>
    <w:rsid w:val="00F2561C"/>
    <w:rsid w:val="00F25C21"/>
    <w:rsid w:val="00F26599"/>
    <w:rsid w:val="00F266AD"/>
    <w:rsid w:val="00F27448"/>
    <w:rsid w:val="00F304A3"/>
    <w:rsid w:val="00F305C5"/>
    <w:rsid w:val="00F30628"/>
    <w:rsid w:val="00F30AA9"/>
    <w:rsid w:val="00F30E3C"/>
    <w:rsid w:val="00F30E52"/>
    <w:rsid w:val="00F31113"/>
    <w:rsid w:val="00F31844"/>
    <w:rsid w:val="00F31A2C"/>
    <w:rsid w:val="00F31ADE"/>
    <w:rsid w:val="00F31C02"/>
    <w:rsid w:val="00F31E70"/>
    <w:rsid w:val="00F3285D"/>
    <w:rsid w:val="00F33899"/>
    <w:rsid w:val="00F33A47"/>
    <w:rsid w:val="00F33B7C"/>
    <w:rsid w:val="00F33BFB"/>
    <w:rsid w:val="00F3407C"/>
    <w:rsid w:val="00F34362"/>
    <w:rsid w:val="00F3438B"/>
    <w:rsid w:val="00F352AA"/>
    <w:rsid w:val="00F358D0"/>
    <w:rsid w:val="00F36453"/>
    <w:rsid w:val="00F36B73"/>
    <w:rsid w:val="00F374C6"/>
    <w:rsid w:val="00F37B63"/>
    <w:rsid w:val="00F37D13"/>
    <w:rsid w:val="00F37FAB"/>
    <w:rsid w:val="00F40343"/>
    <w:rsid w:val="00F403BB"/>
    <w:rsid w:val="00F410E6"/>
    <w:rsid w:val="00F413FD"/>
    <w:rsid w:val="00F4141E"/>
    <w:rsid w:val="00F415BC"/>
    <w:rsid w:val="00F41DDF"/>
    <w:rsid w:val="00F43248"/>
    <w:rsid w:val="00F437E3"/>
    <w:rsid w:val="00F44CB9"/>
    <w:rsid w:val="00F45060"/>
    <w:rsid w:val="00F45541"/>
    <w:rsid w:val="00F46708"/>
    <w:rsid w:val="00F46DF2"/>
    <w:rsid w:val="00F46F70"/>
    <w:rsid w:val="00F473B5"/>
    <w:rsid w:val="00F474C2"/>
    <w:rsid w:val="00F477E9"/>
    <w:rsid w:val="00F47A07"/>
    <w:rsid w:val="00F47A66"/>
    <w:rsid w:val="00F501BE"/>
    <w:rsid w:val="00F504C9"/>
    <w:rsid w:val="00F51098"/>
    <w:rsid w:val="00F51A01"/>
    <w:rsid w:val="00F51A2D"/>
    <w:rsid w:val="00F52721"/>
    <w:rsid w:val="00F52B0A"/>
    <w:rsid w:val="00F53FCD"/>
    <w:rsid w:val="00F541AA"/>
    <w:rsid w:val="00F54DB6"/>
    <w:rsid w:val="00F55104"/>
    <w:rsid w:val="00F55251"/>
    <w:rsid w:val="00F553C1"/>
    <w:rsid w:val="00F55585"/>
    <w:rsid w:val="00F55689"/>
    <w:rsid w:val="00F560B6"/>
    <w:rsid w:val="00F5640C"/>
    <w:rsid w:val="00F564A6"/>
    <w:rsid w:val="00F56E1A"/>
    <w:rsid w:val="00F56EDF"/>
    <w:rsid w:val="00F575A5"/>
    <w:rsid w:val="00F575D7"/>
    <w:rsid w:val="00F5767E"/>
    <w:rsid w:val="00F57952"/>
    <w:rsid w:val="00F57FB3"/>
    <w:rsid w:val="00F601F4"/>
    <w:rsid w:val="00F60B37"/>
    <w:rsid w:val="00F60BA7"/>
    <w:rsid w:val="00F6215E"/>
    <w:rsid w:val="00F6243E"/>
    <w:rsid w:val="00F63DD1"/>
    <w:rsid w:val="00F64980"/>
    <w:rsid w:val="00F64A05"/>
    <w:rsid w:val="00F64EAD"/>
    <w:rsid w:val="00F6547F"/>
    <w:rsid w:val="00F65A36"/>
    <w:rsid w:val="00F65C01"/>
    <w:rsid w:val="00F662F8"/>
    <w:rsid w:val="00F67683"/>
    <w:rsid w:val="00F67DAA"/>
    <w:rsid w:val="00F70611"/>
    <w:rsid w:val="00F70877"/>
    <w:rsid w:val="00F70A0B"/>
    <w:rsid w:val="00F7103E"/>
    <w:rsid w:val="00F71414"/>
    <w:rsid w:val="00F71E08"/>
    <w:rsid w:val="00F722E8"/>
    <w:rsid w:val="00F723D1"/>
    <w:rsid w:val="00F73378"/>
    <w:rsid w:val="00F7348E"/>
    <w:rsid w:val="00F73BAF"/>
    <w:rsid w:val="00F73D09"/>
    <w:rsid w:val="00F73FEB"/>
    <w:rsid w:val="00F74133"/>
    <w:rsid w:val="00F741F7"/>
    <w:rsid w:val="00F75278"/>
    <w:rsid w:val="00F753E8"/>
    <w:rsid w:val="00F753F9"/>
    <w:rsid w:val="00F757AE"/>
    <w:rsid w:val="00F75831"/>
    <w:rsid w:val="00F75870"/>
    <w:rsid w:val="00F759E5"/>
    <w:rsid w:val="00F75AC1"/>
    <w:rsid w:val="00F75BD9"/>
    <w:rsid w:val="00F75E15"/>
    <w:rsid w:val="00F75EA9"/>
    <w:rsid w:val="00F767DC"/>
    <w:rsid w:val="00F77A77"/>
    <w:rsid w:val="00F77E42"/>
    <w:rsid w:val="00F77F2F"/>
    <w:rsid w:val="00F80652"/>
    <w:rsid w:val="00F80916"/>
    <w:rsid w:val="00F81A61"/>
    <w:rsid w:val="00F82372"/>
    <w:rsid w:val="00F826A3"/>
    <w:rsid w:val="00F83186"/>
    <w:rsid w:val="00F83523"/>
    <w:rsid w:val="00F83674"/>
    <w:rsid w:val="00F84875"/>
    <w:rsid w:val="00F84990"/>
    <w:rsid w:val="00F849A9"/>
    <w:rsid w:val="00F84D9E"/>
    <w:rsid w:val="00F85A4D"/>
    <w:rsid w:val="00F862E1"/>
    <w:rsid w:val="00F86A09"/>
    <w:rsid w:val="00F86E70"/>
    <w:rsid w:val="00F8780B"/>
    <w:rsid w:val="00F87B34"/>
    <w:rsid w:val="00F87D41"/>
    <w:rsid w:val="00F902D6"/>
    <w:rsid w:val="00F90F2E"/>
    <w:rsid w:val="00F91329"/>
    <w:rsid w:val="00F91EC0"/>
    <w:rsid w:val="00F9225D"/>
    <w:rsid w:val="00F92413"/>
    <w:rsid w:val="00F924A8"/>
    <w:rsid w:val="00F92514"/>
    <w:rsid w:val="00F927E3"/>
    <w:rsid w:val="00F9341C"/>
    <w:rsid w:val="00F93765"/>
    <w:rsid w:val="00F93787"/>
    <w:rsid w:val="00F93E9D"/>
    <w:rsid w:val="00F9433D"/>
    <w:rsid w:val="00F94456"/>
    <w:rsid w:val="00F944FD"/>
    <w:rsid w:val="00F9453F"/>
    <w:rsid w:val="00F9455A"/>
    <w:rsid w:val="00F94728"/>
    <w:rsid w:val="00F949A5"/>
    <w:rsid w:val="00F94BD0"/>
    <w:rsid w:val="00F95465"/>
    <w:rsid w:val="00F96527"/>
    <w:rsid w:val="00F967A5"/>
    <w:rsid w:val="00F969B0"/>
    <w:rsid w:val="00F96A75"/>
    <w:rsid w:val="00F9720C"/>
    <w:rsid w:val="00F97272"/>
    <w:rsid w:val="00FA0281"/>
    <w:rsid w:val="00FA0D21"/>
    <w:rsid w:val="00FA118D"/>
    <w:rsid w:val="00FA120F"/>
    <w:rsid w:val="00FA1485"/>
    <w:rsid w:val="00FA16B9"/>
    <w:rsid w:val="00FA174A"/>
    <w:rsid w:val="00FA18AA"/>
    <w:rsid w:val="00FA1F9F"/>
    <w:rsid w:val="00FA2A57"/>
    <w:rsid w:val="00FA2A8E"/>
    <w:rsid w:val="00FA2C74"/>
    <w:rsid w:val="00FA2CDC"/>
    <w:rsid w:val="00FA3FDA"/>
    <w:rsid w:val="00FA49F9"/>
    <w:rsid w:val="00FA5016"/>
    <w:rsid w:val="00FA53D7"/>
    <w:rsid w:val="00FA5912"/>
    <w:rsid w:val="00FA6B78"/>
    <w:rsid w:val="00FA6C41"/>
    <w:rsid w:val="00FB0060"/>
    <w:rsid w:val="00FB010A"/>
    <w:rsid w:val="00FB0F1A"/>
    <w:rsid w:val="00FB162B"/>
    <w:rsid w:val="00FB19C6"/>
    <w:rsid w:val="00FB1A1E"/>
    <w:rsid w:val="00FB1E95"/>
    <w:rsid w:val="00FB1F02"/>
    <w:rsid w:val="00FB34EB"/>
    <w:rsid w:val="00FB3A8C"/>
    <w:rsid w:val="00FB46DF"/>
    <w:rsid w:val="00FB52E0"/>
    <w:rsid w:val="00FB5391"/>
    <w:rsid w:val="00FB5DA9"/>
    <w:rsid w:val="00FB6419"/>
    <w:rsid w:val="00FB66DE"/>
    <w:rsid w:val="00FB6D54"/>
    <w:rsid w:val="00FB6E75"/>
    <w:rsid w:val="00FB717D"/>
    <w:rsid w:val="00FB796D"/>
    <w:rsid w:val="00FB7A8B"/>
    <w:rsid w:val="00FC0107"/>
    <w:rsid w:val="00FC01D4"/>
    <w:rsid w:val="00FC0C4C"/>
    <w:rsid w:val="00FC0D5C"/>
    <w:rsid w:val="00FC0DAE"/>
    <w:rsid w:val="00FC1827"/>
    <w:rsid w:val="00FC1BAB"/>
    <w:rsid w:val="00FC1C2B"/>
    <w:rsid w:val="00FC1D7A"/>
    <w:rsid w:val="00FC2E9C"/>
    <w:rsid w:val="00FC3584"/>
    <w:rsid w:val="00FC3733"/>
    <w:rsid w:val="00FC39CB"/>
    <w:rsid w:val="00FC3FA0"/>
    <w:rsid w:val="00FC3FDB"/>
    <w:rsid w:val="00FC4987"/>
    <w:rsid w:val="00FC4B6C"/>
    <w:rsid w:val="00FC50AF"/>
    <w:rsid w:val="00FC5F40"/>
    <w:rsid w:val="00FC62CB"/>
    <w:rsid w:val="00FC6349"/>
    <w:rsid w:val="00FC68C8"/>
    <w:rsid w:val="00FC6967"/>
    <w:rsid w:val="00FC6CEE"/>
    <w:rsid w:val="00FC7D4B"/>
    <w:rsid w:val="00FC7F07"/>
    <w:rsid w:val="00FD04E1"/>
    <w:rsid w:val="00FD0637"/>
    <w:rsid w:val="00FD076E"/>
    <w:rsid w:val="00FD0C2C"/>
    <w:rsid w:val="00FD11AC"/>
    <w:rsid w:val="00FD11EB"/>
    <w:rsid w:val="00FD2228"/>
    <w:rsid w:val="00FD22CC"/>
    <w:rsid w:val="00FD30EB"/>
    <w:rsid w:val="00FD33DF"/>
    <w:rsid w:val="00FD341A"/>
    <w:rsid w:val="00FD3B0A"/>
    <w:rsid w:val="00FD3C6C"/>
    <w:rsid w:val="00FD40E6"/>
    <w:rsid w:val="00FD41F8"/>
    <w:rsid w:val="00FD42B9"/>
    <w:rsid w:val="00FD44FE"/>
    <w:rsid w:val="00FD4B43"/>
    <w:rsid w:val="00FD57F0"/>
    <w:rsid w:val="00FD5B4D"/>
    <w:rsid w:val="00FD5F0C"/>
    <w:rsid w:val="00FD62DB"/>
    <w:rsid w:val="00FD64F1"/>
    <w:rsid w:val="00FD68EF"/>
    <w:rsid w:val="00FD6FB1"/>
    <w:rsid w:val="00FD76D6"/>
    <w:rsid w:val="00FD79B9"/>
    <w:rsid w:val="00FE00DA"/>
    <w:rsid w:val="00FE060B"/>
    <w:rsid w:val="00FE1629"/>
    <w:rsid w:val="00FE188A"/>
    <w:rsid w:val="00FE18D4"/>
    <w:rsid w:val="00FE2A17"/>
    <w:rsid w:val="00FE2A22"/>
    <w:rsid w:val="00FE2E00"/>
    <w:rsid w:val="00FE2FDB"/>
    <w:rsid w:val="00FE31E8"/>
    <w:rsid w:val="00FE32A9"/>
    <w:rsid w:val="00FE3A95"/>
    <w:rsid w:val="00FE3D66"/>
    <w:rsid w:val="00FE44D6"/>
    <w:rsid w:val="00FE4807"/>
    <w:rsid w:val="00FE5908"/>
    <w:rsid w:val="00FE5E02"/>
    <w:rsid w:val="00FE5E18"/>
    <w:rsid w:val="00FE6478"/>
    <w:rsid w:val="00FE6676"/>
    <w:rsid w:val="00FE68A7"/>
    <w:rsid w:val="00FE73CD"/>
    <w:rsid w:val="00FE7C0B"/>
    <w:rsid w:val="00FE7E06"/>
    <w:rsid w:val="00FF03EE"/>
    <w:rsid w:val="00FF05D2"/>
    <w:rsid w:val="00FF08A6"/>
    <w:rsid w:val="00FF182E"/>
    <w:rsid w:val="00FF1AA5"/>
    <w:rsid w:val="00FF1DCB"/>
    <w:rsid w:val="00FF2263"/>
    <w:rsid w:val="00FF24E1"/>
    <w:rsid w:val="00FF29A2"/>
    <w:rsid w:val="00FF2CDB"/>
    <w:rsid w:val="00FF2E08"/>
    <w:rsid w:val="00FF3218"/>
    <w:rsid w:val="00FF37CE"/>
    <w:rsid w:val="00FF3C38"/>
    <w:rsid w:val="00FF3CFA"/>
    <w:rsid w:val="00FF41E6"/>
    <w:rsid w:val="00FF4304"/>
    <w:rsid w:val="00FF4E8F"/>
    <w:rsid w:val="00FF53B3"/>
    <w:rsid w:val="00FF53FC"/>
    <w:rsid w:val="00FF5889"/>
    <w:rsid w:val="00FF60B9"/>
    <w:rsid w:val="00FF6504"/>
    <w:rsid w:val="00FF666B"/>
    <w:rsid w:val="00FF6681"/>
    <w:rsid w:val="00FF67EB"/>
    <w:rsid w:val="00FF6B01"/>
    <w:rsid w:val="00FF6CAB"/>
    <w:rsid w:val="00FF7281"/>
    <w:rsid w:val="00FF76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128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27CF2"/>
    <w:rPr>
      <w:color w:val="0000FF"/>
      <w:u w:val="single"/>
    </w:rPr>
  </w:style>
  <w:style w:type="paragraph" w:styleId="a4">
    <w:name w:val="header"/>
    <w:basedOn w:val="a"/>
    <w:rsid w:val="00AD43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AD43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edukj\Doc1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Doc1</Template>
  <TotalTime>0</TotalTime>
  <Pages>1</Pages>
  <Words>236</Words>
  <Characters>1350</Characters>
  <Application>Microsoft Office Word</Application>
  <DocSecurity>0</DocSecurity>
  <Lines>11</Lines>
  <Paragraphs>3</Paragraphs>
  <ScaleCrop>false</ScaleCrop>
  <Company>MC SYSTEM</Company>
  <LinksUpToDate>false</LinksUpToDate>
  <CharactersWithSpaces>1583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2016-04-28T01:08:00Z</dcterms:created>
  <dcterms:modified xsi:type="dcterms:W3CDTF">2016-04-28T06:20:00Z</dcterms:modified>
</cp:coreProperties>
</file>