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E6" w:rsidRPr="00195B23" w:rsidRDefault="00FF33E6" w:rsidP="00FF33E6">
      <w:pPr>
        <w:jc w:val="center"/>
        <w:rPr>
          <w:rFonts w:eastAsia="黑体"/>
          <w:b/>
          <w:sz w:val="36"/>
          <w:szCs w:val="36"/>
        </w:rPr>
      </w:pPr>
      <w:r w:rsidRPr="00195B23">
        <w:rPr>
          <w:rFonts w:ascii="黑体" w:eastAsia="黑体" w:hAnsi="黑体" w:hint="eastAsia"/>
          <w:b/>
          <w:sz w:val="36"/>
          <w:szCs w:val="36"/>
        </w:rPr>
        <w:t>2015-2016学年下学期</w:t>
      </w:r>
      <w:r w:rsidRPr="00195B23">
        <w:rPr>
          <w:rFonts w:eastAsia="黑体" w:hint="eastAsia"/>
          <w:b/>
          <w:sz w:val="36"/>
          <w:szCs w:val="36"/>
        </w:rPr>
        <w:t>二年级数学期中学情检测试题</w:t>
      </w:r>
    </w:p>
    <w:p w:rsidR="00FF33E6" w:rsidRPr="00195B23" w:rsidRDefault="00FF33E6" w:rsidP="00FF33E6">
      <w:pPr>
        <w:ind w:firstLineChars="100" w:firstLine="210"/>
        <w:jc w:val="center"/>
      </w:pPr>
      <w:r w:rsidRPr="00195B23">
        <w:rPr>
          <w:rFonts w:hint="eastAsia"/>
        </w:rPr>
        <w:t>考试时间：</w:t>
      </w:r>
      <w:r w:rsidRPr="00195B23">
        <w:rPr>
          <w:rFonts w:hint="eastAsia"/>
        </w:rPr>
        <w:t>60</w:t>
      </w:r>
      <w:r w:rsidRPr="00195B23">
        <w:rPr>
          <w:rFonts w:hint="eastAsia"/>
        </w:rPr>
        <w:t>分钟；满分：</w:t>
      </w:r>
      <w:r w:rsidRPr="00195B23">
        <w:rPr>
          <w:rFonts w:hint="eastAsia"/>
        </w:rPr>
        <w:t>100</w:t>
      </w:r>
      <w:r w:rsidRPr="00195B23">
        <w:rPr>
          <w:rFonts w:hint="eastAsia"/>
        </w:rPr>
        <w:t>分</w:t>
      </w:r>
      <w:r w:rsidRPr="00195B23">
        <w:rPr>
          <w:rFonts w:hint="eastAsia"/>
        </w:rPr>
        <w:t xml:space="preserve"> </w:t>
      </w:r>
    </w:p>
    <w:p w:rsidR="00FF33E6" w:rsidRPr="00195B23" w:rsidRDefault="00FF33E6" w:rsidP="00FF33E6">
      <w:pPr>
        <w:ind w:firstLineChars="200" w:firstLine="480"/>
      </w:pPr>
      <w:r w:rsidRPr="00195B23">
        <w:rPr>
          <w:rFonts w:ascii="黑体" w:eastAsia="黑体" w:hint="eastAsia"/>
          <w:sz w:val="24"/>
        </w:rPr>
        <w:t>同学们，又是收获时刻。在此，你尽可以全面展示自己的知识与才华。相信你一定会把诚信写满试卷，一定会用努力书写成功！</w:t>
      </w:r>
      <w:r w:rsidR="00F44239" w:rsidRPr="00195B2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www.xkb1.com              新课标第一网不用注册，免费下载！" style="position:absolute;left:0;text-align:left;margin-left:-47.25pt;margin-top:-85.95pt;width:66.85pt;height:670.8pt;z-index:-4;mso-position-horizontal-relative:text;mso-position-vertical-relative:text" o:allowoverlap="f" strokecolor="white" strokeweight="0">
            <v:textbox style="layout-flow:vertical;mso-layout-flow-alt:bottom-to-top;mso-next-textbox:#_x0000_s1026">
              <w:txbxContent>
                <w:p w:rsidR="00FF33E6" w:rsidRDefault="00FF33E6" w:rsidP="00FF33E6">
                  <w:pPr>
                    <w:ind w:firstLineChars="450" w:firstLine="945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乡镇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学号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 xml:space="preserve">   </w:t>
                  </w:r>
                </w:p>
                <w:p w:rsidR="00FF33E6" w:rsidRDefault="00FF33E6" w:rsidP="00FF33E6">
                  <w:pPr>
                    <w:rPr>
                      <w:u w:val="single"/>
                    </w:rPr>
                  </w:pPr>
                </w:p>
                <w:p w:rsidR="00FF33E6" w:rsidRPr="00A82620" w:rsidRDefault="00FF33E6" w:rsidP="00FF33E6">
                  <w:r>
                    <w:t>……………</w:t>
                  </w:r>
                  <w:r>
                    <w:rPr>
                      <w:rFonts w:hint="eastAsia"/>
                    </w:rPr>
                    <w:t>.</w:t>
                  </w:r>
                  <w:r>
                    <w:t>……………………………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密</w:t>
                  </w:r>
                  <w:r>
                    <w:t>………………………………………</w:t>
                  </w:r>
                  <w:r>
                    <w:rPr>
                      <w:rFonts w:hint="eastAsia"/>
                    </w:rPr>
                    <w:t>封</w:t>
                  </w:r>
                  <w:r>
                    <w:t>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t>…………………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rPr>
                      <w:rFonts w:hint="eastAsia"/>
                    </w:rPr>
                    <w:t>线</w:t>
                  </w:r>
                  <w:r>
                    <w:t>……………………………………</w:t>
                  </w:r>
                  <w:r>
                    <w:rPr>
                      <w:rFonts w:hint="eastAsia"/>
                    </w:rPr>
                    <w:t>.</w:t>
                  </w:r>
                  <w:r w:rsidRPr="00DF3016">
                    <w:t xml:space="preserve"> </w:t>
                  </w:r>
                  <w:r>
                    <w:t>……………………</w:t>
                  </w:r>
                  <w:r>
                    <w:rPr>
                      <w:rFonts w:hint="eastAsia"/>
                    </w:rPr>
                    <w:t>.</w:t>
                  </w:r>
                  <w:r w:rsidRPr="00DF3016">
                    <w:t xml:space="preserve"> </w:t>
                  </w:r>
                  <w:r>
                    <w:t>……………………</w:t>
                  </w:r>
                  <w:r>
                    <w:rPr>
                      <w:rFonts w:hint="eastAsia"/>
                    </w:rPr>
                    <w:t xml:space="preserve">..  </w:t>
                  </w:r>
                </w:p>
              </w:txbxContent>
            </v:textbox>
            <w10:wrap side="right"/>
          </v:shape>
        </w:pic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3"/>
        <w:gridCol w:w="815"/>
        <w:gridCol w:w="970"/>
        <w:gridCol w:w="993"/>
        <w:gridCol w:w="912"/>
        <w:gridCol w:w="854"/>
        <w:gridCol w:w="928"/>
        <w:gridCol w:w="955"/>
        <w:gridCol w:w="776"/>
      </w:tblGrid>
      <w:tr w:rsidR="00FF33E6" w:rsidRPr="00195B23" w:rsidTr="00432202">
        <w:trPr>
          <w:trHeight w:val="542"/>
          <w:jc w:val="center"/>
        </w:trPr>
        <w:tc>
          <w:tcPr>
            <w:tcW w:w="963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题 号</w:t>
            </w:r>
          </w:p>
        </w:tc>
        <w:tc>
          <w:tcPr>
            <w:tcW w:w="815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970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993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12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54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28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六</w:t>
            </w:r>
          </w:p>
        </w:tc>
        <w:tc>
          <w:tcPr>
            <w:tcW w:w="955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卷面</w:t>
            </w:r>
          </w:p>
        </w:tc>
        <w:tc>
          <w:tcPr>
            <w:tcW w:w="776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等级</w:t>
            </w:r>
          </w:p>
        </w:tc>
      </w:tr>
      <w:tr w:rsidR="00FF33E6" w:rsidRPr="00195B23" w:rsidTr="00432202">
        <w:trPr>
          <w:trHeight w:val="507"/>
          <w:jc w:val="center"/>
        </w:trPr>
        <w:tc>
          <w:tcPr>
            <w:tcW w:w="963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  <w:r w:rsidRPr="00195B23">
              <w:rPr>
                <w:rFonts w:ascii="宋体" w:hAnsi="宋体" w:hint="eastAsia"/>
                <w:szCs w:val="21"/>
              </w:rPr>
              <w:t>得分</w:t>
            </w:r>
          </w:p>
        </w:tc>
        <w:tc>
          <w:tcPr>
            <w:tcW w:w="815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0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6" w:type="dxa"/>
            <w:vAlign w:val="center"/>
          </w:tcPr>
          <w:p w:rsidR="00FF33E6" w:rsidRPr="00195B23" w:rsidRDefault="00FF33E6" w:rsidP="0043220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F33E6" w:rsidRPr="00195B23" w:rsidRDefault="00FF33E6" w:rsidP="00FF33E6">
      <w:pPr>
        <w:rPr>
          <w:rFonts w:ascii="宋体" w:hAnsi="宋体"/>
          <w:b/>
          <w:sz w:val="24"/>
        </w:rPr>
      </w:pPr>
    </w:p>
    <w:tbl>
      <w:tblPr>
        <w:tblpPr w:leftFromText="180" w:rightFromText="180" w:vertAnchor="text" w:horzAnchor="page" w:tblpX="1567" w:tblpY="9"/>
        <w:tblOverlap w:val="never"/>
        <w:tblW w:w="19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1080"/>
      </w:tblGrid>
      <w:tr w:rsidR="00FF33E6" w:rsidRPr="00195B23" w:rsidTr="00432202">
        <w:trPr>
          <w:trHeight w:val="315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ind w:hanging="1"/>
              <w:rPr>
                <w:sz w:val="24"/>
              </w:rPr>
            </w:pPr>
            <w:r w:rsidRPr="00195B23">
              <w:rPr>
                <w:rFonts w:hint="eastAsia"/>
                <w:sz w:val="24"/>
              </w:rPr>
              <w:t>等级</w:t>
            </w:r>
          </w:p>
        </w:tc>
        <w:tc>
          <w:tcPr>
            <w:tcW w:w="1080" w:type="dxa"/>
          </w:tcPr>
          <w:p w:rsidR="00FF33E6" w:rsidRPr="00195B23" w:rsidRDefault="00FF33E6" w:rsidP="00432202">
            <w:pPr>
              <w:spacing w:line="0" w:lineRule="atLeast"/>
              <w:rPr>
                <w:sz w:val="24"/>
              </w:rPr>
            </w:pPr>
            <w:r w:rsidRPr="00195B23">
              <w:rPr>
                <w:rFonts w:hint="eastAsia"/>
                <w:sz w:val="24"/>
              </w:rPr>
              <w:t>阅卷人</w:t>
            </w:r>
          </w:p>
        </w:tc>
      </w:tr>
      <w:tr w:rsidR="00FF33E6" w:rsidRPr="00195B23" w:rsidTr="00432202">
        <w:trPr>
          <w:trHeight w:val="593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rPr>
                <w:sz w:val="24"/>
              </w:rPr>
            </w:pPr>
          </w:p>
        </w:tc>
        <w:tc>
          <w:tcPr>
            <w:tcW w:w="1080" w:type="dxa"/>
          </w:tcPr>
          <w:p w:rsidR="00FF33E6" w:rsidRPr="00195B23" w:rsidRDefault="00FF33E6" w:rsidP="00432202">
            <w:pPr>
              <w:spacing w:line="0" w:lineRule="atLeast"/>
              <w:rPr>
                <w:sz w:val="24"/>
              </w:rPr>
            </w:pPr>
          </w:p>
        </w:tc>
      </w:tr>
    </w:tbl>
    <w:p w:rsidR="00FF33E6" w:rsidRPr="00195B23" w:rsidRDefault="00FF33E6" w:rsidP="00FF33E6">
      <w:pPr>
        <w:rPr>
          <w:rFonts w:ascii="宋体" w:hAnsi="宋体"/>
          <w:kern w:val="0"/>
          <w:sz w:val="24"/>
        </w:rPr>
      </w:pPr>
      <w:r w:rsidRPr="00195B23">
        <w:rPr>
          <w:rFonts w:ascii="宋体" w:hAnsi="宋体" w:hint="eastAsia"/>
          <w:b/>
          <w:sz w:val="24"/>
        </w:rPr>
        <w:t>一、填空题。(每空1分，共39分)</w:t>
      </w:r>
    </w:p>
    <w:p w:rsidR="00FF33E6" w:rsidRPr="00195B23" w:rsidRDefault="00FF33E6" w:rsidP="00FF33E6">
      <w:pPr>
        <w:adjustRightInd w:val="0"/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</w:p>
    <w:p w:rsidR="00FF33E6" w:rsidRPr="00195B23" w:rsidRDefault="00FF33E6" w:rsidP="00FF33E6">
      <w:pPr>
        <w:adjustRightInd w:val="0"/>
        <w:spacing w:before="100" w:beforeAutospacing="1" w:after="150" w:line="320" w:lineRule="exact"/>
        <w:ind w:leftChars="114" w:left="239" w:firstLineChars="50" w:firstLine="12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1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1</w:t>
      </w:r>
      <w:r w:rsidRPr="00195B23">
        <w:rPr>
          <w:rFonts w:ascii="Arial" w:hAnsi="Arial" w:cs="Arial" w:hint="eastAsia"/>
          <w:sz w:val="24"/>
        </w:rPr>
        <w:t>7</w:t>
      </w:r>
      <w:r w:rsidRPr="00195B23">
        <w:rPr>
          <w:rFonts w:ascii="Arial" w:hAnsi="Arial" w:cs="Arial" w:hint="eastAsia"/>
          <w:sz w:val="24"/>
        </w:rPr>
        <w:t>个萝卜，平均分给</w:t>
      </w:r>
      <w:r w:rsidRPr="00195B23">
        <w:rPr>
          <w:rFonts w:ascii="Arial" w:hAnsi="Arial" w:cs="Arial"/>
          <w:sz w:val="24"/>
        </w:rPr>
        <w:t>4</w:t>
      </w:r>
      <w:r w:rsidRPr="00195B23">
        <w:rPr>
          <w:rFonts w:ascii="Arial" w:hAnsi="Arial" w:cs="Arial" w:hint="eastAsia"/>
          <w:sz w:val="24"/>
        </w:rPr>
        <w:t>只小兔，每只小兔分（</w:t>
      </w:r>
      <w:r w:rsidRPr="00195B23">
        <w:rPr>
          <w:rFonts w:ascii="Arial" w:hAnsi="Arial" w:cs="Arial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/>
          <w:sz w:val="24"/>
        </w:rPr>
        <w:t> 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/>
          <w:sz w:val="24"/>
        </w:rPr>
        <w:t> </w:t>
      </w:r>
      <w:r w:rsidRPr="00195B23">
        <w:rPr>
          <w:rFonts w:ascii="Arial" w:hAnsi="Arial" w:cs="Arial" w:hint="eastAsia"/>
          <w:sz w:val="24"/>
        </w:rPr>
        <w:t>）个，还余（</w:t>
      </w:r>
      <w:r w:rsidRPr="00195B23">
        <w:rPr>
          <w:rFonts w:ascii="Arial" w:hAnsi="Arial" w:cs="Arial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 xml:space="preserve">  </w:t>
      </w:r>
      <w:r w:rsidRPr="00195B23">
        <w:rPr>
          <w:rFonts w:ascii="Arial" w:hAnsi="Arial" w:cs="Arial"/>
          <w:sz w:val="24"/>
        </w:rPr>
        <w:t> </w:t>
      </w:r>
      <w:r w:rsidRPr="00195B23">
        <w:rPr>
          <w:rFonts w:ascii="Arial" w:hAnsi="Arial" w:cs="Arial" w:hint="eastAsia"/>
          <w:sz w:val="24"/>
        </w:rPr>
        <w:t>）个。算式是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/>
          <w:sz w:val="24"/>
        </w:rPr>
        <w:t> 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 w:hint="eastAsia"/>
          <w:sz w:val="24"/>
        </w:rPr>
        <w:t xml:space="preserve">   </w:t>
      </w:r>
      <w:r w:rsidRPr="00195B23">
        <w:rPr>
          <w:rFonts w:ascii="Arial" w:hAnsi="Arial" w:cs="Arial"/>
          <w:sz w:val="24"/>
        </w:rPr>
        <w:t xml:space="preserve">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÷ 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 w:hint="eastAsia"/>
          <w:sz w:val="24"/>
        </w:rPr>
        <w:t xml:space="preserve">    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 xml:space="preserve">    </w:t>
      </w:r>
      <w:r w:rsidRPr="00195B23">
        <w:rPr>
          <w:rFonts w:ascii="Arial" w:hAnsi="Arial" w:cs="Arial" w:hint="eastAsia"/>
          <w:sz w:val="24"/>
        </w:rPr>
        <w:t>＝（</w:t>
      </w:r>
      <w:r w:rsidRPr="00195B23">
        <w:rPr>
          <w:rFonts w:ascii="Arial" w:hAnsi="Arial" w:cs="Arial" w:hint="eastAsia"/>
          <w:sz w:val="24"/>
        </w:rPr>
        <w:t xml:space="preserve">     </w:t>
      </w:r>
      <w:r w:rsidRPr="00195B23">
        <w:rPr>
          <w:rFonts w:ascii="Arial" w:hAnsi="Arial" w:cs="Arial" w:hint="eastAsia"/>
          <w:sz w:val="24"/>
        </w:rPr>
        <w:t>）（个）</w:t>
      </w:r>
      <w:r w:rsidRPr="00195B23">
        <w:rPr>
          <w:rFonts w:ascii="Arial" w:hAnsi="Arial" w:cs="Arial"/>
          <w:sz w:val="24"/>
        </w:rPr>
        <w:t>……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 w:hint="eastAsia"/>
          <w:sz w:val="24"/>
        </w:rPr>
        <w:t xml:space="preserve">      </w:t>
      </w:r>
      <w:r w:rsidRPr="00195B23">
        <w:rPr>
          <w:rFonts w:ascii="Arial" w:hAnsi="Arial" w:cs="Arial" w:hint="eastAsia"/>
          <w:sz w:val="24"/>
        </w:rPr>
        <w:t>）（个）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2</w:t>
      </w:r>
      <w:r w:rsidRPr="00195B23">
        <w:rPr>
          <w:rFonts w:ascii="Arial" w:hAnsi="Arial" w:cs="Arial" w:hint="eastAsia"/>
          <w:sz w:val="24"/>
        </w:rPr>
        <w:t>、如果每只小兔分</w:t>
      </w:r>
      <w:r w:rsidRPr="00195B23">
        <w:rPr>
          <w:rFonts w:ascii="Arial" w:hAnsi="Arial" w:cs="Arial"/>
          <w:sz w:val="24"/>
        </w:rPr>
        <w:t>3</w:t>
      </w:r>
      <w:r w:rsidRPr="00195B23">
        <w:rPr>
          <w:rFonts w:ascii="Arial" w:hAnsi="Arial" w:cs="Arial" w:hint="eastAsia"/>
          <w:sz w:val="24"/>
        </w:rPr>
        <w:t>根萝卜，能分给（</w:t>
      </w:r>
      <w:r w:rsidRPr="00195B23">
        <w:rPr>
          <w:rFonts w:ascii="Arial" w:hAnsi="Arial" w:cs="Arial"/>
          <w:sz w:val="24"/>
        </w:rPr>
        <w:t>   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>）只小兔，还余（</w:t>
      </w:r>
      <w:r w:rsidRPr="00195B23">
        <w:rPr>
          <w:rFonts w:ascii="Arial" w:hAnsi="Arial" w:cs="Arial"/>
          <w:sz w:val="24"/>
        </w:rPr>
        <w:t>  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/>
          <w:sz w:val="24"/>
        </w:rPr>
        <w:t xml:space="preserve">  </w:t>
      </w:r>
      <w:r w:rsidRPr="00195B23">
        <w:rPr>
          <w:rFonts w:ascii="Arial" w:hAnsi="Arial" w:cs="Arial" w:hint="eastAsia"/>
          <w:sz w:val="24"/>
        </w:rPr>
        <w:t>）个。算式是</w:t>
      </w:r>
      <w:r w:rsidRPr="00195B23">
        <w:rPr>
          <w:rFonts w:ascii="Arial" w:hAnsi="Arial" w:cs="Arial"/>
          <w:sz w:val="24"/>
        </w:rPr>
        <w:t> </w:t>
      </w:r>
    </w:p>
    <w:p w:rsidR="00FF33E6" w:rsidRPr="00195B23" w:rsidRDefault="00FF33E6" w:rsidP="00FF33E6">
      <w:pPr>
        <w:adjustRightInd w:val="0"/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 w:hint="eastAsia"/>
          <w:sz w:val="24"/>
        </w:rPr>
        <w:t xml:space="preserve">   </w:t>
      </w:r>
      <w:r w:rsidRPr="00195B23">
        <w:rPr>
          <w:rFonts w:ascii="Arial" w:hAnsi="Arial" w:cs="Arial"/>
          <w:sz w:val="24"/>
        </w:rPr>
        <w:t xml:space="preserve">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÷ 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 w:hint="eastAsia"/>
          <w:sz w:val="24"/>
        </w:rPr>
        <w:t xml:space="preserve">    </w:t>
      </w:r>
      <w:r w:rsidRPr="00195B23">
        <w:rPr>
          <w:rFonts w:ascii="Arial" w:hAnsi="Arial" w:cs="Arial" w:hint="eastAsia"/>
          <w:sz w:val="24"/>
        </w:rPr>
        <w:t>）＝（</w:t>
      </w:r>
      <w:r w:rsidRPr="00195B23">
        <w:rPr>
          <w:rFonts w:ascii="Arial" w:hAnsi="Arial" w:cs="Arial" w:hint="eastAsia"/>
          <w:sz w:val="24"/>
        </w:rPr>
        <w:t xml:space="preserve">    </w:t>
      </w:r>
      <w:r w:rsidRPr="00195B23">
        <w:rPr>
          <w:rFonts w:ascii="Arial" w:hAnsi="Arial" w:cs="Arial" w:hint="eastAsia"/>
          <w:sz w:val="24"/>
        </w:rPr>
        <w:t>）（只）</w:t>
      </w:r>
      <w:r w:rsidRPr="00195B23">
        <w:rPr>
          <w:rFonts w:ascii="Arial" w:hAnsi="Arial" w:cs="Arial"/>
          <w:sz w:val="24"/>
        </w:rPr>
        <w:t>……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 w:hint="eastAsia"/>
          <w:sz w:val="24"/>
        </w:rPr>
        <w:t xml:space="preserve">     </w:t>
      </w:r>
      <w:r w:rsidRPr="00195B23">
        <w:rPr>
          <w:rFonts w:ascii="Arial" w:hAnsi="Arial" w:cs="Arial" w:hint="eastAsia"/>
          <w:sz w:val="24"/>
        </w:rPr>
        <w:t>）（个）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3</w:t>
      </w:r>
      <w:r w:rsidRPr="00195B23">
        <w:rPr>
          <w:rFonts w:ascii="Arial" w:hAnsi="Arial" w:cs="Arial" w:hint="eastAsia"/>
          <w:sz w:val="24"/>
        </w:rPr>
        <w:t>、在</w:t>
      </w:r>
      <w:r w:rsidRPr="00195B23">
        <w:rPr>
          <w:rFonts w:ascii="Arial" w:hAnsi="Arial" w:cs="Arial"/>
          <w:sz w:val="24"/>
        </w:rPr>
        <w:t> 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÷6</w:t>
      </w:r>
      <w:r w:rsidRPr="00195B23">
        <w:rPr>
          <w:rFonts w:ascii="Arial" w:hAnsi="Arial" w:cs="Arial" w:hint="eastAsia"/>
          <w:sz w:val="24"/>
        </w:rPr>
        <w:t>＝</w:t>
      </w:r>
      <w:r w:rsidRPr="00195B23">
        <w:rPr>
          <w:rFonts w:ascii="Arial" w:hAnsi="Arial" w:cs="Arial"/>
          <w:sz w:val="24"/>
        </w:rPr>
        <w:t xml:space="preserve">4……    </w:t>
      </w:r>
      <w:r w:rsidRPr="00195B23">
        <w:rPr>
          <w:rFonts w:ascii="Arial" w:hAnsi="Arial" w:cs="Arial" w:hint="eastAsia"/>
          <w:sz w:val="24"/>
        </w:rPr>
        <w:t>中，余数最大是（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）。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4</w:t>
      </w:r>
      <w:r w:rsidRPr="00195B23">
        <w:rPr>
          <w:rFonts w:ascii="Arial" w:hAnsi="Arial" w:cs="Arial" w:hint="eastAsia"/>
          <w:sz w:val="24"/>
        </w:rPr>
        <w:t>、有一个数，百位上是</w:t>
      </w:r>
      <w:r w:rsidRPr="00195B23">
        <w:rPr>
          <w:rFonts w:ascii="Arial" w:hAnsi="Arial" w:cs="Arial"/>
          <w:sz w:val="24"/>
        </w:rPr>
        <w:t>2,</w:t>
      </w:r>
      <w:r w:rsidRPr="00195B23">
        <w:rPr>
          <w:rFonts w:ascii="Arial" w:hAnsi="Arial" w:cs="Arial" w:hint="eastAsia"/>
          <w:sz w:val="24"/>
        </w:rPr>
        <w:t>个位上是</w:t>
      </w:r>
      <w:r w:rsidRPr="00195B23">
        <w:rPr>
          <w:rFonts w:ascii="Arial" w:hAnsi="Arial" w:cs="Arial"/>
          <w:sz w:val="24"/>
        </w:rPr>
        <w:t>4,</w:t>
      </w:r>
      <w:r w:rsidRPr="00195B23">
        <w:rPr>
          <w:rFonts w:ascii="Arial" w:hAnsi="Arial" w:cs="Arial" w:hint="eastAsia"/>
          <w:sz w:val="24"/>
        </w:rPr>
        <w:t>十位上是</w:t>
      </w:r>
      <w:r w:rsidRPr="00195B23">
        <w:rPr>
          <w:rFonts w:ascii="Arial" w:hAnsi="Arial" w:cs="Arial"/>
          <w:sz w:val="24"/>
        </w:rPr>
        <w:t>0,</w:t>
      </w:r>
      <w:r w:rsidRPr="00195B23">
        <w:rPr>
          <w:rFonts w:ascii="Arial" w:hAnsi="Arial" w:cs="Arial" w:hint="eastAsia"/>
          <w:sz w:val="24"/>
        </w:rPr>
        <w:t>这个数是（</w:t>
      </w:r>
      <w:r w:rsidRPr="00195B23">
        <w:rPr>
          <w:rFonts w:ascii="Arial" w:hAnsi="Arial" w:cs="Arial"/>
          <w:sz w:val="24"/>
        </w:rPr>
        <w:t xml:space="preserve">     </w:t>
      </w:r>
      <w:r w:rsidRPr="00195B23">
        <w:rPr>
          <w:rFonts w:ascii="Arial" w:hAnsi="Arial" w:cs="Arial" w:hint="eastAsia"/>
          <w:sz w:val="24"/>
        </w:rPr>
        <w:t>）。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5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8002</w:t>
      </w:r>
      <w:r w:rsidRPr="00195B23">
        <w:rPr>
          <w:rFonts w:ascii="Arial" w:hAnsi="Arial" w:cs="Arial" w:hint="eastAsia"/>
          <w:sz w:val="24"/>
        </w:rPr>
        <w:t>读作（</w:t>
      </w:r>
      <w:r w:rsidRPr="00195B23">
        <w:rPr>
          <w:rFonts w:ascii="Arial" w:hAnsi="Arial" w:cs="Arial"/>
          <w:sz w:val="24"/>
        </w:rPr>
        <w:t>    </w:t>
      </w:r>
      <w:r w:rsidRPr="00195B23">
        <w:rPr>
          <w:rFonts w:ascii="Arial" w:hAnsi="Arial" w:cs="Arial" w:hint="eastAsia"/>
          <w:sz w:val="24"/>
        </w:rPr>
        <w:t xml:space="preserve">       </w:t>
      </w:r>
      <w:r w:rsidRPr="00195B23">
        <w:rPr>
          <w:rFonts w:ascii="Arial" w:hAnsi="Arial" w:cs="Arial"/>
          <w:sz w:val="24"/>
        </w:rPr>
        <w:t xml:space="preserve">  </w:t>
      </w:r>
      <w:r w:rsidRPr="00195B23">
        <w:rPr>
          <w:rFonts w:ascii="Arial" w:hAnsi="Arial" w:cs="Arial" w:hint="eastAsia"/>
          <w:sz w:val="24"/>
        </w:rPr>
        <w:t>），三千九百写作（</w:t>
      </w:r>
      <w:r w:rsidRPr="00195B23">
        <w:rPr>
          <w:rFonts w:ascii="Arial" w:hAnsi="Arial" w:cs="Arial"/>
          <w:sz w:val="24"/>
        </w:rPr>
        <w:t>     </w:t>
      </w:r>
      <w:r w:rsidRPr="00195B23">
        <w:rPr>
          <w:rFonts w:ascii="Arial" w:hAnsi="Arial" w:cs="Arial" w:hint="eastAsia"/>
          <w:sz w:val="24"/>
        </w:rPr>
        <w:t xml:space="preserve">   </w:t>
      </w:r>
      <w:r w:rsidRPr="00195B23">
        <w:rPr>
          <w:rFonts w:ascii="Arial" w:hAnsi="Arial" w:cs="Arial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>）。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6</w:t>
      </w:r>
      <w:r w:rsidRPr="00195B23">
        <w:rPr>
          <w:rFonts w:ascii="Arial" w:hAnsi="Arial" w:cs="Arial" w:hint="eastAsia"/>
          <w:sz w:val="24"/>
        </w:rPr>
        <w:t>、按规律填数：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00" w:firstLine="24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>1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2080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2090</w:t>
      </w:r>
      <w:r w:rsidRPr="00195B23">
        <w:rPr>
          <w:rFonts w:ascii="Arial" w:hAnsi="Arial" w:cs="Arial" w:hint="eastAsia"/>
          <w:sz w:val="24"/>
        </w:rPr>
        <w:t>、（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）、（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 xml:space="preserve">  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>2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4010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4005</w:t>
      </w:r>
      <w:r w:rsidRPr="00195B23">
        <w:rPr>
          <w:rFonts w:ascii="Arial" w:hAnsi="Arial" w:cs="Arial" w:hint="eastAsia"/>
          <w:sz w:val="24"/>
        </w:rPr>
        <w:t>、（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）、（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napToGrid w:val="0"/>
        <w:ind w:firstLineChars="150" w:firstLine="360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7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50</w:t>
      </w:r>
      <w:r w:rsidRPr="00195B23">
        <w:rPr>
          <w:rFonts w:ascii="Arial" w:hAnsi="Arial" w:cs="Arial" w:hint="eastAsia"/>
          <w:sz w:val="24"/>
        </w:rPr>
        <w:t>厘米＝（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）毫米</w:t>
      </w:r>
      <w:r w:rsidRPr="00195B23">
        <w:rPr>
          <w:rFonts w:ascii="Arial" w:hAnsi="Arial" w:cs="Arial"/>
          <w:sz w:val="24"/>
        </w:rPr>
        <w:t>      400</w:t>
      </w:r>
      <w:r w:rsidRPr="00195B23">
        <w:rPr>
          <w:rFonts w:ascii="Arial" w:hAnsi="Arial" w:cs="Arial" w:hint="eastAsia"/>
          <w:sz w:val="24"/>
        </w:rPr>
        <w:t>分米＝（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）米</w:t>
      </w:r>
      <w:r w:rsidRPr="00195B23">
        <w:rPr>
          <w:rFonts w:ascii="宋体" w:hint="eastAsia"/>
          <w:sz w:val="24"/>
        </w:rPr>
        <w:t xml:space="preserve">  80毫米= (   )厘米</w:t>
      </w:r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8</w:t>
      </w:r>
      <w:r w:rsidRPr="00195B23">
        <w:rPr>
          <w:rFonts w:ascii="Arial" w:hAnsi="Arial" w:cs="Arial" w:hint="eastAsia"/>
          <w:sz w:val="24"/>
        </w:rPr>
        <w:t>、在括号里填上</w:t>
      </w:r>
      <w:r w:rsidRPr="00195B23">
        <w:rPr>
          <w:rFonts w:ascii="Arial" w:hAnsi="Arial" w:cs="Arial"/>
          <w:sz w:val="24"/>
        </w:rPr>
        <w:t>“</w:t>
      </w:r>
      <w:r w:rsidRPr="00195B23">
        <w:rPr>
          <w:rFonts w:ascii="Arial" w:hAnsi="Arial" w:cs="Arial" w:hint="eastAsia"/>
          <w:sz w:val="24"/>
        </w:rPr>
        <w:t>＞</w:t>
      </w:r>
      <w:r w:rsidRPr="00195B23">
        <w:rPr>
          <w:rFonts w:ascii="Arial" w:hAnsi="Arial" w:cs="Arial"/>
          <w:sz w:val="24"/>
        </w:rPr>
        <w:t>”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“</w:t>
      </w:r>
      <w:r w:rsidRPr="00195B23">
        <w:rPr>
          <w:rFonts w:ascii="Arial" w:hAnsi="Arial" w:cs="Arial" w:hint="eastAsia"/>
          <w:sz w:val="24"/>
        </w:rPr>
        <w:t>＜</w:t>
      </w:r>
      <w:r w:rsidRPr="00195B23">
        <w:rPr>
          <w:rFonts w:ascii="Arial" w:hAnsi="Arial" w:cs="Arial"/>
          <w:sz w:val="24"/>
        </w:rPr>
        <w:t>”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“</w:t>
      </w:r>
      <w:r w:rsidRPr="00195B23">
        <w:rPr>
          <w:rFonts w:ascii="Arial" w:hAnsi="Arial" w:cs="Arial" w:hint="eastAsia"/>
          <w:sz w:val="24"/>
        </w:rPr>
        <w:t>＝</w:t>
      </w:r>
      <w:r w:rsidRPr="00195B23">
        <w:rPr>
          <w:rFonts w:ascii="Arial" w:hAnsi="Arial" w:cs="Arial"/>
          <w:sz w:val="24"/>
        </w:rPr>
        <w:t>”</w:t>
      </w:r>
      <w:r w:rsidRPr="00195B23">
        <w:rPr>
          <w:rFonts w:ascii="Arial" w:hAnsi="Arial" w:cs="Arial" w:hint="eastAsia"/>
          <w:sz w:val="24"/>
        </w:rPr>
        <w:t>。</w:t>
      </w:r>
    </w:p>
    <w:p w:rsidR="00FF33E6" w:rsidRPr="00195B23" w:rsidRDefault="00FF33E6" w:rsidP="00FF33E6">
      <w:pPr>
        <w:spacing w:before="100" w:beforeAutospacing="1" w:after="150" w:line="320" w:lineRule="exact"/>
        <w:ind w:firstLine="48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2000</w:t>
      </w:r>
      <w:r w:rsidRPr="00195B23">
        <w:rPr>
          <w:rFonts w:ascii="Arial" w:hAnsi="Arial" w:cs="Arial" w:hint="eastAsia"/>
          <w:sz w:val="24"/>
        </w:rPr>
        <w:t>千米</w:t>
      </w:r>
      <w:r w:rsidRPr="00195B23">
        <w:rPr>
          <w:rFonts w:ascii="宋体" w:cs="宋体" w:hint="eastAsia"/>
          <w:sz w:val="24"/>
        </w:rPr>
        <w:t>〇</w:t>
      </w:r>
      <w:smartTag w:uri="urn:schemas-microsoft-com:office:smarttags" w:element="chmetcnv">
        <w:smartTagPr>
          <w:attr w:name="UnitName" w:val="米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195B23">
          <w:rPr>
            <w:rFonts w:ascii="Arial" w:hAnsi="Arial" w:cs="Arial"/>
            <w:sz w:val="24"/>
          </w:rPr>
          <w:t>2</w:t>
        </w:r>
        <w:r w:rsidRPr="00195B23">
          <w:rPr>
            <w:rFonts w:ascii="Arial" w:hAnsi="Arial" w:cs="Arial" w:hint="eastAsia"/>
            <w:sz w:val="24"/>
          </w:rPr>
          <w:t>米</w:t>
        </w:r>
      </w:smartTag>
      <w:r w:rsidRPr="00195B23">
        <w:rPr>
          <w:rFonts w:ascii="Arial" w:hAnsi="Arial" w:cs="Arial"/>
          <w:sz w:val="24"/>
        </w:rPr>
        <w:t xml:space="preserve">    </w:t>
      </w:r>
      <w:smartTag w:uri="urn:schemas-microsoft-com:office:smarttags" w:element="chmetcnv">
        <w:smartTagPr>
          <w:attr w:name="UnitName" w:val="米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Pr="00195B23">
          <w:rPr>
            <w:rFonts w:ascii="Arial" w:hAnsi="Arial" w:cs="Arial"/>
            <w:sz w:val="24"/>
          </w:rPr>
          <w:t>40</w:t>
        </w:r>
        <w:r w:rsidRPr="00195B23">
          <w:rPr>
            <w:rFonts w:ascii="Arial" w:hAnsi="Arial" w:cs="Arial" w:hint="eastAsia"/>
            <w:sz w:val="24"/>
          </w:rPr>
          <w:t>米</w:t>
        </w:r>
      </w:smartTag>
      <w:r w:rsidRPr="00195B23">
        <w:rPr>
          <w:rFonts w:ascii="宋体" w:cs="宋体" w:hint="eastAsia"/>
          <w:sz w:val="24"/>
        </w:rPr>
        <w:t>〇</w:t>
      </w:r>
      <w:r w:rsidRPr="00195B23">
        <w:rPr>
          <w:rFonts w:ascii="Arial" w:hAnsi="Arial" w:cs="Arial"/>
          <w:sz w:val="24"/>
        </w:rPr>
        <w:t>400</w:t>
      </w:r>
      <w:r w:rsidRPr="00195B23">
        <w:rPr>
          <w:rFonts w:ascii="Arial" w:hAnsi="Arial" w:cs="Arial" w:hint="eastAsia"/>
          <w:sz w:val="24"/>
        </w:rPr>
        <w:t>分米</w:t>
      </w:r>
      <w:r w:rsidRPr="00195B23">
        <w:rPr>
          <w:rFonts w:ascii="Arial" w:hAnsi="Arial" w:cs="Arial"/>
          <w:sz w:val="24"/>
        </w:rPr>
        <w:t xml:space="preserve">    </w:t>
      </w:r>
      <w:smartTag w:uri="urn:schemas-microsoft-com:office:smarttags" w:element="chmetcnv">
        <w:smartTagPr>
          <w:attr w:name="UnitName" w:val="米"/>
          <w:attr w:name="SourceValue" w:val="4000"/>
          <w:attr w:name="HasSpace" w:val="False"/>
          <w:attr w:name="Negative" w:val="False"/>
          <w:attr w:name="NumberType" w:val="1"/>
          <w:attr w:name="TCSC" w:val="1"/>
        </w:smartTagPr>
        <w:r w:rsidRPr="00195B23">
          <w:rPr>
            <w:rFonts w:ascii="Arial" w:hAnsi="Arial" w:cs="Arial"/>
            <w:sz w:val="24"/>
          </w:rPr>
          <w:t>4</w:t>
        </w:r>
        <w:r w:rsidRPr="00195B23">
          <w:rPr>
            <w:rFonts w:ascii="Arial" w:hAnsi="Arial" w:cs="Arial" w:hint="eastAsia"/>
            <w:sz w:val="24"/>
          </w:rPr>
          <w:t>千米</w:t>
        </w:r>
      </w:smartTag>
      <w:r w:rsidRPr="00195B23">
        <w:rPr>
          <w:rFonts w:ascii="宋体" w:cs="宋体" w:hint="eastAsia"/>
          <w:sz w:val="24"/>
        </w:rPr>
        <w:t>〇</w:t>
      </w:r>
      <w:r w:rsidRPr="00195B23">
        <w:rPr>
          <w:rFonts w:ascii="Arial" w:hAnsi="Arial" w:cs="Arial"/>
          <w:sz w:val="24"/>
        </w:rPr>
        <w:t>500</w:t>
      </w:r>
      <w:r w:rsidRPr="00195B23">
        <w:rPr>
          <w:rFonts w:ascii="Arial" w:hAnsi="Arial" w:cs="Arial" w:hint="eastAsia"/>
          <w:sz w:val="24"/>
        </w:rPr>
        <w:t>毫米</w:t>
      </w:r>
    </w:p>
    <w:p w:rsidR="00FF33E6" w:rsidRPr="00195B23" w:rsidRDefault="00FF33E6" w:rsidP="00FF33E6">
      <w:pPr>
        <w:spacing w:before="100" w:beforeAutospacing="1" w:after="150" w:line="320" w:lineRule="exact"/>
        <w:ind w:firstLine="48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500</w:t>
      </w:r>
      <w:r w:rsidRPr="00195B23">
        <w:rPr>
          <w:rFonts w:ascii="Arial" w:hAnsi="Arial" w:cs="Arial" w:hint="eastAsia"/>
          <w:sz w:val="24"/>
        </w:rPr>
        <w:t>厘米</w:t>
      </w:r>
      <w:r w:rsidRPr="00195B23">
        <w:rPr>
          <w:rFonts w:ascii="宋体" w:cs="宋体" w:hint="eastAsia"/>
          <w:sz w:val="24"/>
        </w:rPr>
        <w:t>〇</w:t>
      </w:r>
      <w:r w:rsidRPr="00195B23">
        <w:rPr>
          <w:rFonts w:ascii="Arial" w:hAnsi="Arial" w:cs="Arial"/>
          <w:sz w:val="24"/>
        </w:rPr>
        <w:t>50</w:t>
      </w:r>
      <w:r w:rsidRPr="00195B23">
        <w:rPr>
          <w:rFonts w:ascii="Arial" w:hAnsi="Arial" w:cs="Arial" w:hint="eastAsia"/>
          <w:sz w:val="24"/>
        </w:rPr>
        <w:t>分米</w:t>
      </w:r>
      <w:r w:rsidRPr="00195B23">
        <w:rPr>
          <w:rFonts w:ascii="Arial" w:hAnsi="Arial" w:cs="Arial"/>
          <w:sz w:val="24"/>
        </w:rPr>
        <w:t>    9</w:t>
      </w:r>
      <w:r w:rsidRPr="00195B23">
        <w:rPr>
          <w:rFonts w:ascii="Arial" w:hAnsi="Arial" w:cs="Arial" w:hint="eastAsia"/>
          <w:sz w:val="24"/>
        </w:rPr>
        <w:t>厘米</w:t>
      </w:r>
      <w:r w:rsidRPr="00195B23">
        <w:rPr>
          <w:rFonts w:ascii="宋体" w:cs="宋体" w:hint="eastAsia"/>
          <w:sz w:val="24"/>
        </w:rPr>
        <w:t>〇</w:t>
      </w:r>
      <w:r w:rsidRPr="00195B23">
        <w:rPr>
          <w:rFonts w:ascii="Arial" w:hAnsi="Arial" w:cs="Arial"/>
          <w:sz w:val="24"/>
        </w:rPr>
        <w:t>1</w:t>
      </w:r>
      <w:r w:rsidRPr="00195B23">
        <w:rPr>
          <w:rFonts w:ascii="Arial" w:hAnsi="Arial" w:cs="Arial" w:hint="eastAsia"/>
          <w:sz w:val="24"/>
        </w:rPr>
        <w:t>分米</w:t>
      </w:r>
      <w:r w:rsidRPr="00195B23">
        <w:rPr>
          <w:rFonts w:ascii="Arial" w:hAnsi="Arial" w:cs="Arial"/>
          <w:sz w:val="24"/>
        </w:rPr>
        <w:t xml:space="preserve">     </w:t>
      </w:r>
      <w:smartTag w:uri="urn:schemas-microsoft-com:office:smarttags" w:element="chmetcnv">
        <w:smartTagPr>
          <w:attr w:name="UnitName" w:val="米"/>
          <w:attr w:name="SourceValue" w:val="5000"/>
          <w:attr w:name="HasSpace" w:val="False"/>
          <w:attr w:name="Negative" w:val="False"/>
          <w:attr w:name="NumberType" w:val="1"/>
          <w:attr w:name="TCSC" w:val="1"/>
        </w:smartTagPr>
        <w:r w:rsidRPr="00195B23">
          <w:rPr>
            <w:rFonts w:ascii="Arial" w:hAnsi="Arial" w:cs="Arial"/>
            <w:sz w:val="24"/>
          </w:rPr>
          <w:t>5</w:t>
        </w:r>
        <w:r w:rsidRPr="00195B23">
          <w:rPr>
            <w:rFonts w:ascii="Arial" w:hAnsi="Arial" w:cs="Arial" w:hint="eastAsia"/>
            <w:sz w:val="24"/>
          </w:rPr>
          <w:t>千米</w:t>
        </w:r>
      </w:smartTag>
      <w:r w:rsidRPr="00195B23">
        <w:rPr>
          <w:rFonts w:ascii="宋体" w:cs="宋体" w:hint="eastAsia"/>
          <w:sz w:val="24"/>
        </w:rPr>
        <w:t>〇</w:t>
      </w:r>
      <w:smartTag w:uri="urn:schemas-microsoft-com:office:smarttags" w:element="chmetcnv">
        <w:smartTagPr>
          <w:attr w:name="UnitName" w:val="米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195B23">
          <w:rPr>
            <w:rFonts w:ascii="Arial" w:hAnsi="Arial" w:cs="Arial"/>
            <w:sz w:val="24"/>
          </w:rPr>
          <w:t>50</w:t>
        </w:r>
        <w:r w:rsidRPr="00195B23">
          <w:rPr>
            <w:rFonts w:ascii="Arial" w:hAnsi="Arial" w:cs="Arial" w:hint="eastAsia"/>
            <w:sz w:val="24"/>
          </w:rPr>
          <w:t>米</w:t>
        </w:r>
      </w:smartTag>
    </w:p>
    <w:p w:rsidR="00FF33E6" w:rsidRPr="00195B23" w:rsidRDefault="00FF33E6" w:rsidP="00FF33E6">
      <w:pPr>
        <w:spacing w:before="100" w:beforeAutospacing="1" w:after="150" w:line="320" w:lineRule="exact"/>
        <w:ind w:firstLineChars="150" w:firstLine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9</w:t>
      </w:r>
      <w:r w:rsidRPr="00195B23">
        <w:rPr>
          <w:rFonts w:ascii="Arial" w:hAnsi="Arial" w:cs="Arial" w:hint="eastAsia"/>
          <w:sz w:val="24"/>
        </w:rPr>
        <w:t>、填上合适的单位名称。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 xml:space="preserve">   </w:t>
      </w:r>
      <w:r w:rsidRPr="00195B23">
        <w:rPr>
          <w:rFonts w:ascii="Arial" w:hAnsi="Arial" w:cs="Arial" w:hint="eastAsia"/>
          <w:sz w:val="24"/>
        </w:rPr>
        <w:t>你的数学课本大约长</w:t>
      </w:r>
      <w:r w:rsidRPr="00195B23">
        <w:rPr>
          <w:rFonts w:ascii="Arial" w:hAnsi="Arial" w:cs="Arial"/>
          <w:sz w:val="24"/>
        </w:rPr>
        <w:t>2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 xml:space="preserve">    </w:t>
      </w:r>
      <w:r w:rsidRPr="00195B23">
        <w:rPr>
          <w:rFonts w:ascii="Arial" w:hAnsi="Arial" w:cs="Arial" w:hint="eastAsia"/>
          <w:sz w:val="24"/>
        </w:rPr>
        <w:t>教室的门大约高</w:t>
      </w:r>
      <w:r w:rsidRPr="00195B23">
        <w:rPr>
          <w:rFonts w:ascii="Arial" w:hAnsi="Arial" w:cs="Arial"/>
          <w:sz w:val="24"/>
        </w:rPr>
        <w:t>2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 xml:space="preserve">   </w:t>
      </w:r>
      <w:r w:rsidRPr="00195B23">
        <w:rPr>
          <w:rFonts w:ascii="Arial" w:hAnsi="Arial" w:cs="Arial" w:hint="eastAsia"/>
          <w:sz w:val="24"/>
        </w:rPr>
        <w:t>你的课桌大约高</w:t>
      </w:r>
      <w:r w:rsidRPr="00195B23">
        <w:rPr>
          <w:rFonts w:ascii="Arial" w:hAnsi="Arial" w:cs="Arial"/>
          <w:sz w:val="24"/>
        </w:rPr>
        <w:t>70</w:t>
      </w:r>
      <w:r w:rsidRPr="00195B23">
        <w:rPr>
          <w:rFonts w:ascii="Arial" w:hAnsi="Arial" w:cs="Arial" w:hint="eastAsia"/>
          <w:sz w:val="24"/>
        </w:rPr>
        <w:t xml:space="preserve"> 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         </w:t>
      </w:r>
      <w:r w:rsidRPr="00195B23">
        <w:rPr>
          <w:rFonts w:ascii="Arial" w:hAnsi="Arial" w:cs="Arial" w:hint="eastAsia"/>
          <w:sz w:val="24"/>
        </w:rPr>
        <w:t>你的身高大约是</w:t>
      </w:r>
      <w:r w:rsidRPr="00195B23">
        <w:rPr>
          <w:rFonts w:ascii="Arial" w:hAnsi="Arial" w:cs="Arial"/>
          <w:sz w:val="24"/>
        </w:rPr>
        <w:t>130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lastRenderedPageBreak/>
        <w:t xml:space="preserve">  </w:t>
      </w:r>
      <w:r w:rsidRPr="00195B23">
        <w:rPr>
          <w:rFonts w:ascii="Arial" w:hAnsi="Arial" w:cs="Arial" w:hint="eastAsia"/>
          <w:sz w:val="24"/>
        </w:rPr>
        <w:t>庆云到济南的距离大约是</w:t>
      </w:r>
      <w:r w:rsidRPr="00195B23">
        <w:rPr>
          <w:rFonts w:ascii="Arial" w:hAnsi="Arial" w:cs="Arial"/>
          <w:sz w:val="24"/>
        </w:rPr>
        <w:t>150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）你一步大约长</w:t>
      </w:r>
      <w:r w:rsidRPr="00195B23">
        <w:rPr>
          <w:rFonts w:ascii="Arial" w:hAnsi="Arial" w:cs="Arial"/>
          <w:sz w:val="24"/>
        </w:rPr>
        <w:t>5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jc w:val="left"/>
        <w:rPr>
          <w:sz w:val="24"/>
        </w:rPr>
      </w:pPr>
      <w:r w:rsidRPr="00195B23">
        <w:rPr>
          <w:rFonts w:hint="eastAsia"/>
          <w:sz w:val="24"/>
        </w:rPr>
        <w:t>10</w:t>
      </w:r>
      <w:r w:rsidRPr="00195B23">
        <w:rPr>
          <w:rFonts w:hint="eastAsia"/>
          <w:sz w:val="24"/>
        </w:rPr>
        <w:t>、最小的四位数是（</w:t>
      </w:r>
      <w:r w:rsidRPr="00195B23">
        <w:rPr>
          <w:rFonts w:hint="eastAsia"/>
          <w:sz w:val="24"/>
        </w:rPr>
        <w:t xml:space="preserve">    </w:t>
      </w:r>
      <w:r w:rsidRPr="00195B23">
        <w:rPr>
          <w:rFonts w:hint="eastAsia"/>
          <w:sz w:val="24"/>
        </w:rPr>
        <w:t>），最大的三位数是（</w:t>
      </w:r>
      <w:r w:rsidRPr="00195B23">
        <w:rPr>
          <w:rFonts w:hint="eastAsia"/>
          <w:sz w:val="24"/>
        </w:rPr>
        <w:t xml:space="preserve">     </w:t>
      </w:r>
      <w:r w:rsidRPr="00195B23">
        <w:rPr>
          <w:rFonts w:hint="eastAsia"/>
          <w:sz w:val="24"/>
        </w:rPr>
        <w:t>），它们相差（</w:t>
      </w:r>
      <w:r w:rsidRPr="00195B23">
        <w:rPr>
          <w:rFonts w:hint="eastAsia"/>
          <w:sz w:val="24"/>
        </w:rPr>
        <w:t xml:space="preserve">     </w:t>
      </w:r>
      <w:r w:rsidRPr="00195B23">
        <w:rPr>
          <w:rFonts w:hint="eastAsia"/>
          <w:sz w:val="24"/>
        </w:rPr>
        <w:t>）。</w:t>
      </w:r>
    </w:p>
    <w:p w:rsidR="00FF33E6" w:rsidRPr="00195B23" w:rsidRDefault="00FF33E6" w:rsidP="00FF33E6">
      <w:pPr>
        <w:spacing w:line="460" w:lineRule="exact"/>
        <w:textAlignment w:val="baseline"/>
        <w:rPr>
          <w:rFonts w:ascii="宋体" w:hAnsi="宋体"/>
          <w:sz w:val="24"/>
        </w:rPr>
      </w:pPr>
      <w:r w:rsidRPr="00195B23">
        <w:rPr>
          <w:rFonts w:hint="eastAsia"/>
          <w:sz w:val="24"/>
        </w:rPr>
        <w:t>11</w:t>
      </w:r>
      <w:r w:rsidRPr="00195B23">
        <w:rPr>
          <w:rFonts w:hint="eastAsia"/>
          <w:sz w:val="24"/>
        </w:rPr>
        <w:t>、由</w:t>
      </w:r>
      <w:r w:rsidRPr="00195B23">
        <w:rPr>
          <w:rFonts w:hint="eastAsia"/>
          <w:sz w:val="24"/>
        </w:rPr>
        <w:t>2</w:t>
      </w:r>
      <w:r w:rsidRPr="00195B23">
        <w:rPr>
          <w:rFonts w:hint="eastAsia"/>
          <w:sz w:val="24"/>
        </w:rPr>
        <w:t>个千、</w:t>
      </w:r>
      <w:r w:rsidRPr="00195B23">
        <w:rPr>
          <w:rFonts w:hint="eastAsia"/>
          <w:sz w:val="24"/>
        </w:rPr>
        <w:t>6</w:t>
      </w:r>
      <w:r w:rsidRPr="00195B23">
        <w:rPr>
          <w:rFonts w:hint="eastAsia"/>
          <w:sz w:val="24"/>
        </w:rPr>
        <w:t>个百、</w:t>
      </w:r>
      <w:r w:rsidRPr="00195B23">
        <w:rPr>
          <w:rFonts w:hint="eastAsia"/>
          <w:sz w:val="24"/>
        </w:rPr>
        <w:t>9</w:t>
      </w:r>
      <w:r w:rsidRPr="00195B23">
        <w:rPr>
          <w:rFonts w:hint="eastAsia"/>
          <w:sz w:val="24"/>
        </w:rPr>
        <w:t>个一组成的数是（</w:t>
      </w:r>
      <w:r w:rsidRPr="00195B23">
        <w:rPr>
          <w:rFonts w:hint="eastAsia"/>
          <w:sz w:val="24"/>
        </w:rPr>
        <w:t xml:space="preserve">       </w:t>
      </w:r>
      <w:r w:rsidRPr="00195B23">
        <w:rPr>
          <w:rFonts w:hint="eastAsia"/>
          <w:sz w:val="24"/>
        </w:rPr>
        <w:t>）。</w:t>
      </w:r>
    </w:p>
    <w:tbl>
      <w:tblPr>
        <w:tblpPr w:leftFromText="180" w:rightFromText="180" w:vertAnchor="text" w:horzAnchor="page" w:tblpX="10927" w:tblpY="166"/>
        <w:tblOverlap w:val="never"/>
        <w:tblW w:w="17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"/>
        <w:gridCol w:w="840"/>
      </w:tblGrid>
      <w:tr w:rsidR="00FF33E6" w:rsidRPr="00195B23" w:rsidTr="00432202">
        <w:trPr>
          <w:trHeight w:val="315"/>
        </w:trPr>
        <w:tc>
          <w:tcPr>
            <w:tcW w:w="945" w:type="dxa"/>
          </w:tcPr>
          <w:p w:rsidR="00FF33E6" w:rsidRPr="00195B23" w:rsidRDefault="00FF33E6" w:rsidP="00432202">
            <w:pPr>
              <w:spacing w:line="0" w:lineRule="atLeast"/>
              <w:ind w:hanging="1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840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得分</w:t>
            </w:r>
          </w:p>
        </w:tc>
      </w:tr>
      <w:tr w:rsidR="00FF33E6" w:rsidRPr="00195B23" w:rsidTr="00432202">
        <w:trPr>
          <w:trHeight w:val="315"/>
        </w:trPr>
        <w:tc>
          <w:tcPr>
            <w:tcW w:w="945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</w:tr>
    </w:tbl>
    <w:p w:rsidR="00FF33E6" w:rsidRPr="00195B23" w:rsidRDefault="00FF33E6" w:rsidP="00FF33E6">
      <w:pPr>
        <w:spacing w:line="400" w:lineRule="exact"/>
        <w:ind w:firstLineChars="49" w:firstLine="118"/>
        <w:rPr>
          <w:rFonts w:ascii="宋体" w:hAnsi="宋体" w:cs="宋体"/>
          <w:sz w:val="24"/>
        </w:rPr>
      </w:pPr>
      <w:r w:rsidRPr="00195B23">
        <w:rPr>
          <w:rFonts w:ascii="宋体" w:hAnsi="宋体" w:hint="eastAsia"/>
          <w:b/>
          <w:sz w:val="24"/>
        </w:rPr>
        <w:t>二、选择题</w:t>
      </w:r>
      <w:r w:rsidRPr="00195B23">
        <w:rPr>
          <w:rFonts w:ascii="宋体" w:hAnsi="宋体" w:cs="宋体" w:hint="eastAsia"/>
          <w:kern w:val="0"/>
          <w:sz w:val="24"/>
        </w:rPr>
        <w:t>。</w:t>
      </w:r>
      <w:r w:rsidRPr="00195B23">
        <w:rPr>
          <w:rFonts w:ascii="宋体" w:hAnsi="宋体" w:hint="eastAsia"/>
          <w:b/>
          <w:sz w:val="24"/>
        </w:rPr>
        <w:t>(每题2分，共10分)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1</w:t>
      </w:r>
      <w:r w:rsidRPr="00195B23">
        <w:rPr>
          <w:rFonts w:ascii="Arial" w:hAnsi="Arial" w:cs="Arial" w:hint="eastAsia"/>
          <w:sz w:val="24"/>
        </w:rPr>
        <w:t>、下面各数中，最接近</w:t>
      </w:r>
      <w:r w:rsidRPr="00195B23">
        <w:rPr>
          <w:rFonts w:ascii="Arial" w:hAnsi="Arial" w:cs="Arial"/>
          <w:sz w:val="24"/>
        </w:rPr>
        <w:t>600</w:t>
      </w:r>
      <w:r w:rsidRPr="00195B23">
        <w:rPr>
          <w:rFonts w:ascii="Arial" w:hAnsi="Arial" w:cs="Arial" w:hint="eastAsia"/>
          <w:sz w:val="24"/>
        </w:rPr>
        <w:t>的数是（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）。</w:t>
      </w:r>
    </w:p>
    <w:p w:rsidR="00FF33E6" w:rsidRPr="00195B23" w:rsidRDefault="00FF33E6" w:rsidP="00FF33E6">
      <w:pPr>
        <w:spacing w:before="100" w:beforeAutospacing="1" w:after="150" w:line="320" w:lineRule="exact"/>
        <w:ind w:firstLine="48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A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598   B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697   C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50</w:t>
      </w:r>
      <w:r w:rsidRPr="00195B23">
        <w:rPr>
          <w:rFonts w:ascii="Arial" w:hAnsi="Arial" w:cs="Arial" w:hint="eastAsia"/>
          <w:sz w:val="24"/>
        </w:rPr>
        <w:t>5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2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1500</w:t>
      </w:r>
      <w:r w:rsidRPr="00195B23">
        <w:rPr>
          <w:rFonts w:ascii="Arial" w:hAnsi="Arial" w:cs="Arial" w:hint="eastAsia"/>
          <w:sz w:val="24"/>
        </w:rPr>
        <w:t>里面有</w:t>
      </w:r>
      <w:r w:rsidRPr="00195B23">
        <w:rPr>
          <w:rFonts w:ascii="Arial" w:hAnsi="Arial" w:cs="Arial"/>
          <w:sz w:val="24"/>
        </w:rPr>
        <w:t>15</w:t>
      </w:r>
      <w:r w:rsidRPr="00195B23">
        <w:rPr>
          <w:rFonts w:ascii="Arial" w:hAnsi="Arial" w:cs="Arial" w:hint="eastAsia"/>
          <w:sz w:val="24"/>
        </w:rPr>
        <w:t>个（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 w:hint="eastAsia"/>
          <w:sz w:val="24"/>
        </w:rPr>
        <w:t xml:space="preserve">          </w:t>
      </w:r>
      <w:r w:rsidRPr="00195B23">
        <w:rPr>
          <w:rFonts w:ascii="Arial" w:hAnsi="Arial" w:cs="Arial"/>
          <w:sz w:val="24"/>
        </w:rPr>
        <w:t>A</w:t>
      </w:r>
      <w:r w:rsidRPr="00195B23">
        <w:rPr>
          <w:rFonts w:ascii="Arial" w:hAnsi="Arial" w:cs="Arial" w:hint="eastAsia"/>
          <w:sz w:val="24"/>
        </w:rPr>
        <w:t>、千</w:t>
      </w:r>
      <w:r w:rsidRPr="00195B23">
        <w:rPr>
          <w:rFonts w:ascii="Arial" w:hAnsi="Arial" w:cs="Arial"/>
          <w:sz w:val="24"/>
        </w:rPr>
        <w:t>   B</w:t>
      </w:r>
      <w:r w:rsidRPr="00195B23">
        <w:rPr>
          <w:rFonts w:ascii="Arial" w:hAnsi="Arial" w:cs="Arial" w:hint="eastAsia"/>
          <w:sz w:val="24"/>
        </w:rPr>
        <w:t>、百</w:t>
      </w:r>
      <w:r w:rsidRPr="00195B23">
        <w:rPr>
          <w:rFonts w:ascii="Arial" w:hAnsi="Arial" w:cs="Arial"/>
          <w:sz w:val="24"/>
        </w:rPr>
        <w:t>   C</w:t>
      </w:r>
      <w:r w:rsidRPr="00195B23">
        <w:rPr>
          <w:rFonts w:ascii="Arial" w:hAnsi="Arial" w:cs="Arial" w:hint="eastAsia"/>
          <w:sz w:val="24"/>
        </w:rPr>
        <w:t>、十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3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6</w:t>
      </w:r>
      <w:r w:rsidRPr="00195B23">
        <w:rPr>
          <w:rFonts w:ascii="Arial" w:hAnsi="Arial" w:cs="Arial" w:hint="eastAsia"/>
          <w:sz w:val="24"/>
        </w:rPr>
        <w:t>个十和</w:t>
      </w:r>
      <w:r w:rsidRPr="00195B23">
        <w:rPr>
          <w:rFonts w:ascii="Arial" w:hAnsi="Arial" w:cs="Arial"/>
          <w:sz w:val="24"/>
        </w:rPr>
        <w:t>4</w:t>
      </w:r>
      <w:r w:rsidRPr="00195B23">
        <w:rPr>
          <w:rFonts w:ascii="Arial" w:hAnsi="Arial" w:cs="Arial" w:hint="eastAsia"/>
          <w:sz w:val="24"/>
        </w:rPr>
        <w:t>个百组成的数是（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 w:hint="eastAsia"/>
          <w:sz w:val="24"/>
        </w:rPr>
        <w:t xml:space="preserve">  </w:t>
      </w:r>
      <w:r w:rsidRPr="00195B23">
        <w:rPr>
          <w:rFonts w:ascii="Arial" w:hAnsi="Arial" w:cs="Arial"/>
          <w:sz w:val="24"/>
        </w:rPr>
        <w:t>A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640   B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460   C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406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宋体"/>
          <w:kern w:val="0"/>
          <w:sz w:val="24"/>
        </w:rPr>
      </w:pPr>
      <w:r w:rsidRPr="00195B23">
        <w:rPr>
          <w:rFonts w:ascii="Arial" w:hAnsi="Arial" w:cs="Arial"/>
          <w:sz w:val="24"/>
        </w:rPr>
        <w:t>4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宋体" w:hint="eastAsia"/>
          <w:kern w:val="0"/>
          <w:sz w:val="24"/>
        </w:rPr>
        <w:t>下面四组数中，(</w:t>
      </w:r>
      <w:r w:rsidRPr="00195B23">
        <w:rPr>
          <w:rFonts w:ascii="宋体" w:hint="eastAsia"/>
          <w:kern w:val="0"/>
          <w:sz w:val="24"/>
        </w:rPr>
        <w:t>   </w:t>
      </w:r>
      <w:r w:rsidRPr="00195B23">
        <w:rPr>
          <w:rFonts w:ascii="宋体" w:hint="eastAsia"/>
          <w:kern w:val="0"/>
          <w:sz w:val="24"/>
        </w:rPr>
        <w:t xml:space="preserve"> )的关系与其余三组不同。</w:t>
      </w:r>
    </w:p>
    <w:p w:rsidR="00FF33E6" w:rsidRPr="00195B23" w:rsidRDefault="00FF33E6" w:rsidP="00FF33E6">
      <w:pPr>
        <w:widowControl/>
        <w:snapToGrid w:val="0"/>
        <w:spacing w:line="480" w:lineRule="auto"/>
        <w:rPr>
          <w:rFonts w:ascii="宋体"/>
          <w:kern w:val="0"/>
          <w:sz w:val="24"/>
        </w:rPr>
      </w:pPr>
      <w:r w:rsidRPr="00195B23">
        <w:rPr>
          <w:rFonts w:ascii="宋体" w:hint="eastAsia"/>
          <w:kern w:val="0"/>
          <w:sz w:val="24"/>
        </w:rPr>
        <w:t>A.5300与5200</w:t>
      </w:r>
      <w:r w:rsidRPr="00195B23">
        <w:rPr>
          <w:rFonts w:ascii="宋体" w:hint="eastAsia"/>
          <w:kern w:val="0"/>
          <w:sz w:val="24"/>
        </w:rPr>
        <w:t>   </w:t>
      </w:r>
      <w:r w:rsidRPr="00195B23">
        <w:rPr>
          <w:rFonts w:ascii="宋体" w:hint="eastAsia"/>
          <w:kern w:val="0"/>
          <w:sz w:val="24"/>
        </w:rPr>
        <w:t xml:space="preserve"> B.9540与9440</w:t>
      </w:r>
      <w:r w:rsidR="00195B23" w:rsidRPr="00195B23">
        <w:rPr>
          <w:rFonts w:ascii="宋体"/>
          <w:kern w:val="0"/>
          <w:sz w:val="24"/>
        </w:rPr>
        <w:t xml:space="preserve"> </w:t>
      </w:r>
    </w:p>
    <w:p w:rsidR="00FF33E6" w:rsidRPr="00195B23" w:rsidRDefault="00FF33E6" w:rsidP="00FF33E6">
      <w:pPr>
        <w:widowControl/>
        <w:snapToGrid w:val="0"/>
        <w:spacing w:line="480" w:lineRule="auto"/>
        <w:rPr>
          <w:rFonts w:ascii="宋体"/>
          <w:kern w:val="0"/>
          <w:sz w:val="24"/>
        </w:rPr>
      </w:pPr>
      <w:r w:rsidRPr="00195B23">
        <w:rPr>
          <w:rFonts w:ascii="宋体" w:hint="eastAsia"/>
          <w:kern w:val="0"/>
          <w:sz w:val="24"/>
        </w:rPr>
        <w:t>C.7420与7320</w:t>
      </w:r>
      <w:r w:rsidRPr="00195B23">
        <w:rPr>
          <w:rFonts w:ascii="宋体" w:hint="eastAsia"/>
          <w:kern w:val="0"/>
          <w:sz w:val="24"/>
        </w:rPr>
        <w:t>   </w:t>
      </w:r>
      <w:r w:rsidRPr="00195B23">
        <w:rPr>
          <w:rFonts w:ascii="宋体" w:hint="eastAsia"/>
          <w:kern w:val="0"/>
          <w:sz w:val="24"/>
        </w:rPr>
        <w:t xml:space="preserve"> D.8400与7400</w:t>
      </w:r>
    </w:p>
    <w:p w:rsidR="00FF33E6" w:rsidRPr="00195B23" w:rsidRDefault="00FF33E6" w:rsidP="00FF33E6">
      <w:pPr>
        <w:widowControl/>
        <w:numPr>
          <w:ilvl w:val="0"/>
          <w:numId w:val="1"/>
        </w:numPr>
        <w:snapToGrid w:val="0"/>
        <w:spacing w:line="480" w:lineRule="auto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一个百一个百的数，数到</w:t>
      </w:r>
      <w:r w:rsidRPr="00195B23">
        <w:rPr>
          <w:rFonts w:ascii="Arial" w:hAnsi="Arial" w:cs="Arial"/>
          <w:sz w:val="24"/>
        </w:rPr>
        <w:t>3900,</w:t>
      </w:r>
      <w:r w:rsidRPr="00195B23">
        <w:rPr>
          <w:rFonts w:ascii="Arial" w:hAnsi="Arial" w:cs="Arial" w:hint="eastAsia"/>
          <w:sz w:val="24"/>
        </w:rPr>
        <w:t>下一个数应该是（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  <w:r w:rsidRPr="00195B23">
        <w:rPr>
          <w:rFonts w:ascii="Arial" w:hAnsi="Arial" w:cs="Arial"/>
          <w:sz w:val="24"/>
        </w:rPr>
        <w:t> </w:t>
      </w:r>
    </w:p>
    <w:p w:rsidR="00FF33E6" w:rsidRPr="00195B23" w:rsidRDefault="00FF33E6" w:rsidP="00FF33E6">
      <w:pPr>
        <w:widowControl/>
        <w:snapToGrid w:val="0"/>
        <w:spacing w:line="480" w:lineRule="auto"/>
        <w:rPr>
          <w:rFonts w:ascii="宋体"/>
          <w:sz w:val="24"/>
        </w:rPr>
      </w:pPr>
      <w:r w:rsidRPr="00195B23">
        <w:rPr>
          <w:rFonts w:ascii="Arial" w:hAnsi="Arial" w:cs="Arial" w:hint="eastAsia"/>
          <w:sz w:val="24"/>
        </w:rPr>
        <w:t xml:space="preserve">    </w:t>
      </w:r>
      <w:r w:rsidRPr="00195B23">
        <w:rPr>
          <w:rFonts w:ascii="Arial" w:hAnsi="Arial" w:cs="Arial"/>
          <w:sz w:val="24"/>
        </w:rPr>
        <w:t>A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3901   B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3910   C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4000</w:t>
      </w:r>
    </w:p>
    <w:tbl>
      <w:tblPr>
        <w:tblpPr w:leftFromText="180" w:rightFromText="180" w:vertAnchor="text" w:horzAnchor="page" w:tblpX="11287" w:tblpY="310"/>
        <w:tblOverlap w:val="never"/>
        <w:tblW w:w="17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957"/>
      </w:tblGrid>
      <w:tr w:rsidR="00FF33E6" w:rsidRPr="00195B23" w:rsidTr="00432202">
        <w:trPr>
          <w:trHeight w:val="315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ind w:hanging="1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957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阅卷人</w:t>
            </w:r>
          </w:p>
        </w:tc>
      </w:tr>
      <w:tr w:rsidR="00FF33E6" w:rsidRPr="00195B23" w:rsidTr="00432202">
        <w:trPr>
          <w:trHeight w:val="315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  <w:tc>
          <w:tcPr>
            <w:tcW w:w="957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</w:tr>
    </w:tbl>
    <w:p w:rsidR="00FF33E6" w:rsidRPr="00195B23" w:rsidRDefault="00FF33E6" w:rsidP="00FF33E6">
      <w:pPr>
        <w:widowControl/>
        <w:spacing w:line="400" w:lineRule="exact"/>
        <w:ind w:firstLineChars="100" w:firstLine="241"/>
        <w:rPr>
          <w:rFonts w:ascii="宋体" w:hAnsi="宋体"/>
          <w:b/>
          <w:bCs/>
          <w:kern w:val="0"/>
          <w:sz w:val="24"/>
        </w:rPr>
      </w:pPr>
    </w:p>
    <w:p w:rsidR="00FF33E6" w:rsidRPr="00195B23" w:rsidRDefault="00FF33E6" w:rsidP="00FF33E6">
      <w:pPr>
        <w:widowControl/>
        <w:spacing w:line="400" w:lineRule="exact"/>
        <w:ind w:firstLineChars="100" w:firstLine="241"/>
        <w:rPr>
          <w:rFonts w:ascii="宋体" w:hAnsi="宋体"/>
          <w:kern w:val="0"/>
          <w:sz w:val="24"/>
        </w:rPr>
      </w:pPr>
      <w:r w:rsidRPr="00195B23">
        <w:rPr>
          <w:rFonts w:ascii="宋体" w:hAnsi="宋体" w:hint="eastAsia"/>
          <w:b/>
          <w:bCs/>
          <w:kern w:val="0"/>
          <w:sz w:val="24"/>
        </w:rPr>
        <w:t>三、判断</w:t>
      </w:r>
      <w:r w:rsidRPr="00195B23">
        <w:rPr>
          <w:rFonts w:ascii="宋体" w:hAnsi="宋体" w:hint="eastAsia"/>
          <w:b/>
          <w:sz w:val="24"/>
        </w:rPr>
        <w:t>题。(每题1分，共10分)</w:t>
      </w:r>
    </w:p>
    <w:p w:rsidR="00FF33E6" w:rsidRPr="00195B23" w:rsidRDefault="00FF33E6" w:rsidP="00FF33E6">
      <w:pPr>
        <w:widowControl/>
        <w:spacing w:after="147"/>
        <w:ind w:firstLine="480"/>
        <w:rPr>
          <w:rFonts w:ascii="宋体" w:hAnsi="宋体" w:cs="宋体"/>
          <w:kern w:val="0"/>
          <w:sz w:val="24"/>
        </w:rPr>
      </w:pPr>
    </w:p>
    <w:p w:rsidR="00FF33E6" w:rsidRPr="00195B23" w:rsidRDefault="00FF33E6" w:rsidP="00FF33E6">
      <w:pPr>
        <w:spacing w:before="100" w:beforeAutospacing="1" w:after="150" w:line="40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1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636</w:t>
      </w:r>
      <w:r w:rsidRPr="00195B23">
        <w:rPr>
          <w:rFonts w:ascii="Arial" w:hAnsi="Arial" w:cs="Arial" w:hint="eastAsia"/>
          <w:sz w:val="24"/>
        </w:rPr>
        <w:t>中的两个</w:t>
      </w:r>
      <w:r w:rsidRPr="00195B23">
        <w:rPr>
          <w:rFonts w:ascii="Arial" w:hAnsi="Arial" w:cs="Arial"/>
          <w:sz w:val="24"/>
        </w:rPr>
        <w:t>6</w:t>
      </w:r>
      <w:r w:rsidRPr="00195B23">
        <w:rPr>
          <w:rFonts w:ascii="Arial" w:hAnsi="Arial" w:cs="Arial" w:hint="eastAsia"/>
          <w:sz w:val="24"/>
        </w:rPr>
        <w:t>都表示</w:t>
      </w:r>
      <w:r w:rsidRPr="00195B23">
        <w:rPr>
          <w:rFonts w:ascii="Arial" w:hAnsi="Arial" w:cs="Arial"/>
          <w:sz w:val="24"/>
        </w:rPr>
        <w:t>6</w:t>
      </w:r>
      <w:r w:rsidRPr="00195B23">
        <w:rPr>
          <w:rFonts w:ascii="Arial" w:hAnsi="Arial" w:cs="Arial" w:hint="eastAsia"/>
          <w:sz w:val="24"/>
        </w:rPr>
        <w:t>个一。（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pacing w:before="100" w:beforeAutospacing="1" w:after="150" w:line="40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2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37÷6</w:t>
      </w:r>
      <w:r w:rsidRPr="00195B23">
        <w:rPr>
          <w:rFonts w:ascii="Arial" w:hAnsi="Arial" w:cs="Arial" w:hint="eastAsia"/>
          <w:sz w:val="24"/>
        </w:rPr>
        <w:t>＝</w:t>
      </w:r>
      <w:r w:rsidRPr="00195B23">
        <w:rPr>
          <w:rFonts w:ascii="Arial" w:hAnsi="Arial" w:cs="Arial"/>
          <w:sz w:val="24"/>
        </w:rPr>
        <w:t xml:space="preserve">5……7. 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pacing w:before="100" w:beforeAutospacing="1" w:after="150" w:line="40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3</w:t>
      </w:r>
      <w:r w:rsidRPr="00195B23">
        <w:rPr>
          <w:rFonts w:ascii="Arial" w:hAnsi="Arial" w:cs="Arial" w:hint="eastAsia"/>
          <w:sz w:val="24"/>
        </w:rPr>
        <w:t>、从右边起，第四位是千位。（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pacing w:before="100" w:beforeAutospacing="1" w:after="150" w:line="40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4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9</w:t>
      </w:r>
      <w:r w:rsidRPr="00195B23">
        <w:rPr>
          <w:rFonts w:ascii="Arial" w:hAnsi="Arial" w:cs="Arial" w:hint="eastAsia"/>
          <w:sz w:val="24"/>
        </w:rPr>
        <w:t>分米＋</w:t>
      </w:r>
      <w:r w:rsidRPr="00195B23">
        <w:rPr>
          <w:rFonts w:ascii="Arial" w:hAnsi="Arial" w:cs="Arial"/>
          <w:sz w:val="24"/>
        </w:rPr>
        <w:t>10</w:t>
      </w:r>
      <w:r w:rsidRPr="00195B23">
        <w:rPr>
          <w:rFonts w:ascii="Arial" w:hAnsi="Arial" w:cs="Arial" w:hint="eastAsia"/>
          <w:sz w:val="24"/>
        </w:rPr>
        <w:t>厘米＝</w:t>
      </w:r>
      <w:r w:rsidRPr="00195B23">
        <w:rPr>
          <w:rFonts w:ascii="Arial" w:hAnsi="Arial" w:cs="Arial"/>
          <w:sz w:val="24"/>
        </w:rPr>
        <w:t>10</w:t>
      </w:r>
      <w:r w:rsidRPr="00195B23">
        <w:rPr>
          <w:rFonts w:ascii="Arial" w:hAnsi="Arial" w:cs="Arial" w:hint="eastAsia"/>
          <w:sz w:val="24"/>
        </w:rPr>
        <w:t>分米。（</w:t>
      </w:r>
      <w:r w:rsidRPr="00195B23">
        <w:rPr>
          <w:rFonts w:ascii="Arial" w:hAnsi="Arial" w:cs="Arial"/>
          <w:sz w:val="24"/>
        </w:rPr>
        <w:t>      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numPr>
          <w:ilvl w:val="0"/>
          <w:numId w:val="2"/>
        </w:numPr>
        <w:spacing w:before="100" w:beforeAutospacing="1" w:after="150" w:line="40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用</w:t>
      </w:r>
      <w:r w:rsidRPr="00195B23">
        <w:rPr>
          <w:rFonts w:ascii="Arial" w:hAnsi="Arial" w:cs="Arial"/>
          <w:sz w:val="24"/>
        </w:rPr>
        <w:t>4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2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8</w:t>
      </w:r>
      <w:r w:rsidRPr="00195B23">
        <w:rPr>
          <w:rFonts w:ascii="Arial" w:hAnsi="Arial" w:cs="Arial" w:hint="eastAsia"/>
          <w:sz w:val="24"/>
        </w:rPr>
        <w:t>、</w:t>
      </w:r>
      <w:r w:rsidRPr="00195B23">
        <w:rPr>
          <w:rFonts w:ascii="Arial" w:hAnsi="Arial" w:cs="Arial"/>
          <w:sz w:val="24"/>
        </w:rPr>
        <w:t>0</w:t>
      </w:r>
      <w:r w:rsidRPr="00195B23">
        <w:rPr>
          <w:rFonts w:ascii="Arial" w:hAnsi="Arial" w:cs="Arial" w:hint="eastAsia"/>
          <w:sz w:val="24"/>
        </w:rPr>
        <w:t>组成一个最小的四位数是</w:t>
      </w:r>
      <w:r w:rsidRPr="00195B23">
        <w:rPr>
          <w:rFonts w:ascii="Arial" w:hAnsi="Arial" w:cs="Arial"/>
          <w:sz w:val="24"/>
        </w:rPr>
        <w:t>4280.</w:t>
      </w:r>
      <w:r w:rsidRPr="00195B23">
        <w:rPr>
          <w:rFonts w:ascii="Arial" w:hAnsi="Arial" w:cs="Arial" w:hint="eastAsia"/>
          <w:sz w:val="24"/>
        </w:rPr>
        <w:t>（</w:t>
      </w:r>
      <w:r w:rsidRPr="00195B23">
        <w:rPr>
          <w:rFonts w:ascii="Arial" w:hAnsi="Arial" w:cs="Arial"/>
          <w:sz w:val="24"/>
        </w:rPr>
        <w:t xml:space="preserve">      </w:t>
      </w:r>
      <w:r w:rsidRPr="00195B23">
        <w:rPr>
          <w:rFonts w:ascii="Arial" w:hAnsi="Arial" w:cs="Arial" w:hint="eastAsia"/>
          <w:sz w:val="24"/>
        </w:rPr>
        <w:t>）</w:t>
      </w:r>
    </w:p>
    <w:p w:rsidR="00FF33E6" w:rsidRPr="00195B23" w:rsidRDefault="00FF33E6" w:rsidP="00FF33E6">
      <w:pPr>
        <w:spacing w:line="400" w:lineRule="exact"/>
        <w:jc w:val="left"/>
        <w:rPr>
          <w:sz w:val="24"/>
        </w:rPr>
      </w:pPr>
      <w:r w:rsidRPr="00195B23">
        <w:rPr>
          <w:rFonts w:hint="eastAsia"/>
          <w:sz w:val="24"/>
        </w:rPr>
        <w:t>6</w:t>
      </w:r>
      <w:r w:rsidRPr="00195B23">
        <w:rPr>
          <w:rFonts w:hint="eastAsia"/>
          <w:sz w:val="24"/>
        </w:rPr>
        <w:t>、读数和写数时，都要从最高位读起和写起。（</w:t>
      </w:r>
      <w:r w:rsidRPr="00195B23">
        <w:rPr>
          <w:rFonts w:hint="eastAsia"/>
          <w:sz w:val="24"/>
        </w:rPr>
        <w:t xml:space="preserve">   </w:t>
      </w:r>
      <w:r w:rsidRPr="00195B23">
        <w:rPr>
          <w:rFonts w:hint="eastAsia"/>
          <w:sz w:val="24"/>
        </w:rPr>
        <w:t>）</w:t>
      </w:r>
      <w:r w:rsidRPr="00195B23">
        <w:rPr>
          <w:rFonts w:hint="eastAsia"/>
          <w:sz w:val="24"/>
        </w:rPr>
        <w:t xml:space="preserve"> </w:t>
      </w:r>
    </w:p>
    <w:p w:rsidR="00FF33E6" w:rsidRPr="00195B23" w:rsidRDefault="00FF33E6" w:rsidP="00FF33E6">
      <w:pPr>
        <w:spacing w:line="400" w:lineRule="exact"/>
        <w:jc w:val="left"/>
        <w:rPr>
          <w:sz w:val="24"/>
        </w:rPr>
      </w:pPr>
      <w:r w:rsidRPr="00195B23">
        <w:rPr>
          <w:rFonts w:hint="eastAsia"/>
          <w:sz w:val="24"/>
        </w:rPr>
        <w:t>7</w:t>
      </w:r>
      <w:r w:rsidRPr="00195B23">
        <w:rPr>
          <w:rFonts w:hint="eastAsia"/>
          <w:sz w:val="24"/>
        </w:rPr>
        <w:t>、在减法中，被减数必须大于减数。（</w:t>
      </w:r>
      <w:r w:rsidRPr="00195B23">
        <w:rPr>
          <w:rFonts w:hint="eastAsia"/>
          <w:sz w:val="24"/>
        </w:rPr>
        <w:t xml:space="preserve">     </w:t>
      </w:r>
      <w:r w:rsidRPr="00195B23">
        <w:rPr>
          <w:rFonts w:hint="eastAsia"/>
          <w:sz w:val="24"/>
        </w:rPr>
        <w:t>）</w:t>
      </w:r>
      <w:r w:rsidRPr="00195B23">
        <w:rPr>
          <w:rFonts w:hint="eastAsia"/>
          <w:sz w:val="24"/>
        </w:rPr>
        <w:t xml:space="preserve"> </w:t>
      </w:r>
    </w:p>
    <w:p w:rsidR="00FF33E6" w:rsidRPr="00195B23" w:rsidRDefault="00FF33E6" w:rsidP="00FF33E6">
      <w:pPr>
        <w:spacing w:line="400" w:lineRule="exact"/>
        <w:jc w:val="left"/>
        <w:rPr>
          <w:sz w:val="24"/>
        </w:rPr>
      </w:pPr>
      <w:r w:rsidRPr="00195B23">
        <w:rPr>
          <w:rFonts w:hint="eastAsia"/>
          <w:sz w:val="24"/>
        </w:rPr>
        <w:t>8</w:t>
      </w:r>
      <w:r w:rsidRPr="00195B23">
        <w:rPr>
          <w:rFonts w:hint="eastAsia"/>
          <w:sz w:val="24"/>
        </w:rPr>
        <w:t>、一个四位数减一个三位数，可能得一个三位数，也可能得一个四位数。（</w:t>
      </w:r>
      <w:r w:rsidRPr="00195B23">
        <w:rPr>
          <w:rFonts w:hint="eastAsia"/>
          <w:sz w:val="24"/>
        </w:rPr>
        <w:t xml:space="preserve">   </w:t>
      </w:r>
      <w:r w:rsidRPr="00195B23">
        <w:rPr>
          <w:rFonts w:hint="eastAsia"/>
          <w:sz w:val="24"/>
        </w:rPr>
        <w:t>）</w:t>
      </w:r>
      <w:r w:rsidRPr="00195B23">
        <w:rPr>
          <w:rFonts w:hint="eastAsia"/>
          <w:sz w:val="24"/>
        </w:rPr>
        <w:t xml:space="preserve"> </w:t>
      </w:r>
    </w:p>
    <w:p w:rsidR="00FF33E6" w:rsidRPr="00195B23" w:rsidRDefault="00FF33E6" w:rsidP="00FF33E6">
      <w:pPr>
        <w:spacing w:line="400" w:lineRule="exact"/>
        <w:jc w:val="left"/>
        <w:rPr>
          <w:sz w:val="24"/>
        </w:rPr>
      </w:pPr>
      <w:r w:rsidRPr="00195B23">
        <w:rPr>
          <w:rFonts w:hint="eastAsia"/>
          <w:sz w:val="24"/>
        </w:rPr>
        <w:t>9</w:t>
      </w:r>
      <w:r w:rsidRPr="00195B23">
        <w:rPr>
          <w:rFonts w:hint="eastAsia"/>
          <w:sz w:val="24"/>
        </w:rPr>
        <w:t>、男生比女生多</w:t>
      </w:r>
      <w:r w:rsidRPr="00195B23">
        <w:rPr>
          <w:rFonts w:hint="eastAsia"/>
          <w:sz w:val="24"/>
        </w:rPr>
        <w:t>35</w:t>
      </w:r>
      <w:r w:rsidRPr="00195B23">
        <w:rPr>
          <w:rFonts w:hint="eastAsia"/>
          <w:sz w:val="24"/>
        </w:rPr>
        <w:t>人，女生比男生少</w:t>
      </w:r>
      <w:r w:rsidRPr="00195B23">
        <w:rPr>
          <w:rFonts w:hint="eastAsia"/>
          <w:sz w:val="24"/>
        </w:rPr>
        <w:t>35</w:t>
      </w:r>
      <w:r w:rsidRPr="00195B23">
        <w:rPr>
          <w:rFonts w:hint="eastAsia"/>
          <w:sz w:val="24"/>
        </w:rPr>
        <w:t>人。（</w:t>
      </w:r>
      <w:r w:rsidRPr="00195B23">
        <w:rPr>
          <w:rFonts w:hint="eastAsia"/>
          <w:sz w:val="24"/>
        </w:rPr>
        <w:t xml:space="preserve">     </w:t>
      </w:r>
      <w:r w:rsidRPr="00195B23">
        <w:rPr>
          <w:rFonts w:hint="eastAsia"/>
          <w:sz w:val="24"/>
        </w:rPr>
        <w:t>）</w:t>
      </w:r>
      <w:r w:rsidRPr="00195B23">
        <w:rPr>
          <w:rFonts w:hint="eastAsia"/>
          <w:sz w:val="24"/>
        </w:rPr>
        <w:t xml:space="preserve"> </w:t>
      </w:r>
    </w:p>
    <w:p w:rsidR="00FF33E6" w:rsidRPr="00195B23" w:rsidRDefault="00FF33E6" w:rsidP="00FF33E6">
      <w:pPr>
        <w:spacing w:line="400" w:lineRule="exact"/>
        <w:jc w:val="left"/>
        <w:rPr>
          <w:sz w:val="24"/>
        </w:rPr>
      </w:pPr>
      <w:r w:rsidRPr="00195B23">
        <w:rPr>
          <w:rFonts w:hint="eastAsia"/>
          <w:sz w:val="24"/>
        </w:rPr>
        <w:t>10</w:t>
      </w:r>
      <w:r w:rsidRPr="00195B23">
        <w:rPr>
          <w:rFonts w:hint="eastAsia"/>
          <w:sz w:val="24"/>
        </w:rPr>
        <w:t>、最高位上数大的那个数就大。</w:t>
      </w:r>
      <w:r w:rsidRPr="00195B23">
        <w:rPr>
          <w:rFonts w:hint="eastAsia"/>
          <w:sz w:val="24"/>
        </w:rPr>
        <w:t xml:space="preserve">          </w:t>
      </w:r>
      <w:r w:rsidRPr="00195B23">
        <w:rPr>
          <w:rFonts w:hint="eastAsia"/>
          <w:sz w:val="24"/>
        </w:rPr>
        <w:t>（</w:t>
      </w:r>
      <w:r w:rsidRPr="00195B23">
        <w:rPr>
          <w:rFonts w:hint="eastAsia"/>
          <w:sz w:val="24"/>
        </w:rPr>
        <w:t xml:space="preserve">     </w:t>
      </w:r>
      <w:r w:rsidRPr="00195B23">
        <w:rPr>
          <w:rFonts w:hint="eastAsia"/>
          <w:sz w:val="24"/>
        </w:rPr>
        <w:t>）</w:t>
      </w:r>
    </w:p>
    <w:tbl>
      <w:tblPr>
        <w:tblpPr w:leftFromText="180" w:rightFromText="180" w:vertAnchor="text" w:horzAnchor="margin" w:tblpY="262"/>
        <w:tblOverlap w:val="never"/>
        <w:tblW w:w="17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957"/>
      </w:tblGrid>
      <w:tr w:rsidR="00FF33E6" w:rsidRPr="00195B23" w:rsidTr="00432202">
        <w:trPr>
          <w:trHeight w:val="315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ind w:hanging="1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lastRenderedPageBreak/>
              <w:t>等级</w:t>
            </w:r>
          </w:p>
        </w:tc>
        <w:tc>
          <w:tcPr>
            <w:tcW w:w="957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FF33E6" w:rsidRPr="00195B23" w:rsidTr="00432202">
        <w:trPr>
          <w:trHeight w:val="433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  <w:tc>
          <w:tcPr>
            <w:tcW w:w="957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</w:tr>
    </w:tbl>
    <w:p w:rsidR="00FF33E6" w:rsidRPr="00195B23" w:rsidRDefault="00FF33E6" w:rsidP="00FF33E6">
      <w:pPr>
        <w:widowControl/>
        <w:spacing w:after="147"/>
        <w:rPr>
          <w:rFonts w:ascii="宋体" w:hAnsi="宋体" w:cs="宋体"/>
          <w:kern w:val="0"/>
          <w:sz w:val="24"/>
        </w:rPr>
      </w:pPr>
      <w:r w:rsidRPr="00195B23">
        <w:rPr>
          <w:rFonts w:ascii="楷体_GB2312" w:eastAsia="楷体_GB2312" w:hAnsi="仿宋_GB2312" w:hint="eastAsia"/>
          <w:sz w:val="32"/>
          <w:szCs w:val="32"/>
        </w:rPr>
        <w:t xml:space="preserve">          </w:t>
      </w:r>
    </w:p>
    <w:p w:rsidR="00FF33E6" w:rsidRPr="00195B23" w:rsidRDefault="00FF33E6" w:rsidP="00FF33E6">
      <w:pPr>
        <w:rPr>
          <w:rFonts w:ascii="宋体" w:hAnsi="宋体"/>
          <w:b/>
          <w:sz w:val="24"/>
        </w:rPr>
      </w:pPr>
      <w:r w:rsidRPr="00195B23">
        <w:rPr>
          <w:rFonts w:ascii="宋体" w:hAnsi="宋体" w:hint="eastAsia"/>
          <w:b/>
          <w:sz w:val="24"/>
        </w:rPr>
        <w:t>四、计算题。（共22分</w:t>
      </w:r>
      <w:r w:rsidRPr="00195B23">
        <w:rPr>
          <w:rFonts w:ascii="宋体" w:hAnsi="宋体"/>
          <w:b/>
          <w:sz w:val="24"/>
        </w:rPr>
        <w:t>）</w:t>
      </w:r>
    </w:p>
    <w:p w:rsidR="00FF33E6" w:rsidRPr="00195B23" w:rsidRDefault="00FF33E6" w:rsidP="00FF33E6">
      <w:pPr>
        <w:ind w:firstLineChars="97" w:firstLine="234"/>
        <w:rPr>
          <w:rFonts w:ascii="宋体" w:hAnsi="宋体"/>
          <w:b/>
          <w:sz w:val="24"/>
        </w:rPr>
      </w:pPr>
    </w:p>
    <w:p w:rsidR="00FF33E6" w:rsidRPr="00195B23" w:rsidRDefault="00FF33E6" w:rsidP="00FF33E6">
      <w:pPr>
        <w:ind w:firstLineChars="97" w:firstLine="234"/>
        <w:rPr>
          <w:rFonts w:ascii="宋体" w:hAnsi="宋体"/>
          <w:b/>
          <w:sz w:val="24"/>
        </w:rPr>
      </w:pPr>
    </w:p>
    <w:p w:rsidR="00FF33E6" w:rsidRPr="00195B23" w:rsidRDefault="00FF33E6" w:rsidP="00FF33E6">
      <w:pPr>
        <w:ind w:firstLineChars="97" w:firstLine="234"/>
        <w:rPr>
          <w:rFonts w:ascii="宋体" w:hAnsi="宋体"/>
          <w:b/>
          <w:sz w:val="24"/>
        </w:rPr>
      </w:pPr>
      <w:r w:rsidRPr="00195B23">
        <w:rPr>
          <w:rFonts w:ascii="宋体" w:hAnsi="宋体" w:hint="eastAsia"/>
          <w:b/>
          <w:sz w:val="24"/>
        </w:rPr>
        <w:t>1.直接写得数。(每题1分，共10分)</w:t>
      </w:r>
    </w:p>
    <w:p w:rsidR="00FF33E6" w:rsidRPr="00195B23" w:rsidRDefault="00F44239" w:rsidP="00FF33E6">
      <w:pPr>
        <w:spacing w:line="480" w:lineRule="auto"/>
        <w:rPr>
          <w:rFonts w:ascii="楷体_GB2312" w:eastAsia="楷体_GB2312" w:hAnsi="仿宋_GB2312"/>
          <w:sz w:val="32"/>
          <w:szCs w:val="32"/>
        </w:rPr>
      </w:pPr>
      <w:r w:rsidRPr="00195B23">
        <w:rPr>
          <w:rFonts w:ascii="宋体" w:hAnsi="宋体"/>
          <w:noProof/>
          <w:sz w:val="24"/>
        </w:rPr>
        <w:pict>
          <v:shape id="_x0000_s1027" type="#_x0000_t202" alt="www.xkb1.com              新课标第一网不用注册，免费下载！" style="position:absolute;left:0;text-align:left;margin-left:-54pt;margin-top:-23.4pt;width:66.85pt;height:670.8pt;z-index:-3" o:allowoverlap="f" strokecolor="white" strokeweight="0">
            <v:textbox style="layout-flow:vertical;mso-layout-flow-alt:bottom-to-top;mso-next-textbox:#_x0000_s1027">
              <w:txbxContent>
                <w:p w:rsidR="00FF33E6" w:rsidRDefault="00FF33E6" w:rsidP="00FF33E6">
                  <w:pPr>
                    <w:ind w:firstLineChars="450" w:firstLine="945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乡镇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>
                    <w:rPr>
                      <w:rFonts w:hint="eastAsia"/>
                    </w:rPr>
                    <w:t>学校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学号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 xml:space="preserve">   </w:t>
                  </w:r>
                </w:p>
                <w:p w:rsidR="00FF33E6" w:rsidRDefault="00FF33E6" w:rsidP="00FF33E6">
                  <w:pPr>
                    <w:rPr>
                      <w:u w:val="single"/>
                    </w:rPr>
                  </w:pPr>
                </w:p>
                <w:p w:rsidR="00FF33E6" w:rsidRPr="00A82620" w:rsidRDefault="00FF33E6" w:rsidP="00FF33E6">
                  <w:r>
                    <w:t>……………</w:t>
                  </w:r>
                  <w:r>
                    <w:rPr>
                      <w:rFonts w:hint="eastAsia"/>
                    </w:rPr>
                    <w:t>.</w:t>
                  </w:r>
                  <w:r>
                    <w:t>……………………………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密</w:t>
                  </w:r>
                  <w:r>
                    <w:t>………………………………………</w:t>
                  </w:r>
                  <w:r>
                    <w:rPr>
                      <w:rFonts w:hint="eastAsia"/>
                    </w:rPr>
                    <w:t>封</w:t>
                  </w:r>
                  <w:r>
                    <w:t>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t>…………………</w:t>
                  </w:r>
                  <w:r>
                    <w:rPr>
                      <w:rFonts w:hint="eastAsia"/>
                    </w:rPr>
                    <w:t>..</w:t>
                  </w:r>
                  <w:r>
                    <w:rPr>
                      <w:rFonts w:hint="eastAsia"/>
                    </w:rPr>
                    <w:t>线</w:t>
                  </w:r>
                  <w:r>
                    <w:t>……………………………………</w:t>
                  </w:r>
                  <w:r>
                    <w:rPr>
                      <w:rFonts w:hint="eastAsia"/>
                    </w:rPr>
                    <w:t>.</w:t>
                  </w:r>
                  <w:r w:rsidRPr="00DF3016">
                    <w:t xml:space="preserve"> </w:t>
                  </w:r>
                  <w:r>
                    <w:t>……………………</w:t>
                  </w:r>
                  <w:r>
                    <w:rPr>
                      <w:rFonts w:hint="eastAsia"/>
                    </w:rPr>
                    <w:t>.</w:t>
                  </w:r>
                  <w:r w:rsidRPr="00DF3016">
                    <w:t xml:space="preserve"> </w:t>
                  </w:r>
                  <w:r>
                    <w:t>……………………</w:t>
                  </w:r>
                  <w:r>
                    <w:rPr>
                      <w:rFonts w:hint="eastAsia"/>
                    </w:rPr>
                    <w:t xml:space="preserve">..  </w:t>
                  </w:r>
                </w:p>
              </w:txbxContent>
            </v:textbox>
            <w10:wrap side="right"/>
          </v:shape>
        </w:pict>
      </w:r>
      <w:r w:rsidR="00FF33E6" w:rsidRPr="00195B23">
        <w:rPr>
          <w:rFonts w:ascii="宋体" w:hAnsi="宋体"/>
          <w:sz w:val="24"/>
        </w:rPr>
        <w:t xml:space="preserve">  </w:t>
      </w:r>
      <w:r w:rsidR="00FF33E6" w:rsidRPr="00195B23">
        <w:rPr>
          <w:rFonts w:ascii="楷体_GB2312" w:eastAsia="楷体_GB2312" w:hAnsi="仿宋_GB2312" w:hint="eastAsia"/>
          <w:sz w:val="32"/>
          <w:szCs w:val="32"/>
        </w:rPr>
        <w:t xml:space="preserve">300－40=         170＋150=        43+59 =     </w:t>
      </w:r>
    </w:p>
    <w:p w:rsidR="00FF33E6" w:rsidRPr="00195B23" w:rsidRDefault="00FF33E6" w:rsidP="00FF33E6">
      <w:pPr>
        <w:spacing w:line="480" w:lineRule="auto"/>
        <w:ind w:firstLineChars="100" w:firstLine="320"/>
        <w:rPr>
          <w:rFonts w:ascii="楷体_GB2312" w:eastAsia="楷体_GB2312" w:hAnsi="仿宋_GB2312"/>
          <w:sz w:val="32"/>
          <w:szCs w:val="32"/>
        </w:rPr>
      </w:pPr>
      <w:r w:rsidRPr="00195B23">
        <w:rPr>
          <w:rFonts w:ascii="楷体_GB2312" w:eastAsia="楷体_GB2312" w:hAnsi="仿宋_GB2312" w:hint="eastAsia"/>
          <w:sz w:val="32"/>
          <w:szCs w:val="32"/>
        </w:rPr>
        <w:t xml:space="preserve">67÷8=          54÷9=           82－67=       </w:t>
      </w:r>
    </w:p>
    <w:p w:rsidR="00FF33E6" w:rsidRPr="00195B23" w:rsidRDefault="00FF33E6" w:rsidP="00FF33E6">
      <w:pPr>
        <w:spacing w:line="480" w:lineRule="auto"/>
        <w:ind w:firstLineChars="50" w:firstLine="160"/>
        <w:rPr>
          <w:rFonts w:ascii="楷体_GB2312" w:eastAsia="楷体_GB2312" w:hAnsi="仿宋_GB2312"/>
          <w:sz w:val="32"/>
          <w:szCs w:val="32"/>
        </w:rPr>
      </w:pPr>
      <w:r w:rsidRPr="00195B23">
        <w:rPr>
          <w:rFonts w:ascii="楷体_GB2312" w:eastAsia="楷体_GB2312" w:hAnsi="仿宋_GB2312" w:hint="eastAsia"/>
          <w:sz w:val="32"/>
          <w:szCs w:val="32"/>
        </w:rPr>
        <w:t xml:space="preserve">2300－600=    6800+700=      1200+8600=      1500+2500= </w:t>
      </w:r>
    </w:p>
    <w:p w:rsidR="00FF33E6" w:rsidRPr="00195B23" w:rsidRDefault="00FF33E6" w:rsidP="00FF33E6">
      <w:pPr>
        <w:spacing w:line="480" w:lineRule="exact"/>
        <w:rPr>
          <w:rFonts w:ascii="宋体" w:hAnsi="宋体"/>
          <w:sz w:val="28"/>
          <w:szCs w:val="28"/>
        </w:rPr>
      </w:pPr>
      <w:r w:rsidRPr="00195B23">
        <w:rPr>
          <w:rFonts w:ascii="宋体" w:hAnsi="宋体" w:hint="eastAsia"/>
          <w:b/>
          <w:sz w:val="24"/>
        </w:rPr>
        <w:t>2.</w:t>
      </w:r>
      <w:r w:rsidRPr="00195B23">
        <w:rPr>
          <w:rFonts w:ascii="宋体" w:hAnsi="宋体" w:hint="eastAsia"/>
          <w:sz w:val="28"/>
          <w:szCs w:val="28"/>
        </w:rPr>
        <w:t xml:space="preserve"> 用竖式计算，前面有“*</w:t>
      </w:r>
      <w:r w:rsidRPr="00195B23">
        <w:rPr>
          <w:rFonts w:ascii="宋体" w:hAnsi="宋体"/>
          <w:sz w:val="28"/>
          <w:szCs w:val="28"/>
        </w:rPr>
        <w:t>”</w:t>
      </w:r>
      <w:r w:rsidRPr="00195B23">
        <w:rPr>
          <w:rFonts w:ascii="宋体" w:hAnsi="宋体" w:hint="eastAsia"/>
          <w:sz w:val="28"/>
          <w:szCs w:val="28"/>
        </w:rPr>
        <w:t>的要验算。（12分）</w:t>
      </w:r>
    </w:p>
    <w:p w:rsidR="00FF33E6" w:rsidRPr="00195B23" w:rsidRDefault="00FF33E6" w:rsidP="00FF33E6">
      <w:pPr>
        <w:ind w:firstLineChars="100" w:firstLine="280"/>
        <w:rPr>
          <w:rFonts w:ascii="宋体" w:hAnsi="宋体"/>
          <w:sz w:val="28"/>
          <w:szCs w:val="28"/>
        </w:rPr>
      </w:pPr>
      <w:r w:rsidRPr="00195B23">
        <w:rPr>
          <w:rFonts w:ascii="宋体" w:hAnsi="宋体" w:hint="eastAsia"/>
          <w:sz w:val="28"/>
          <w:szCs w:val="28"/>
        </w:rPr>
        <w:t>33 ÷ 6=            73 ÷ 8=            * 286+354</w:t>
      </w:r>
      <w:r w:rsidRPr="00195B23">
        <w:rPr>
          <w:rFonts w:ascii="宋体" w:hAnsi="宋体"/>
          <w:sz w:val="28"/>
          <w:szCs w:val="28"/>
        </w:rPr>
        <w:t>=</w:t>
      </w:r>
    </w:p>
    <w:p w:rsidR="00FF33E6" w:rsidRPr="00195B23" w:rsidRDefault="00FF33E6" w:rsidP="00FF33E6">
      <w:pPr>
        <w:rPr>
          <w:rFonts w:ascii="宋体" w:hAnsi="宋体"/>
          <w:sz w:val="28"/>
          <w:szCs w:val="28"/>
        </w:rPr>
      </w:pPr>
    </w:p>
    <w:p w:rsidR="00FF33E6" w:rsidRPr="00195B23" w:rsidRDefault="00FF33E6" w:rsidP="00FF33E6">
      <w:pPr>
        <w:rPr>
          <w:rFonts w:ascii="宋体" w:hAnsi="宋体"/>
          <w:sz w:val="28"/>
          <w:szCs w:val="28"/>
        </w:rPr>
      </w:pPr>
    </w:p>
    <w:p w:rsidR="00FF33E6" w:rsidRPr="00195B23" w:rsidRDefault="00FF33E6" w:rsidP="00FF33E6">
      <w:pPr>
        <w:spacing w:line="360" w:lineRule="auto"/>
        <w:ind w:firstLineChars="150" w:firstLine="420"/>
        <w:rPr>
          <w:rFonts w:ascii="宋体" w:hAnsi="宋体"/>
          <w:sz w:val="24"/>
        </w:rPr>
      </w:pPr>
      <w:r w:rsidRPr="00195B23">
        <w:rPr>
          <w:rFonts w:ascii="宋体" w:hAnsi="宋体" w:hint="eastAsia"/>
          <w:sz w:val="28"/>
          <w:szCs w:val="28"/>
        </w:rPr>
        <w:t>563+218</w:t>
      </w:r>
      <w:r w:rsidRPr="00195B23">
        <w:rPr>
          <w:rFonts w:ascii="宋体" w:hAnsi="宋体"/>
          <w:sz w:val="28"/>
          <w:szCs w:val="28"/>
        </w:rPr>
        <w:t>=</w:t>
      </w:r>
      <w:r w:rsidRPr="00195B23">
        <w:rPr>
          <w:rFonts w:ascii="宋体" w:hAnsi="宋体" w:hint="eastAsia"/>
          <w:sz w:val="28"/>
          <w:szCs w:val="28"/>
        </w:rPr>
        <w:t xml:space="preserve">            431－176</w:t>
      </w:r>
      <w:r w:rsidRPr="00195B23">
        <w:rPr>
          <w:rFonts w:ascii="宋体" w:hAnsi="宋体"/>
          <w:sz w:val="28"/>
          <w:szCs w:val="28"/>
        </w:rPr>
        <w:t>=</w:t>
      </w:r>
      <w:r w:rsidRPr="00195B23">
        <w:rPr>
          <w:rFonts w:ascii="宋体" w:hAnsi="宋体" w:hint="eastAsia"/>
          <w:sz w:val="28"/>
          <w:szCs w:val="28"/>
        </w:rPr>
        <w:t xml:space="preserve">           * 764－251</w:t>
      </w:r>
      <w:r w:rsidRPr="00195B23">
        <w:rPr>
          <w:rFonts w:ascii="宋体" w:hAnsi="宋体"/>
          <w:sz w:val="28"/>
          <w:szCs w:val="28"/>
        </w:rPr>
        <w:t>=</w:t>
      </w:r>
      <w:r w:rsidRPr="00195B23">
        <w:rPr>
          <w:rFonts w:ascii="宋体" w:hAnsi="宋体" w:hint="eastAsia"/>
          <w:sz w:val="28"/>
          <w:szCs w:val="28"/>
        </w:rPr>
        <w:t xml:space="preserve">      </w:t>
      </w:r>
    </w:p>
    <w:p w:rsidR="00FF33E6" w:rsidRPr="00195B23" w:rsidRDefault="00FF33E6" w:rsidP="00FF33E6">
      <w:pPr>
        <w:spacing w:line="360" w:lineRule="auto"/>
        <w:rPr>
          <w:rFonts w:ascii="宋体" w:hAnsi="宋体"/>
          <w:sz w:val="24"/>
        </w:rPr>
      </w:pPr>
    </w:p>
    <w:p w:rsidR="00FF33E6" w:rsidRPr="00195B23" w:rsidRDefault="00FF33E6" w:rsidP="00FF33E6">
      <w:pPr>
        <w:rPr>
          <w:rFonts w:ascii="宋体" w:hAnsi="宋体"/>
          <w:kern w:val="0"/>
          <w:sz w:val="24"/>
        </w:rPr>
      </w:pPr>
    </w:p>
    <w:p w:rsidR="00FF33E6" w:rsidRPr="00195B23" w:rsidRDefault="00FF33E6" w:rsidP="00FF33E6">
      <w:pPr>
        <w:rPr>
          <w:rFonts w:ascii="宋体" w:hAnsi="宋体"/>
          <w:kern w:val="0"/>
          <w:sz w:val="24"/>
        </w:rPr>
      </w:pPr>
    </w:p>
    <w:p w:rsidR="00FF33E6" w:rsidRPr="00195B23" w:rsidRDefault="00FF33E6" w:rsidP="00FF33E6">
      <w:pPr>
        <w:rPr>
          <w:rFonts w:ascii="宋体" w:hAnsi="宋体"/>
          <w:b/>
          <w:sz w:val="24"/>
        </w:rPr>
      </w:pPr>
    </w:p>
    <w:p w:rsidR="00FF33E6" w:rsidRPr="00195B23" w:rsidRDefault="00FF33E6" w:rsidP="00FF33E6">
      <w:pPr>
        <w:rPr>
          <w:rFonts w:ascii="宋体" w:hAnsi="宋体"/>
          <w:b/>
          <w:sz w:val="24"/>
        </w:rPr>
      </w:pPr>
    </w:p>
    <w:tbl>
      <w:tblPr>
        <w:tblpPr w:leftFromText="180" w:rightFromText="180" w:vertAnchor="text" w:horzAnchor="margin" w:tblpY="146"/>
        <w:tblOverlap w:val="never"/>
        <w:tblW w:w="17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957"/>
      </w:tblGrid>
      <w:tr w:rsidR="00FF33E6" w:rsidRPr="00195B23" w:rsidTr="00432202">
        <w:trPr>
          <w:trHeight w:val="315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ind w:hanging="1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957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  <w:r w:rsidRPr="00195B23">
              <w:rPr>
                <w:rFonts w:ascii="宋体" w:hAnsi="宋体" w:hint="eastAsia"/>
                <w:sz w:val="24"/>
              </w:rPr>
              <w:t>评卷人</w:t>
            </w:r>
          </w:p>
        </w:tc>
      </w:tr>
      <w:tr w:rsidR="00FF33E6" w:rsidRPr="00195B23" w:rsidTr="00432202">
        <w:trPr>
          <w:trHeight w:val="315"/>
        </w:trPr>
        <w:tc>
          <w:tcPr>
            <w:tcW w:w="828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  <w:tc>
          <w:tcPr>
            <w:tcW w:w="957" w:type="dxa"/>
          </w:tcPr>
          <w:p w:rsidR="00FF33E6" w:rsidRPr="00195B23" w:rsidRDefault="00FF33E6" w:rsidP="00432202">
            <w:pPr>
              <w:spacing w:line="0" w:lineRule="atLeast"/>
              <w:rPr>
                <w:rFonts w:ascii="宋体" w:hAnsi="宋体"/>
                <w:sz w:val="24"/>
              </w:rPr>
            </w:pPr>
          </w:p>
        </w:tc>
      </w:tr>
    </w:tbl>
    <w:p w:rsidR="00FF33E6" w:rsidRPr="00195B23" w:rsidRDefault="00FF33E6" w:rsidP="00FF33E6">
      <w:pPr>
        <w:rPr>
          <w:rFonts w:ascii="宋体" w:hAnsi="宋体"/>
          <w:b/>
          <w:sz w:val="24"/>
        </w:rPr>
      </w:pPr>
    </w:p>
    <w:p w:rsidR="00FF33E6" w:rsidRPr="00195B23" w:rsidRDefault="00FF33E6" w:rsidP="00FF33E6">
      <w:pPr>
        <w:jc w:val="left"/>
        <w:rPr>
          <w:rFonts w:ascii="Arial" w:hAnsi="Arial" w:cs="Arial"/>
          <w:b/>
          <w:sz w:val="24"/>
        </w:rPr>
      </w:pPr>
      <w:r w:rsidRPr="00195B23">
        <w:rPr>
          <w:rFonts w:ascii="宋体" w:hint="eastAsia"/>
          <w:b/>
          <w:sz w:val="30"/>
          <w:szCs w:val="30"/>
        </w:rPr>
        <w:t>五 走进生活。</w:t>
      </w:r>
      <w:r w:rsidRPr="00195B23">
        <w:rPr>
          <w:rFonts w:ascii="宋体" w:hint="eastAsia"/>
          <w:b/>
          <w:sz w:val="24"/>
        </w:rPr>
        <w:t>（每题5分，共15分）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/>
          <w:sz w:val="24"/>
        </w:rPr>
        <w:t>  </w:t>
      </w:r>
    </w:p>
    <w:p w:rsidR="00FF33E6" w:rsidRPr="00195B23" w:rsidRDefault="00FF33E6" w:rsidP="00FF33E6">
      <w:pPr>
        <w:spacing w:before="100" w:beforeAutospacing="1" w:after="150" w:line="320" w:lineRule="exact"/>
        <w:ind w:left="360" w:hangingChars="150" w:hanging="360"/>
        <w:jc w:val="left"/>
        <w:rPr>
          <w:rFonts w:ascii="Arial" w:hAnsi="Arial" w:cs="Arial"/>
          <w:sz w:val="24"/>
        </w:rPr>
      </w:pPr>
      <w:r w:rsidRPr="00195B23">
        <w:rPr>
          <w:rFonts w:ascii="Arial" w:hAnsi="Arial" w:cs="Arial" w:hint="eastAsia"/>
          <w:sz w:val="24"/>
        </w:rPr>
        <w:t>1</w:t>
      </w:r>
      <w:r w:rsidRPr="00195B23">
        <w:rPr>
          <w:rFonts w:ascii="Arial" w:hAnsi="Arial" w:cs="Arial" w:hint="eastAsia"/>
          <w:sz w:val="24"/>
        </w:rPr>
        <w:t>、大家决定租用面包车，每辆面包车乘坐</w:t>
      </w:r>
      <w:r w:rsidRPr="00195B23">
        <w:rPr>
          <w:rFonts w:ascii="Arial" w:hAnsi="Arial" w:cs="Arial"/>
          <w:sz w:val="24"/>
        </w:rPr>
        <w:t>8</w:t>
      </w:r>
      <w:r w:rsidRPr="00195B23">
        <w:rPr>
          <w:rFonts w:ascii="Arial" w:hAnsi="Arial" w:cs="Arial" w:hint="eastAsia"/>
          <w:sz w:val="24"/>
        </w:rPr>
        <w:t>人，如果二年级一班有</w:t>
      </w:r>
      <w:r w:rsidRPr="00195B23">
        <w:rPr>
          <w:rFonts w:ascii="Arial" w:hAnsi="Arial" w:cs="Arial"/>
          <w:sz w:val="24"/>
        </w:rPr>
        <w:t>7</w:t>
      </w:r>
      <w:r w:rsidRPr="00195B23">
        <w:rPr>
          <w:rFonts w:ascii="Arial" w:hAnsi="Arial" w:cs="Arial" w:hint="eastAsia"/>
          <w:sz w:val="24"/>
        </w:rPr>
        <w:t>9</w:t>
      </w:r>
      <w:r w:rsidRPr="00195B23">
        <w:rPr>
          <w:rFonts w:ascii="Arial" w:hAnsi="Arial" w:cs="Arial" w:hint="eastAsia"/>
          <w:sz w:val="24"/>
        </w:rPr>
        <w:t>人，需要租几辆面包车？</w:t>
      </w:r>
    </w:p>
    <w:p w:rsidR="00FF33E6" w:rsidRPr="00195B23" w:rsidRDefault="00FF33E6" w:rsidP="00FF33E6">
      <w:pPr>
        <w:spacing w:before="100" w:beforeAutospacing="1" w:after="150" w:line="320" w:lineRule="exact"/>
        <w:ind w:firstLine="480"/>
        <w:jc w:val="left"/>
        <w:rPr>
          <w:rFonts w:ascii="Arial" w:hAnsi="Arial" w:cs="Arial"/>
          <w:sz w:val="24"/>
        </w:rPr>
      </w:pPr>
    </w:p>
    <w:p w:rsidR="00FF33E6" w:rsidRPr="00195B23" w:rsidRDefault="00FF33E6" w:rsidP="00FF33E6">
      <w:pPr>
        <w:spacing w:before="100" w:beforeAutospacing="1" w:after="150" w:line="320" w:lineRule="exact"/>
        <w:ind w:firstLine="480"/>
        <w:jc w:val="left"/>
        <w:rPr>
          <w:rFonts w:ascii="Arial" w:hAnsi="Arial" w:cs="Arial"/>
          <w:sz w:val="24"/>
        </w:rPr>
      </w:pPr>
    </w:p>
    <w:p w:rsidR="00FF33E6" w:rsidRPr="00195B23" w:rsidRDefault="00FF33E6" w:rsidP="00FF33E6">
      <w:pPr>
        <w:numPr>
          <w:ilvl w:val="0"/>
          <w:numId w:val="3"/>
        </w:numPr>
        <w:spacing w:before="100" w:beforeAutospacing="1" w:after="150" w:line="320" w:lineRule="exact"/>
        <w:jc w:val="left"/>
        <w:rPr>
          <w:sz w:val="24"/>
        </w:rPr>
      </w:pPr>
      <w:r w:rsidRPr="00195B23">
        <w:rPr>
          <w:rFonts w:hint="eastAsia"/>
          <w:sz w:val="24"/>
        </w:rPr>
        <w:t>文具店里原有</w:t>
      </w:r>
      <w:r w:rsidRPr="00195B23">
        <w:rPr>
          <w:rFonts w:hint="eastAsia"/>
          <w:sz w:val="24"/>
        </w:rPr>
        <w:t>206</w:t>
      </w:r>
      <w:r w:rsidRPr="00195B23">
        <w:rPr>
          <w:rFonts w:hint="eastAsia"/>
          <w:sz w:val="24"/>
        </w:rPr>
        <w:t>块水果状的橡皮，上午卖出</w:t>
      </w:r>
      <w:r w:rsidRPr="00195B23">
        <w:rPr>
          <w:rFonts w:hint="eastAsia"/>
          <w:sz w:val="24"/>
        </w:rPr>
        <w:t>78</w:t>
      </w:r>
      <w:r w:rsidRPr="00195B23">
        <w:rPr>
          <w:rFonts w:hint="eastAsia"/>
          <w:sz w:val="24"/>
        </w:rPr>
        <w:t>块，现在商店里有多少块水果状橡皮？</w:t>
      </w: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sz w:val="24"/>
        </w:rPr>
      </w:pP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sz w:val="24"/>
        </w:rPr>
      </w:pPr>
    </w:p>
    <w:p w:rsidR="00FF33E6" w:rsidRPr="00195B23" w:rsidRDefault="00FF33E6" w:rsidP="00FF33E6">
      <w:pPr>
        <w:spacing w:before="100" w:beforeAutospacing="1" w:after="150" w:line="320" w:lineRule="exact"/>
        <w:jc w:val="left"/>
        <w:rPr>
          <w:sz w:val="24"/>
        </w:rPr>
      </w:pPr>
    </w:p>
    <w:p w:rsidR="00FF33E6" w:rsidRPr="00195B23" w:rsidRDefault="00FF33E6" w:rsidP="00FF33E6">
      <w:pPr>
        <w:spacing w:line="360" w:lineRule="auto"/>
        <w:rPr>
          <w:rFonts w:ascii="宋体"/>
          <w:sz w:val="24"/>
        </w:rPr>
      </w:pPr>
      <w:r w:rsidRPr="00195B23">
        <w:rPr>
          <w:rFonts w:hint="eastAsia"/>
          <w:sz w:val="24"/>
        </w:rPr>
        <w:t>3</w:t>
      </w:r>
      <w:r w:rsidRPr="00195B23">
        <w:rPr>
          <w:rFonts w:hint="eastAsia"/>
          <w:sz w:val="24"/>
        </w:rPr>
        <w:t>、</w:t>
      </w:r>
      <w:r w:rsidRPr="00195B23">
        <w:rPr>
          <w:rFonts w:ascii="宋体" w:hint="eastAsia"/>
          <w:sz w:val="24"/>
        </w:rPr>
        <w:t>购买家用电器。</w:t>
      </w:r>
    </w:p>
    <w:p w:rsidR="00FF33E6" w:rsidRPr="00195B23" w:rsidRDefault="00F44239" w:rsidP="00FF33E6">
      <w:pPr>
        <w:spacing w:line="360" w:lineRule="auto"/>
        <w:rPr>
          <w:rFonts w:ascii="宋体"/>
          <w:sz w:val="24"/>
        </w:rPr>
      </w:pPr>
      <w:r w:rsidRPr="00195B23">
        <w:rPr>
          <w:rFonts w:ascii="宋体"/>
          <w:b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alt="www.xkb1.com              新课标第一网不用注册，免费下载！" style="position:absolute;left:0;text-align:left;margin-left:186.4pt;margin-top:18.15pt;width:162pt;height:93.6pt;z-index:-2" adj="30253,21935" strokecolor="blue">
            <v:fill color2="#fcf" rotate="t" angle="-135" focus="100%" type="gradient"/>
            <v:textbox>
              <w:txbxContent>
                <w:p w:rsidR="00FF33E6" w:rsidRDefault="00FF33E6" w:rsidP="00FF33E6">
                  <w:r>
                    <w:rPr>
                      <w:rFonts w:hint="eastAsia"/>
                    </w:rPr>
                    <w:t>妈妈只带了</w:t>
                  </w:r>
                  <w:r>
                    <w:rPr>
                      <w:rFonts w:hint="eastAsia"/>
                    </w:rPr>
                    <w:t>800</w:t>
                  </w:r>
                  <w:r>
                    <w:rPr>
                      <w:rFonts w:hint="eastAsia"/>
                    </w:rPr>
                    <w:t>元，买这两样东西够吗？为什么？</w:t>
                  </w:r>
                </w:p>
              </w:txbxContent>
            </v:textbox>
          </v:shape>
        </w:pict>
      </w:r>
      <w:r w:rsidRPr="00195B23">
        <w:rPr>
          <w:rFonts w:ascii="宋体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www.xkb1.com              新课标第一网不用注册，免费下载！" style="position:absolute;left:0;text-align:left;margin-left:353.65pt;margin-top:.45pt;width:1in;height:1in;z-index:4">
            <v:imagedata r:id="rId7" o:title="4518609371366598412109"/>
          </v:shape>
        </w:pict>
      </w:r>
      <w:r w:rsidR="00FF33E6" w:rsidRPr="00195B23">
        <w:rPr>
          <w:rFonts w:ascii="宋体" w:hint="eastAsia"/>
          <w:sz w:val="24"/>
        </w:rPr>
        <w:t>一台电风扇236元，一个煤气灶318元。</w:t>
      </w:r>
    </w:p>
    <w:p w:rsidR="00FF33E6" w:rsidRPr="00195B23" w:rsidRDefault="00FF33E6" w:rsidP="00FF33E6">
      <w:pPr>
        <w:spacing w:line="360" w:lineRule="auto"/>
        <w:rPr>
          <w:rFonts w:ascii="宋体"/>
          <w:b/>
          <w:sz w:val="24"/>
        </w:rPr>
      </w:pPr>
    </w:p>
    <w:p w:rsidR="00FF33E6" w:rsidRPr="00195B23" w:rsidRDefault="00FF33E6" w:rsidP="00FF33E6">
      <w:pPr>
        <w:spacing w:line="360" w:lineRule="auto"/>
        <w:rPr>
          <w:rFonts w:ascii="宋体"/>
          <w:b/>
          <w:sz w:val="24"/>
        </w:rPr>
      </w:pPr>
    </w:p>
    <w:p w:rsidR="00FF33E6" w:rsidRPr="00195B23" w:rsidRDefault="00FF33E6" w:rsidP="00FF33E6">
      <w:pPr>
        <w:spacing w:line="360" w:lineRule="auto"/>
        <w:rPr>
          <w:rFonts w:ascii="宋体"/>
          <w:b/>
          <w:sz w:val="24"/>
        </w:rPr>
      </w:pPr>
    </w:p>
    <w:p w:rsidR="00FF33E6" w:rsidRPr="00195B23" w:rsidRDefault="00FF33E6" w:rsidP="00FF33E6">
      <w:pPr>
        <w:spacing w:line="360" w:lineRule="auto"/>
        <w:rPr>
          <w:rFonts w:ascii="宋体"/>
          <w:b/>
          <w:sz w:val="24"/>
        </w:rPr>
      </w:pPr>
    </w:p>
    <w:sectPr w:rsidR="00FF33E6" w:rsidRPr="00195B23" w:rsidSect="00F442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EE6" w:rsidRDefault="00A00EE6">
      <w:r>
        <w:separator/>
      </w:r>
    </w:p>
  </w:endnote>
  <w:endnote w:type="continuationSeparator" w:id="1">
    <w:p w:rsidR="00A00EE6" w:rsidRDefault="00A00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EE6" w:rsidRDefault="00A00EE6">
      <w:r>
        <w:separator/>
      </w:r>
    </w:p>
  </w:footnote>
  <w:footnote w:type="continuationSeparator" w:id="1">
    <w:p w:rsidR="00A00EE6" w:rsidRDefault="00A00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5"/>
      <w:numFmt w:val="decimal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lvl w:ilvl="0">
      <w:start w:val="5"/>
      <w:numFmt w:val="decimal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abstractNum w:abstractNumId="2">
    <w:nsid w:val="196A384B"/>
    <w:multiLevelType w:val="hybridMultilevel"/>
    <w:tmpl w:val="C2BE923A"/>
    <w:lvl w:ilvl="0" w:tplc="A6D6D8E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239"/>
    <w:rsid w:val="000005B9"/>
    <w:rsid w:val="0000067E"/>
    <w:rsid w:val="00000C08"/>
    <w:rsid w:val="00000FD4"/>
    <w:rsid w:val="00001006"/>
    <w:rsid w:val="00001126"/>
    <w:rsid w:val="0000134E"/>
    <w:rsid w:val="000013BE"/>
    <w:rsid w:val="00001444"/>
    <w:rsid w:val="000015E6"/>
    <w:rsid w:val="000018F8"/>
    <w:rsid w:val="00001D39"/>
    <w:rsid w:val="00001ED3"/>
    <w:rsid w:val="000022C0"/>
    <w:rsid w:val="0000235B"/>
    <w:rsid w:val="00002B59"/>
    <w:rsid w:val="000036FC"/>
    <w:rsid w:val="000047B9"/>
    <w:rsid w:val="000056A3"/>
    <w:rsid w:val="000059C1"/>
    <w:rsid w:val="00005F6F"/>
    <w:rsid w:val="0000665B"/>
    <w:rsid w:val="00006ABD"/>
    <w:rsid w:val="00006C9E"/>
    <w:rsid w:val="00006EC1"/>
    <w:rsid w:val="00006EC2"/>
    <w:rsid w:val="0000769C"/>
    <w:rsid w:val="00007956"/>
    <w:rsid w:val="00007BD1"/>
    <w:rsid w:val="00010165"/>
    <w:rsid w:val="00011BA9"/>
    <w:rsid w:val="00012BD5"/>
    <w:rsid w:val="0001325B"/>
    <w:rsid w:val="00013381"/>
    <w:rsid w:val="000133C5"/>
    <w:rsid w:val="0001349D"/>
    <w:rsid w:val="000135E4"/>
    <w:rsid w:val="0001434A"/>
    <w:rsid w:val="000151EE"/>
    <w:rsid w:val="0001572E"/>
    <w:rsid w:val="00016188"/>
    <w:rsid w:val="000162BA"/>
    <w:rsid w:val="000162F8"/>
    <w:rsid w:val="00016760"/>
    <w:rsid w:val="00016F43"/>
    <w:rsid w:val="00017288"/>
    <w:rsid w:val="0002029B"/>
    <w:rsid w:val="000207F3"/>
    <w:rsid w:val="000209D4"/>
    <w:rsid w:val="00020B0F"/>
    <w:rsid w:val="00020EA8"/>
    <w:rsid w:val="00021159"/>
    <w:rsid w:val="00021544"/>
    <w:rsid w:val="000215F6"/>
    <w:rsid w:val="000217C9"/>
    <w:rsid w:val="000224AF"/>
    <w:rsid w:val="00022D3F"/>
    <w:rsid w:val="000231E8"/>
    <w:rsid w:val="00023E89"/>
    <w:rsid w:val="00024EAA"/>
    <w:rsid w:val="0002558A"/>
    <w:rsid w:val="0002608B"/>
    <w:rsid w:val="000267F0"/>
    <w:rsid w:val="00026A72"/>
    <w:rsid w:val="00027538"/>
    <w:rsid w:val="0002769D"/>
    <w:rsid w:val="0003014D"/>
    <w:rsid w:val="00030313"/>
    <w:rsid w:val="00030517"/>
    <w:rsid w:val="00030980"/>
    <w:rsid w:val="0003116A"/>
    <w:rsid w:val="00031806"/>
    <w:rsid w:val="00031966"/>
    <w:rsid w:val="00031A42"/>
    <w:rsid w:val="00031C5D"/>
    <w:rsid w:val="00031D33"/>
    <w:rsid w:val="000324E2"/>
    <w:rsid w:val="00033284"/>
    <w:rsid w:val="0003344E"/>
    <w:rsid w:val="0003354A"/>
    <w:rsid w:val="000335FF"/>
    <w:rsid w:val="00033BFC"/>
    <w:rsid w:val="00034B71"/>
    <w:rsid w:val="000368CF"/>
    <w:rsid w:val="00037332"/>
    <w:rsid w:val="000375D0"/>
    <w:rsid w:val="00037865"/>
    <w:rsid w:val="00037920"/>
    <w:rsid w:val="00041B41"/>
    <w:rsid w:val="00041D30"/>
    <w:rsid w:val="000422B7"/>
    <w:rsid w:val="00042B8E"/>
    <w:rsid w:val="00042FC2"/>
    <w:rsid w:val="0004336D"/>
    <w:rsid w:val="00043D89"/>
    <w:rsid w:val="00044001"/>
    <w:rsid w:val="00044C38"/>
    <w:rsid w:val="00044CB7"/>
    <w:rsid w:val="0004539E"/>
    <w:rsid w:val="00045602"/>
    <w:rsid w:val="00045621"/>
    <w:rsid w:val="000462F4"/>
    <w:rsid w:val="00046C2D"/>
    <w:rsid w:val="00046F7B"/>
    <w:rsid w:val="00047351"/>
    <w:rsid w:val="00047CB4"/>
    <w:rsid w:val="00047D32"/>
    <w:rsid w:val="00047FE3"/>
    <w:rsid w:val="0005060B"/>
    <w:rsid w:val="00050827"/>
    <w:rsid w:val="000518A5"/>
    <w:rsid w:val="00051F04"/>
    <w:rsid w:val="000524AE"/>
    <w:rsid w:val="000527EA"/>
    <w:rsid w:val="00052E4A"/>
    <w:rsid w:val="00052F0C"/>
    <w:rsid w:val="00053ABC"/>
    <w:rsid w:val="00053DEA"/>
    <w:rsid w:val="00054EDB"/>
    <w:rsid w:val="00055204"/>
    <w:rsid w:val="000555CE"/>
    <w:rsid w:val="00055661"/>
    <w:rsid w:val="00055DFC"/>
    <w:rsid w:val="00055E19"/>
    <w:rsid w:val="00055E3D"/>
    <w:rsid w:val="00056687"/>
    <w:rsid w:val="00056950"/>
    <w:rsid w:val="00057D61"/>
    <w:rsid w:val="0006022E"/>
    <w:rsid w:val="000602E0"/>
    <w:rsid w:val="0006059C"/>
    <w:rsid w:val="0006087C"/>
    <w:rsid w:val="00061C23"/>
    <w:rsid w:val="00061EBD"/>
    <w:rsid w:val="00062C94"/>
    <w:rsid w:val="00062E83"/>
    <w:rsid w:val="00062EF7"/>
    <w:rsid w:val="000632FF"/>
    <w:rsid w:val="000633BE"/>
    <w:rsid w:val="0006370B"/>
    <w:rsid w:val="00064308"/>
    <w:rsid w:val="000643C3"/>
    <w:rsid w:val="000646C3"/>
    <w:rsid w:val="00064C3C"/>
    <w:rsid w:val="00064CEC"/>
    <w:rsid w:val="00065099"/>
    <w:rsid w:val="000668B3"/>
    <w:rsid w:val="00066F1B"/>
    <w:rsid w:val="00067059"/>
    <w:rsid w:val="00067725"/>
    <w:rsid w:val="0006772C"/>
    <w:rsid w:val="00067DB8"/>
    <w:rsid w:val="0007038C"/>
    <w:rsid w:val="00070FAA"/>
    <w:rsid w:val="000721E8"/>
    <w:rsid w:val="00072D95"/>
    <w:rsid w:val="0007350D"/>
    <w:rsid w:val="00073ACF"/>
    <w:rsid w:val="00074239"/>
    <w:rsid w:val="000745EE"/>
    <w:rsid w:val="000749AA"/>
    <w:rsid w:val="00074A48"/>
    <w:rsid w:val="000756B9"/>
    <w:rsid w:val="000757F6"/>
    <w:rsid w:val="00075840"/>
    <w:rsid w:val="0007683F"/>
    <w:rsid w:val="00076B25"/>
    <w:rsid w:val="00076E34"/>
    <w:rsid w:val="00076EA6"/>
    <w:rsid w:val="00077275"/>
    <w:rsid w:val="00077303"/>
    <w:rsid w:val="00077472"/>
    <w:rsid w:val="000774E2"/>
    <w:rsid w:val="000775CF"/>
    <w:rsid w:val="000777FE"/>
    <w:rsid w:val="00077891"/>
    <w:rsid w:val="00080DDB"/>
    <w:rsid w:val="00080EF6"/>
    <w:rsid w:val="00080F65"/>
    <w:rsid w:val="00081072"/>
    <w:rsid w:val="00081120"/>
    <w:rsid w:val="0008178B"/>
    <w:rsid w:val="00081F98"/>
    <w:rsid w:val="000823E8"/>
    <w:rsid w:val="00082814"/>
    <w:rsid w:val="0008283F"/>
    <w:rsid w:val="00082889"/>
    <w:rsid w:val="00082C27"/>
    <w:rsid w:val="00082E2C"/>
    <w:rsid w:val="0008302F"/>
    <w:rsid w:val="00083742"/>
    <w:rsid w:val="00083A8F"/>
    <w:rsid w:val="00083CF5"/>
    <w:rsid w:val="00083FA1"/>
    <w:rsid w:val="00085277"/>
    <w:rsid w:val="00085AA9"/>
    <w:rsid w:val="00085D5E"/>
    <w:rsid w:val="000866B0"/>
    <w:rsid w:val="0008681C"/>
    <w:rsid w:val="00086874"/>
    <w:rsid w:val="000868DB"/>
    <w:rsid w:val="00087A9E"/>
    <w:rsid w:val="00090479"/>
    <w:rsid w:val="000907CC"/>
    <w:rsid w:val="00090F62"/>
    <w:rsid w:val="000917AA"/>
    <w:rsid w:val="00091C50"/>
    <w:rsid w:val="0009230F"/>
    <w:rsid w:val="0009343E"/>
    <w:rsid w:val="00093765"/>
    <w:rsid w:val="000938E5"/>
    <w:rsid w:val="00093C9C"/>
    <w:rsid w:val="000940D9"/>
    <w:rsid w:val="000941C2"/>
    <w:rsid w:val="000943F5"/>
    <w:rsid w:val="0009446F"/>
    <w:rsid w:val="000947F9"/>
    <w:rsid w:val="00095089"/>
    <w:rsid w:val="00095E57"/>
    <w:rsid w:val="000968C2"/>
    <w:rsid w:val="00096CE6"/>
    <w:rsid w:val="00096E97"/>
    <w:rsid w:val="00097B6D"/>
    <w:rsid w:val="000A0051"/>
    <w:rsid w:val="000A03B4"/>
    <w:rsid w:val="000A0B82"/>
    <w:rsid w:val="000A0EF0"/>
    <w:rsid w:val="000A127C"/>
    <w:rsid w:val="000A214F"/>
    <w:rsid w:val="000A226C"/>
    <w:rsid w:val="000A2309"/>
    <w:rsid w:val="000A2499"/>
    <w:rsid w:val="000A24FA"/>
    <w:rsid w:val="000A2A38"/>
    <w:rsid w:val="000A2F69"/>
    <w:rsid w:val="000A3C0D"/>
    <w:rsid w:val="000A416E"/>
    <w:rsid w:val="000A5A50"/>
    <w:rsid w:val="000A617D"/>
    <w:rsid w:val="000A6221"/>
    <w:rsid w:val="000A62B6"/>
    <w:rsid w:val="000A7228"/>
    <w:rsid w:val="000A7D46"/>
    <w:rsid w:val="000A7D57"/>
    <w:rsid w:val="000B0FFB"/>
    <w:rsid w:val="000B1095"/>
    <w:rsid w:val="000B109B"/>
    <w:rsid w:val="000B13F4"/>
    <w:rsid w:val="000B15F3"/>
    <w:rsid w:val="000B16D8"/>
    <w:rsid w:val="000B1879"/>
    <w:rsid w:val="000B1A92"/>
    <w:rsid w:val="000B1BD2"/>
    <w:rsid w:val="000B223D"/>
    <w:rsid w:val="000B25A9"/>
    <w:rsid w:val="000B26F2"/>
    <w:rsid w:val="000B2E90"/>
    <w:rsid w:val="000B340E"/>
    <w:rsid w:val="000B355B"/>
    <w:rsid w:val="000B35BC"/>
    <w:rsid w:val="000B4228"/>
    <w:rsid w:val="000B42B6"/>
    <w:rsid w:val="000B46E4"/>
    <w:rsid w:val="000B47B5"/>
    <w:rsid w:val="000B4F2B"/>
    <w:rsid w:val="000B50E1"/>
    <w:rsid w:val="000B5C87"/>
    <w:rsid w:val="000B5E83"/>
    <w:rsid w:val="000B5EDE"/>
    <w:rsid w:val="000B6098"/>
    <w:rsid w:val="000B66E4"/>
    <w:rsid w:val="000B6DA4"/>
    <w:rsid w:val="000B6DCE"/>
    <w:rsid w:val="000B6FF6"/>
    <w:rsid w:val="000C09E8"/>
    <w:rsid w:val="000C0FE9"/>
    <w:rsid w:val="000C1374"/>
    <w:rsid w:val="000C144B"/>
    <w:rsid w:val="000C1BE8"/>
    <w:rsid w:val="000C1ECC"/>
    <w:rsid w:val="000C4153"/>
    <w:rsid w:val="000C44EE"/>
    <w:rsid w:val="000C4AF3"/>
    <w:rsid w:val="000C5147"/>
    <w:rsid w:val="000C5329"/>
    <w:rsid w:val="000C54EA"/>
    <w:rsid w:val="000C5760"/>
    <w:rsid w:val="000C5964"/>
    <w:rsid w:val="000C5E16"/>
    <w:rsid w:val="000C65A0"/>
    <w:rsid w:val="000C7842"/>
    <w:rsid w:val="000C7F5C"/>
    <w:rsid w:val="000C7F8E"/>
    <w:rsid w:val="000D010B"/>
    <w:rsid w:val="000D07CB"/>
    <w:rsid w:val="000D0801"/>
    <w:rsid w:val="000D0AED"/>
    <w:rsid w:val="000D0F01"/>
    <w:rsid w:val="000D10BC"/>
    <w:rsid w:val="000D1A12"/>
    <w:rsid w:val="000D20A5"/>
    <w:rsid w:val="000D2984"/>
    <w:rsid w:val="000D3709"/>
    <w:rsid w:val="000D392A"/>
    <w:rsid w:val="000D3B72"/>
    <w:rsid w:val="000D430E"/>
    <w:rsid w:val="000D49E3"/>
    <w:rsid w:val="000D4C83"/>
    <w:rsid w:val="000D524E"/>
    <w:rsid w:val="000D596E"/>
    <w:rsid w:val="000D5C44"/>
    <w:rsid w:val="000D5E17"/>
    <w:rsid w:val="000D661C"/>
    <w:rsid w:val="000D6934"/>
    <w:rsid w:val="000D75BD"/>
    <w:rsid w:val="000E0103"/>
    <w:rsid w:val="000E076F"/>
    <w:rsid w:val="000E0DEB"/>
    <w:rsid w:val="000E0F31"/>
    <w:rsid w:val="000E1784"/>
    <w:rsid w:val="000E1CEE"/>
    <w:rsid w:val="000E1E48"/>
    <w:rsid w:val="000E20E2"/>
    <w:rsid w:val="000E2158"/>
    <w:rsid w:val="000E2573"/>
    <w:rsid w:val="000E2F3A"/>
    <w:rsid w:val="000E3254"/>
    <w:rsid w:val="000E36FA"/>
    <w:rsid w:val="000E3A8F"/>
    <w:rsid w:val="000E430F"/>
    <w:rsid w:val="000E44ED"/>
    <w:rsid w:val="000E47BF"/>
    <w:rsid w:val="000E488B"/>
    <w:rsid w:val="000E4F74"/>
    <w:rsid w:val="000E5190"/>
    <w:rsid w:val="000E5492"/>
    <w:rsid w:val="000E5FAE"/>
    <w:rsid w:val="000E6227"/>
    <w:rsid w:val="000E6716"/>
    <w:rsid w:val="000E6AA4"/>
    <w:rsid w:val="000E6BAC"/>
    <w:rsid w:val="000E72C6"/>
    <w:rsid w:val="000E74BF"/>
    <w:rsid w:val="000E757C"/>
    <w:rsid w:val="000E7B78"/>
    <w:rsid w:val="000F0E68"/>
    <w:rsid w:val="000F0EFD"/>
    <w:rsid w:val="000F20C2"/>
    <w:rsid w:val="000F2428"/>
    <w:rsid w:val="000F2DFD"/>
    <w:rsid w:val="000F3083"/>
    <w:rsid w:val="000F3F36"/>
    <w:rsid w:val="000F3FB5"/>
    <w:rsid w:val="000F4581"/>
    <w:rsid w:val="000F4B3C"/>
    <w:rsid w:val="000F564E"/>
    <w:rsid w:val="000F5B4F"/>
    <w:rsid w:val="000F6894"/>
    <w:rsid w:val="000F6D3F"/>
    <w:rsid w:val="000F7691"/>
    <w:rsid w:val="000F77E2"/>
    <w:rsid w:val="000F7CBB"/>
    <w:rsid w:val="000F7E59"/>
    <w:rsid w:val="000F7F4B"/>
    <w:rsid w:val="00100324"/>
    <w:rsid w:val="00100626"/>
    <w:rsid w:val="00100B3A"/>
    <w:rsid w:val="00101039"/>
    <w:rsid w:val="0010117E"/>
    <w:rsid w:val="00101352"/>
    <w:rsid w:val="001019E2"/>
    <w:rsid w:val="00101BD7"/>
    <w:rsid w:val="001024C2"/>
    <w:rsid w:val="00102CB8"/>
    <w:rsid w:val="00102EDA"/>
    <w:rsid w:val="0010314E"/>
    <w:rsid w:val="00103289"/>
    <w:rsid w:val="001039FA"/>
    <w:rsid w:val="00104998"/>
    <w:rsid w:val="0010522C"/>
    <w:rsid w:val="00105EB2"/>
    <w:rsid w:val="00105EC7"/>
    <w:rsid w:val="0010659E"/>
    <w:rsid w:val="001072D3"/>
    <w:rsid w:val="0010772A"/>
    <w:rsid w:val="00107AB3"/>
    <w:rsid w:val="00107DC7"/>
    <w:rsid w:val="00107FBD"/>
    <w:rsid w:val="00110402"/>
    <w:rsid w:val="0011053B"/>
    <w:rsid w:val="001121A4"/>
    <w:rsid w:val="00112291"/>
    <w:rsid w:val="001122CE"/>
    <w:rsid w:val="0011230E"/>
    <w:rsid w:val="00112515"/>
    <w:rsid w:val="001126C2"/>
    <w:rsid w:val="00112A3C"/>
    <w:rsid w:val="00112D13"/>
    <w:rsid w:val="00113295"/>
    <w:rsid w:val="001138F2"/>
    <w:rsid w:val="00113B7F"/>
    <w:rsid w:val="00113DA7"/>
    <w:rsid w:val="00113FD9"/>
    <w:rsid w:val="00114699"/>
    <w:rsid w:val="0011520A"/>
    <w:rsid w:val="00115390"/>
    <w:rsid w:val="0011565B"/>
    <w:rsid w:val="001157EF"/>
    <w:rsid w:val="00116271"/>
    <w:rsid w:val="00116ADB"/>
    <w:rsid w:val="00116E12"/>
    <w:rsid w:val="001172B5"/>
    <w:rsid w:val="001176F8"/>
    <w:rsid w:val="00117C94"/>
    <w:rsid w:val="00117E65"/>
    <w:rsid w:val="00117FAA"/>
    <w:rsid w:val="00120189"/>
    <w:rsid w:val="00121867"/>
    <w:rsid w:val="00121F30"/>
    <w:rsid w:val="001227E9"/>
    <w:rsid w:val="001229C1"/>
    <w:rsid w:val="00123675"/>
    <w:rsid w:val="001239A5"/>
    <w:rsid w:val="00123D0E"/>
    <w:rsid w:val="001241D1"/>
    <w:rsid w:val="00124861"/>
    <w:rsid w:val="00124AE0"/>
    <w:rsid w:val="00126332"/>
    <w:rsid w:val="00126762"/>
    <w:rsid w:val="00126E01"/>
    <w:rsid w:val="00127032"/>
    <w:rsid w:val="001272CF"/>
    <w:rsid w:val="001273C6"/>
    <w:rsid w:val="00127B7B"/>
    <w:rsid w:val="001302A1"/>
    <w:rsid w:val="00130B37"/>
    <w:rsid w:val="00131475"/>
    <w:rsid w:val="00131CC2"/>
    <w:rsid w:val="001324C5"/>
    <w:rsid w:val="0013327D"/>
    <w:rsid w:val="0013436F"/>
    <w:rsid w:val="0013455A"/>
    <w:rsid w:val="001349A7"/>
    <w:rsid w:val="00134DDF"/>
    <w:rsid w:val="00135C9E"/>
    <w:rsid w:val="0013612F"/>
    <w:rsid w:val="00136AC4"/>
    <w:rsid w:val="0013736D"/>
    <w:rsid w:val="001374FC"/>
    <w:rsid w:val="001378A5"/>
    <w:rsid w:val="001378D8"/>
    <w:rsid w:val="001379AC"/>
    <w:rsid w:val="001379F8"/>
    <w:rsid w:val="00137DDE"/>
    <w:rsid w:val="00137F26"/>
    <w:rsid w:val="001412AE"/>
    <w:rsid w:val="00141875"/>
    <w:rsid w:val="00141A5F"/>
    <w:rsid w:val="00141C3D"/>
    <w:rsid w:val="0014236D"/>
    <w:rsid w:val="001436DF"/>
    <w:rsid w:val="00144050"/>
    <w:rsid w:val="00144104"/>
    <w:rsid w:val="001457CD"/>
    <w:rsid w:val="00146662"/>
    <w:rsid w:val="0014672A"/>
    <w:rsid w:val="001467BF"/>
    <w:rsid w:val="00146953"/>
    <w:rsid w:val="00146B7D"/>
    <w:rsid w:val="00146EAE"/>
    <w:rsid w:val="00147A03"/>
    <w:rsid w:val="00150130"/>
    <w:rsid w:val="00151179"/>
    <w:rsid w:val="001512E3"/>
    <w:rsid w:val="00151C1D"/>
    <w:rsid w:val="00151E90"/>
    <w:rsid w:val="001521C3"/>
    <w:rsid w:val="00152563"/>
    <w:rsid w:val="001526D9"/>
    <w:rsid w:val="00152AE5"/>
    <w:rsid w:val="00152B42"/>
    <w:rsid w:val="00152B53"/>
    <w:rsid w:val="0015366B"/>
    <w:rsid w:val="001539AF"/>
    <w:rsid w:val="00153E1D"/>
    <w:rsid w:val="00155949"/>
    <w:rsid w:val="00155A14"/>
    <w:rsid w:val="00155AC0"/>
    <w:rsid w:val="00156A7C"/>
    <w:rsid w:val="00156B07"/>
    <w:rsid w:val="001571A6"/>
    <w:rsid w:val="00157217"/>
    <w:rsid w:val="00157507"/>
    <w:rsid w:val="00157E47"/>
    <w:rsid w:val="00157F30"/>
    <w:rsid w:val="001601F2"/>
    <w:rsid w:val="00160638"/>
    <w:rsid w:val="0016164A"/>
    <w:rsid w:val="0016217F"/>
    <w:rsid w:val="0016230F"/>
    <w:rsid w:val="0016231B"/>
    <w:rsid w:val="0016249C"/>
    <w:rsid w:val="0016252B"/>
    <w:rsid w:val="00162B4F"/>
    <w:rsid w:val="00162C58"/>
    <w:rsid w:val="00163308"/>
    <w:rsid w:val="0016360D"/>
    <w:rsid w:val="00163C9E"/>
    <w:rsid w:val="0016406D"/>
    <w:rsid w:val="00164248"/>
    <w:rsid w:val="001649C8"/>
    <w:rsid w:val="00164BAB"/>
    <w:rsid w:val="00164EA3"/>
    <w:rsid w:val="00165230"/>
    <w:rsid w:val="001656BB"/>
    <w:rsid w:val="001657FF"/>
    <w:rsid w:val="0016630E"/>
    <w:rsid w:val="00166460"/>
    <w:rsid w:val="00167208"/>
    <w:rsid w:val="00167A22"/>
    <w:rsid w:val="00170693"/>
    <w:rsid w:val="0017163E"/>
    <w:rsid w:val="001726C3"/>
    <w:rsid w:val="0017389D"/>
    <w:rsid w:val="00173958"/>
    <w:rsid w:val="0017420D"/>
    <w:rsid w:val="0017468C"/>
    <w:rsid w:val="001746A0"/>
    <w:rsid w:val="001746FB"/>
    <w:rsid w:val="001750A2"/>
    <w:rsid w:val="001750CD"/>
    <w:rsid w:val="00175803"/>
    <w:rsid w:val="00175A2B"/>
    <w:rsid w:val="00175A61"/>
    <w:rsid w:val="001762E1"/>
    <w:rsid w:val="0017675E"/>
    <w:rsid w:val="00176ACB"/>
    <w:rsid w:val="00176BB7"/>
    <w:rsid w:val="001772A6"/>
    <w:rsid w:val="0017779D"/>
    <w:rsid w:val="00180D4B"/>
    <w:rsid w:val="00180FCE"/>
    <w:rsid w:val="001810A0"/>
    <w:rsid w:val="00181126"/>
    <w:rsid w:val="00181873"/>
    <w:rsid w:val="00181E60"/>
    <w:rsid w:val="00181E81"/>
    <w:rsid w:val="00182153"/>
    <w:rsid w:val="001825BC"/>
    <w:rsid w:val="00182AC5"/>
    <w:rsid w:val="00182C89"/>
    <w:rsid w:val="00182D06"/>
    <w:rsid w:val="0018334E"/>
    <w:rsid w:val="00184394"/>
    <w:rsid w:val="00184CC5"/>
    <w:rsid w:val="00185254"/>
    <w:rsid w:val="00185F06"/>
    <w:rsid w:val="0018611B"/>
    <w:rsid w:val="00186808"/>
    <w:rsid w:val="00187338"/>
    <w:rsid w:val="00187C86"/>
    <w:rsid w:val="00187D64"/>
    <w:rsid w:val="00187DE5"/>
    <w:rsid w:val="001902C6"/>
    <w:rsid w:val="00190727"/>
    <w:rsid w:val="00190B7D"/>
    <w:rsid w:val="00190E12"/>
    <w:rsid w:val="0019133E"/>
    <w:rsid w:val="001919F5"/>
    <w:rsid w:val="00191C06"/>
    <w:rsid w:val="00191DD3"/>
    <w:rsid w:val="00191E69"/>
    <w:rsid w:val="00191FB0"/>
    <w:rsid w:val="00192596"/>
    <w:rsid w:val="00192A22"/>
    <w:rsid w:val="00192F38"/>
    <w:rsid w:val="001933D8"/>
    <w:rsid w:val="00193411"/>
    <w:rsid w:val="00193453"/>
    <w:rsid w:val="00193BAD"/>
    <w:rsid w:val="00193D57"/>
    <w:rsid w:val="00193E64"/>
    <w:rsid w:val="00193F78"/>
    <w:rsid w:val="00194065"/>
    <w:rsid w:val="00194ED9"/>
    <w:rsid w:val="00194F1F"/>
    <w:rsid w:val="001955A6"/>
    <w:rsid w:val="001957FB"/>
    <w:rsid w:val="00195854"/>
    <w:rsid w:val="00195B23"/>
    <w:rsid w:val="00195C7F"/>
    <w:rsid w:val="00195E5E"/>
    <w:rsid w:val="0019609E"/>
    <w:rsid w:val="0019642F"/>
    <w:rsid w:val="0019693A"/>
    <w:rsid w:val="00196BF0"/>
    <w:rsid w:val="001972ED"/>
    <w:rsid w:val="00197360"/>
    <w:rsid w:val="001976EF"/>
    <w:rsid w:val="001A000F"/>
    <w:rsid w:val="001A01F6"/>
    <w:rsid w:val="001A0282"/>
    <w:rsid w:val="001A05C1"/>
    <w:rsid w:val="001A0DAE"/>
    <w:rsid w:val="001A1CFC"/>
    <w:rsid w:val="001A234D"/>
    <w:rsid w:val="001A24EF"/>
    <w:rsid w:val="001A2934"/>
    <w:rsid w:val="001A2A41"/>
    <w:rsid w:val="001A337E"/>
    <w:rsid w:val="001A3D68"/>
    <w:rsid w:val="001A3D95"/>
    <w:rsid w:val="001A5ABA"/>
    <w:rsid w:val="001A5DD8"/>
    <w:rsid w:val="001A5EF4"/>
    <w:rsid w:val="001A6A41"/>
    <w:rsid w:val="001A6D72"/>
    <w:rsid w:val="001A70F0"/>
    <w:rsid w:val="001A794B"/>
    <w:rsid w:val="001A7F43"/>
    <w:rsid w:val="001B0394"/>
    <w:rsid w:val="001B0F93"/>
    <w:rsid w:val="001B105A"/>
    <w:rsid w:val="001B15D6"/>
    <w:rsid w:val="001B187A"/>
    <w:rsid w:val="001B1913"/>
    <w:rsid w:val="001B19D8"/>
    <w:rsid w:val="001B1D17"/>
    <w:rsid w:val="001B2319"/>
    <w:rsid w:val="001B2353"/>
    <w:rsid w:val="001B3027"/>
    <w:rsid w:val="001B30D6"/>
    <w:rsid w:val="001B34ED"/>
    <w:rsid w:val="001B4377"/>
    <w:rsid w:val="001B47AE"/>
    <w:rsid w:val="001B4D9C"/>
    <w:rsid w:val="001B50C8"/>
    <w:rsid w:val="001B532C"/>
    <w:rsid w:val="001B541D"/>
    <w:rsid w:val="001B556F"/>
    <w:rsid w:val="001B57D0"/>
    <w:rsid w:val="001B593F"/>
    <w:rsid w:val="001B5D4B"/>
    <w:rsid w:val="001B6409"/>
    <w:rsid w:val="001B6ADF"/>
    <w:rsid w:val="001B703B"/>
    <w:rsid w:val="001B7B04"/>
    <w:rsid w:val="001B7C87"/>
    <w:rsid w:val="001B7D7E"/>
    <w:rsid w:val="001B7EF2"/>
    <w:rsid w:val="001C0127"/>
    <w:rsid w:val="001C031F"/>
    <w:rsid w:val="001C11AB"/>
    <w:rsid w:val="001C159E"/>
    <w:rsid w:val="001C17DE"/>
    <w:rsid w:val="001C1934"/>
    <w:rsid w:val="001C1B63"/>
    <w:rsid w:val="001C1B92"/>
    <w:rsid w:val="001C1CB3"/>
    <w:rsid w:val="001C1D1D"/>
    <w:rsid w:val="001C1F6A"/>
    <w:rsid w:val="001C3DF9"/>
    <w:rsid w:val="001C3EC0"/>
    <w:rsid w:val="001C41D4"/>
    <w:rsid w:val="001C4AB0"/>
    <w:rsid w:val="001C4BF0"/>
    <w:rsid w:val="001C4C3B"/>
    <w:rsid w:val="001C4E7A"/>
    <w:rsid w:val="001C4FFB"/>
    <w:rsid w:val="001C5C2D"/>
    <w:rsid w:val="001C5CD2"/>
    <w:rsid w:val="001C5D26"/>
    <w:rsid w:val="001C6737"/>
    <w:rsid w:val="001C6A68"/>
    <w:rsid w:val="001C6B80"/>
    <w:rsid w:val="001C6BB6"/>
    <w:rsid w:val="001C6C9F"/>
    <w:rsid w:val="001C7DE0"/>
    <w:rsid w:val="001D03E6"/>
    <w:rsid w:val="001D0A22"/>
    <w:rsid w:val="001D0F80"/>
    <w:rsid w:val="001D19BB"/>
    <w:rsid w:val="001D206B"/>
    <w:rsid w:val="001D23B2"/>
    <w:rsid w:val="001D2E9D"/>
    <w:rsid w:val="001D2EEF"/>
    <w:rsid w:val="001D3261"/>
    <w:rsid w:val="001D38C3"/>
    <w:rsid w:val="001D3C70"/>
    <w:rsid w:val="001D3E11"/>
    <w:rsid w:val="001D3E2B"/>
    <w:rsid w:val="001D4365"/>
    <w:rsid w:val="001D44A5"/>
    <w:rsid w:val="001D494E"/>
    <w:rsid w:val="001D4D02"/>
    <w:rsid w:val="001D4F90"/>
    <w:rsid w:val="001D5519"/>
    <w:rsid w:val="001D56DD"/>
    <w:rsid w:val="001D5B3E"/>
    <w:rsid w:val="001D6CCC"/>
    <w:rsid w:val="001D6E77"/>
    <w:rsid w:val="001D7065"/>
    <w:rsid w:val="001D754B"/>
    <w:rsid w:val="001D7B8F"/>
    <w:rsid w:val="001D7D93"/>
    <w:rsid w:val="001E0043"/>
    <w:rsid w:val="001E0B6E"/>
    <w:rsid w:val="001E10AD"/>
    <w:rsid w:val="001E12D2"/>
    <w:rsid w:val="001E19B5"/>
    <w:rsid w:val="001E1A04"/>
    <w:rsid w:val="001E1A0C"/>
    <w:rsid w:val="001E1AF3"/>
    <w:rsid w:val="001E1E6D"/>
    <w:rsid w:val="001E1F7C"/>
    <w:rsid w:val="001E21DF"/>
    <w:rsid w:val="001E25CE"/>
    <w:rsid w:val="001E25ED"/>
    <w:rsid w:val="001E2850"/>
    <w:rsid w:val="001E2DFC"/>
    <w:rsid w:val="001E32A7"/>
    <w:rsid w:val="001E381B"/>
    <w:rsid w:val="001E386E"/>
    <w:rsid w:val="001E3B2D"/>
    <w:rsid w:val="001E4398"/>
    <w:rsid w:val="001E47CA"/>
    <w:rsid w:val="001E497B"/>
    <w:rsid w:val="001E5E30"/>
    <w:rsid w:val="001E69FF"/>
    <w:rsid w:val="001E6B77"/>
    <w:rsid w:val="001E6DF3"/>
    <w:rsid w:val="001E6E5D"/>
    <w:rsid w:val="001E6EB3"/>
    <w:rsid w:val="001E717E"/>
    <w:rsid w:val="001E7463"/>
    <w:rsid w:val="001E74E0"/>
    <w:rsid w:val="001E7735"/>
    <w:rsid w:val="001E7B25"/>
    <w:rsid w:val="001F03D3"/>
    <w:rsid w:val="001F0559"/>
    <w:rsid w:val="001F05A4"/>
    <w:rsid w:val="001F073C"/>
    <w:rsid w:val="001F0B30"/>
    <w:rsid w:val="001F0D1A"/>
    <w:rsid w:val="001F15B5"/>
    <w:rsid w:val="001F192C"/>
    <w:rsid w:val="001F1E05"/>
    <w:rsid w:val="001F1F82"/>
    <w:rsid w:val="001F250C"/>
    <w:rsid w:val="001F2C2C"/>
    <w:rsid w:val="001F2C83"/>
    <w:rsid w:val="001F2DE8"/>
    <w:rsid w:val="001F361B"/>
    <w:rsid w:val="001F383A"/>
    <w:rsid w:val="001F4A4A"/>
    <w:rsid w:val="001F4C8D"/>
    <w:rsid w:val="001F5089"/>
    <w:rsid w:val="001F53E1"/>
    <w:rsid w:val="001F5B78"/>
    <w:rsid w:val="001F5F2B"/>
    <w:rsid w:val="001F6191"/>
    <w:rsid w:val="001F61DB"/>
    <w:rsid w:val="001F628F"/>
    <w:rsid w:val="001F637C"/>
    <w:rsid w:val="001F7363"/>
    <w:rsid w:val="001F74FC"/>
    <w:rsid w:val="00200403"/>
    <w:rsid w:val="002004DA"/>
    <w:rsid w:val="0020140A"/>
    <w:rsid w:val="002015FE"/>
    <w:rsid w:val="0020190C"/>
    <w:rsid w:val="00201B47"/>
    <w:rsid w:val="00201ED0"/>
    <w:rsid w:val="00202376"/>
    <w:rsid w:val="00202795"/>
    <w:rsid w:val="00202B06"/>
    <w:rsid w:val="00203701"/>
    <w:rsid w:val="0020372C"/>
    <w:rsid w:val="00203E17"/>
    <w:rsid w:val="00203F47"/>
    <w:rsid w:val="002041F1"/>
    <w:rsid w:val="002042DD"/>
    <w:rsid w:val="0020452A"/>
    <w:rsid w:val="00204951"/>
    <w:rsid w:val="002052A9"/>
    <w:rsid w:val="00205DE6"/>
    <w:rsid w:val="00206671"/>
    <w:rsid w:val="002066CD"/>
    <w:rsid w:val="00206E57"/>
    <w:rsid w:val="00207EA0"/>
    <w:rsid w:val="00207ECF"/>
    <w:rsid w:val="00210032"/>
    <w:rsid w:val="002102ED"/>
    <w:rsid w:val="002104D7"/>
    <w:rsid w:val="002116DD"/>
    <w:rsid w:val="00212289"/>
    <w:rsid w:val="0021242B"/>
    <w:rsid w:val="002127F8"/>
    <w:rsid w:val="002128B6"/>
    <w:rsid w:val="00212DEA"/>
    <w:rsid w:val="00212EAC"/>
    <w:rsid w:val="0021339B"/>
    <w:rsid w:val="00213687"/>
    <w:rsid w:val="002138E3"/>
    <w:rsid w:val="002142F3"/>
    <w:rsid w:val="002148DF"/>
    <w:rsid w:val="00215121"/>
    <w:rsid w:val="002153F7"/>
    <w:rsid w:val="0021565B"/>
    <w:rsid w:val="00215A37"/>
    <w:rsid w:val="00215CAA"/>
    <w:rsid w:val="0021631A"/>
    <w:rsid w:val="00216883"/>
    <w:rsid w:val="00216947"/>
    <w:rsid w:val="002169F9"/>
    <w:rsid w:val="00216DF5"/>
    <w:rsid w:val="002176A8"/>
    <w:rsid w:val="00217B17"/>
    <w:rsid w:val="00217B4A"/>
    <w:rsid w:val="00217DD3"/>
    <w:rsid w:val="00220102"/>
    <w:rsid w:val="00220397"/>
    <w:rsid w:val="00220CEA"/>
    <w:rsid w:val="002210C5"/>
    <w:rsid w:val="00221164"/>
    <w:rsid w:val="00223374"/>
    <w:rsid w:val="0022352C"/>
    <w:rsid w:val="00223661"/>
    <w:rsid w:val="0022426D"/>
    <w:rsid w:val="0022625F"/>
    <w:rsid w:val="002263F1"/>
    <w:rsid w:val="0022642A"/>
    <w:rsid w:val="002264DF"/>
    <w:rsid w:val="00226602"/>
    <w:rsid w:val="00226DD4"/>
    <w:rsid w:val="00227298"/>
    <w:rsid w:val="002272B2"/>
    <w:rsid w:val="00230263"/>
    <w:rsid w:val="002305A2"/>
    <w:rsid w:val="00231C59"/>
    <w:rsid w:val="00232351"/>
    <w:rsid w:val="00233469"/>
    <w:rsid w:val="0023367F"/>
    <w:rsid w:val="002337C1"/>
    <w:rsid w:val="00233BE7"/>
    <w:rsid w:val="00233FE1"/>
    <w:rsid w:val="0023425A"/>
    <w:rsid w:val="00235290"/>
    <w:rsid w:val="0023540F"/>
    <w:rsid w:val="00235B78"/>
    <w:rsid w:val="00235BCA"/>
    <w:rsid w:val="00235D0D"/>
    <w:rsid w:val="00235F7E"/>
    <w:rsid w:val="002362F4"/>
    <w:rsid w:val="002363BC"/>
    <w:rsid w:val="0023642B"/>
    <w:rsid w:val="00236630"/>
    <w:rsid w:val="002370B9"/>
    <w:rsid w:val="00237345"/>
    <w:rsid w:val="00237926"/>
    <w:rsid w:val="00237945"/>
    <w:rsid w:val="00237D7A"/>
    <w:rsid w:val="002400C5"/>
    <w:rsid w:val="002406C5"/>
    <w:rsid w:val="00240E1F"/>
    <w:rsid w:val="00240FDE"/>
    <w:rsid w:val="00241957"/>
    <w:rsid w:val="00243261"/>
    <w:rsid w:val="00243412"/>
    <w:rsid w:val="00243431"/>
    <w:rsid w:val="002436F6"/>
    <w:rsid w:val="002438CB"/>
    <w:rsid w:val="00244EA3"/>
    <w:rsid w:val="002455A5"/>
    <w:rsid w:val="00245793"/>
    <w:rsid w:val="00245A01"/>
    <w:rsid w:val="00245DFC"/>
    <w:rsid w:val="002462DF"/>
    <w:rsid w:val="002469F4"/>
    <w:rsid w:val="00247668"/>
    <w:rsid w:val="00250006"/>
    <w:rsid w:val="002501AE"/>
    <w:rsid w:val="00251B8C"/>
    <w:rsid w:val="00251CE2"/>
    <w:rsid w:val="002521FC"/>
    <w:rsid w:val="0025221E"/>
    <w:rsid w:val="0025233A"/>
    <w:rsid w:val="00252D4E"/>
    <w:rsid w:val="00252D5F"/>
    <w:rsid w:val="00253880"/>
    <w:rsid w:val="00253F50"/>
    <w:rsid w:val="00255200"/>
    <w:rsid w:val="002554B6"/>
    <w:rsid w:val="00255E99"/>
    <w:rsid w:val="00256433"/>
    <w:rsid w:val="00256443"/>
    <w:rsid w:val="00256A19"/>
    <w:rsid w:val="00256A28"/>
    <w:rsid w:val="00257C67"/>
    <w:rsid w:val="00260547"/>
    <w:rsid w:val="002611A0"/>
    <w:rsid w:val="00261385"/>
    <w:rsid w:val="002613AD"/>
    <w:rsid w:val="00261B14"/>
    <w:rsid w:val="00261BFE"/>
    <w:rsid w:val="00261F00"/>
    <w:rsid w:val="00261F17"/>
    <w:rsid w:val="002627CE"/>
    <w:rsid w:val="002629E2"/>
    <w:rsid w:val="00262F82"/>
    <w:rsid w:val="00263115"/>
    <w:rsid w:val="002634AD"/>
    <w:rsid w:val="002636BD"/>
    <w:rsid w:val="0026382D"/>
    <w:rsid w:val="00263CA2"/>
    <w:rsid w:val="00263DD9"/>
    <w:rsid w:val="00263E51"/>
    <w:rsid w:val="00263F0A"/>
    <w:rsid w:val="0026410D"/>
    <w:rsid w:val="0026499E"/>
    <w:rsid w:val="002659CA"/>
    <w:rsid w:val="00265ABB"/>
    <w:rsid w:val="00266819"/>
    <w:rsid w:val="002707C9"/>
    <w:rsid w:val="0027092A"/>
    <w:rsid w:val="00270934"/>
    <w:rsid w:val="00270935"/>
    <w:rsid w:val="00270976"/>
    <w:rsid w:val="00270A6F"/>
    <w:rsid w:val="00270B36"/>
    <w:rsid w:val="00270D58"/>
    <w:rsid w:val="00270ECE"/>
    <w:rsid w:val="00270F1E"/>
    <w:rsid w:val="0027129E"/>
    <w:rsid w:val="00271657"/>
    <w:rsid w:val="00271675"/>
    <w:rsid w:val="00271FF6"/>
    <w:rsid w:val="00272BEE"/>
    <w:rsid w:val="002731C5"/>
    <w:rsid w:val="00273526"/>
    <w:rsid w:val="00273580"/>
    <w:rsid w:val="002737B5"/>
    <w:rsid w:val="00273C29"/>
    <w:rsid w:val="00273D65"/>
    <w:rsid w:val="0027411D"/>
    <w:rsid w:val="002750C2"/>
    <w:rsid w:val="0027534B"/>
    <w:rsid w:val="00275D54"/>
    <w:rsid w:val="00275DE2"/>
    <w:rsid w:val="00275F21"/>
    <w:rsid w:val="0027608A"/>
    <w:rsid w:val="00276D1B"/>
    <w:rsid w:val="002774AC"/>
    <w:rsid w:val="002775F3"/>
    <w:rsid w:val="00277C90"/>
    <w:rsid w:val="00280628"/>
    <w:rsid w:val="00280EC4"/>
    <w:rsid w:val="002813FE"/>
    <w:rsid w:val="002819A7"/>
    <w:rsid w:val="002824E5"/>
    <w:rsid w:val="00282E70"/>
    <w:rsid w:val="00283062"/>
    <w:rsid w:val="002833D9"/>
    <w:rsid w:val="0028382F"/>
    <w:rsid w:val="00283FB5"/>
    <w:rsid w:val="00284516"/>
    <w:rsid w:val="00284961"/>
    <w:rsid w:val="00284D30"/>
    <w:rsid w:val="00285078"/>
    <w:rsid w:val="00285622"/>
    <w:rsid w:val="00285826"/>
    <w:rsid w:val="00286179"/>
    <w:rsid w:val="0028632C"/>
    <w:rsid w:val="00286628"/>
    <w:rsid w:val="002873DC"/>
    <w:rsid w:val="00290987"/>
    <w:rsid w:val="00291329"/>
    <w:rsid w:val="002917DF"/>
    <w:rsid w:val="002917FE"/>
    <w:rsid w:val="00291B18"/>
    <w:rsid w:val="00291C73"/>
    <w:rsid w:val="00292AFF"/>
    <w:rsid w:val="00293AB5"/>
    <w:rsid w:val="0029413A"/>
    <w:rsid w:val="00294D5B"/>
    <w:rsid w:val="00295A31"/>
    <w:rsid w:val="002967E6"/>
    <w:rsid w:val="00296CE6"/>
    <w:rsid w:val="00296DA1"/>
    <w:rsid w:val="002977C1"/>
    <w:rsid w:val="002A00DB"/>
    <w:rsid w:val="002A0340"/>
    <w:rsid w:val="002A0653"/>
    <w:rsid w:val="002A0ADF"/>
    <w:rsid w:val="002A0D3A"/>
    <w:rsid w:val="002A0E9A"/>
    <w:rsid w:val="002A1752"/>
    <w:rsid w:val="002A1DFD"/>
    <w:rsid w:val="002A1FC2"/>
    <w:rsid w:val="002A23D7"/>
    <w:rsid w:val="002A250E"/>
    <w:rsid w:val="002A36DD"/>
    <w:rsid w:val="002A3A7B"/>
    <w:rsid w:val="002A46F9"/>
    <w:rsid w:val="002A4A1D"/>
    <w:rsid w:val="002A4B4E"/>
    <w:rsid w:val="002A54FE"/>
    <w:rsid w:val="002A619D"/>
    <w:rsid w:val="002A6365"/>
    <w:rsid w:val="002A6EC7"/>
    <w:rsid w:val="002A7802"/>
    <w:rsid w:val="002A79C5"/>
    <w:rsid w:val="002A7B12"/>
    <w:rsid w:val="002B063D"/>
    <w:rsid w:val="002B0BF2"/>
    <w:rsid w:val="002B154B"/>
    <w:rsid w:val="002B20C3"/>
    <w:rsid w:val="002B258B"/>
    <w:rsid w:val="002B284F"/>
    <w:rsid w:val="002B2FDF"/>
    <w:rsid w:val="002B33E0"/>
    <w:rsid w:val="002B36C6"/>
    <w:rsid w:val="002B385D"/>
    <w:rsid w:val="002B3ADB"/>
    <w:rsid w:val="002B4504"/>
    <w:rsid w:val="002B4648"/>
    <w:rsid w:val="002B572B"/>
    <w:rsid w:val="002B6747"/>
    <w:rsid w:val="002B7166"/>
    <w:rsid w:val="002B72A3"/>
    <w:rsid w:val="002B7E31"/>
    <w:rsid w:val="002B7FD6"/>
    <w:rsid w:val="002C032D"/>
    <w:rsid w:val="002C041A"/>
    <w:rsid w:val="002C0A3D"/>
    <w:rsid w:val="002C0E52"/>
    <w:rsid w:val="002C139C"/>
    <w:rsid w:val="002C14FF"/>
    <w:rsid w:val="002C1B20"/>
    <w:rsid w:val="002C23D5"/>
    <w:rsid w:val="002C2641"/>
    <w:rsid w:val="002C265B"/>
    <w:rsid w:val="002C2804"/>
    <w:rsid w:val="002C3448"/>
    <w:rsid w:val="002C411A"/>
    <w:rsid w:val="002C45E8"/>
    <w:rsid w:val="002C4B63"/>
    <w:rsid w:val="002C4DB3"/>
    <w:rsid w:val="002C4F22"/>
    <w:rsid w:val="002C5056"/>
    <w:rsid w:val="002C526B"/>
    <w:rsid w:val="002C60B3"/>
    <w:rsid w:val="002C6715"/>
    <w:rsid w:val="002C683D"/>
    <w:rsid w:val="002C6E98"/>
    <w:rsid w:val="002C6FA2"/>
    <w:rsid w:val="002C7A0B"/>
    <w:rsid w:val="002C7D49"/>
    <w:rsid w:val="002D02FF"/>
    <w:rsid w:val="002D03E3"/>
    <w:rsid w:val="002D0DDE"/>
    <w:rsid w:val="002D108B"/>
    <w:rsid w:val="002D18DD"/>
    <w:rsid w:val="002D1CAC"/>
    <w:rsid w:val="002D3411"/>
    <w:rsid w:val="002D3531"/>
    <w:rsid w:val="002D3943"/>
    <w:rsid w:val="002D3FD1"/>
    <w:rsid w:val="002D3FE8"/>
    <w:rsid w:val="002D4226"/>
    <w:rsid w:val="002D4323"/>
    <w:rsid w:val="002D4B27"/>
    <w:rsid w:val="002D4BB0"/>
    <w:rsid w:val="002D4EEE"/>
    <w:rsid w:val="002D503C"/>
    <w:rsid w:val="002D52DF"/>
    <w:rsid w:val="002D559D"/>
    <w:rsid w:val="002D5843"/>
    <w:rsid w:val="002D59DF"/>
    <w:rsid w:val="002D5A08"/>
    <w:rsid w:val="002D5EE0"/>
    <w:rsid w:val="002D6037"/>
    <w:rsid w:val="002D64C7"/>
    <w:rsid w:val="002D7000"/>
    <w:rsid w:val="002D75E1"/>
    <w:rsid w:val="002E1F11"/>
    <w:rsid w:val="002E1FC8"/>
    <w:rsid w:val="002E2C37"/>
    <w:rsid w:val="002E3D10"/>
    <w:rsid w:val="002E42E7"/>
    <w:rsid w:val="002E4BA9"/>
    <w:rsid w:val="002E6416"/>
    <w:rsid w:val="002E657F"/>
    <w:rsid w:val="002E65D5"/>
    <w:rsid w:val="002E6621"/>
    <w:rsid w:val="002E6CC7"/>
    <w:rsid w:val="002E704F"/>
    <w:rsid w:val="002E79D6"/>
    <w:rsid w:val="002F04BF"/>
    <w:rsid w:val="002F09B8"/>
    <w:rsid w:val="002F0C61"/>
    <w:rsid w:val="002F1213"/>
    <w:rsid w:val="002F1249"/>
    <w:rsid w:val="002F126B"/>
    <w:rsid w:val="002F2B66"/>
    <w:rsid w:val="002F381D"/>
    <w:rsid w:val="002F3D1D"/>
    <w:rsid w:val="002F3E44"/>
    <w:rsid w:val="002F3F7A"/>
    <w:rsid w:val="002F44E9"/>
    <w:rsid w:val="002F48E6"/>
    <w:rsid w:val="002F55F4"/>
    <w:rsid w:val="002F651E"/>
    <w:rsid w:val="002F6F79"/>
    <w:rsid w:val="002F6F9F"/>
    <w:rsid w:val="002F70F1"/>
    <w:rsid w:val="002F73C9"/>
    <w:rsid w:val="002F74E6"/>
    <w:rsid w:val="002F790F"/>
    <w:rsid w:val="002F79C8"/>
    <w:rsid w:val="002F7B98"/>
    <w:rsid w:val="002F7F7F"/>
    <w:rsid w:val="003003D9"/>
    <w:rsid w:val="003008F6"/>
    <w:rsid w:val="00300A72"/>
    <w:rsid w:val="00300A9B"/>
    <w:rsid w:val="00300B09"/>
    <w:rsid w:val="00301514"/>
    <w:rsid w:val="00301620"/>
    <w:rsid w:val="003018FA"/>
    <w:rsid w:val="00301CE7"/>
    <w:rsid w:val="00302105"/>
    <w:rsid w:val="00302C40"/>
    <w:rsid w:val="00303113"/>
    <w:rsid w:val="0030325A"/>
    <w:rsid w:val="00303296"/>
    <w:rsid w:val="0030526D"/>
    <w:rsid w:val="003057DC"/>
    <w:rsid w:val="00305A9E"/>
    <w:rsid w:val="00305DA8"/>
    <w:rsid w:val="003063FD"/>
    <w:rsid w:val="00306A00"/>
    <w:rsid w:val="00306D54"/>
    <w:rsid w:val="0031038D"/>
    <w:rsid w:val="00310583"/>
    <w:rsid w:val="0031085D"/>
    <w:rsid w:val="003108F8"/>
    <w:rsid w:val="00310A1A"/>
    <w:rsid w:val="00310C52"/>
    <w:rsid w:val="0031163A"/>
    <w:rsid w:val="00311EBD"/>
    <w:rsid w:val="00311F24"/>
    <w:rsid w:val="00311F8E"/>
    <w:rsid w:val="00312247"/>
    <w:rsid w:val="00312B49"/>
    <w:rsid w:val="0031347D"/>
    <w:rsid w:val="003134B7"/>
    <w:rsid w:val="003135B5"/>
    <w:rsid w:val="00313C76"/>
    <w:rsid w:val="00313CCC"/>
    <w:rsid w:val="003140E4"/>
    <w:rsid w:val="003144E1"/>
    <w:rsid w:val="00314619"/>
    <w:rsid w:val="00314D66"/>
    <w:rsid w:val="00315339"/>
    <w:rsid w:val="003155B3"/>
    <w:rsid w:val="003157D2"/>
    <w:rsid w:val="0031670E"/>
    <w:rsid w:val="003168AE"/>
    <w:rsid w:val="00316F95"/>
    <w:rsid w:val="003174E7"/>
    <w:rsid w:val="00320071"/>
    <w:rsid w:val="003201A6"/>
    <w:rsid w:val="00320540"/>
    <w:rsid w:val="003208E8"/>
    <w:rsid w:val="0032098A"/>
    <w:rsid w:val="003209CC"/>
    <w:rsid w:val="00321179"/>
    <w:rsid w:val="003220A2"/>
    <w:rsid w:val="003222FA"/>
    <w:rsid w:val="003233BD"/>
    <w:rsid w:val="0032357D"/>
    <w:rsid w:val="003238DA"/>
    <w:rsid w:val="003239A9"/>
    <w:rsid w:val="00323B12"/>
    <w:rsid w:val="00324857"/>
    <w:rsid w:val="00324F72"/>
    <w:rsid w:val="00325A2C"/>
    <w:rsid w:val="00327039"/>
    <w:rsid w:val="00327CC3"/>
    <w:rsid w:val="00327D4C"/>
    <w:rsid w:val="00327E25"/>
    <w:rsid w:val="0033119D"/>
    <w:rsid w:val="003317F8"/>
    <w:rsid w:val="003318A9"/>
    <w:rsid w:val="00331C22"/>
    <w:rsid w:val="00331D9A"/>
    <w:rsid w:val="00331DEE"/>
    <w:rsid w:val="00332144"/>
    <w:rsid w:val="003329A8"/>
    <w:rsid w:val="00332A55"/>
    <w:rsid w:val="0033326A"/>
    <w:rsid w:val="003339C9"/>
    <w:rsid w:val="003349DB"/>
    <w:rsid w:val="00335339"/>
    <w:rsid w:val="003357EE"/>
    <w:rsid w:val="00335D05"/>
    <w:rsid w:val="00336293"/>
    <w:rsid w:val="00336607"/>
    <w:rsid w:val="00336E34"/>
    <w:rsid w:val="00337160"/>
    <w:rsid w:val="00337D1E"/>
    <w:rsid w:val="00340434"/>
    <w:rsid w:val="003405A4"/>
    <w:rsid w:val="00341B24"/>
    <w:rsid w:val="00342953"/>
    <w:rsid w:val="00342D63"/>
    <w:rsid w:val="0034335A"/>
    <w:rsid w:val="00343473"/>
    <w:rsid w:val="003435C6"/>
    <w:rsid w:val="00343890"/>
    <w:rsid w:val="00343C78"/>
    <w:rsid w:val="00343CBC"/>
    <w:rsid w:val="00343D67"/>
    <w:rsid w:val="00344A00"/>
    <w:rsid w:val="00345069"/>
    <w:rsid w:val="00345267"/>
    <w:rsid w:val="003454C0"/>
    <w:rsid w:val="003457A5"/>
    <w:rsid w:val="003462E2"/>
    <w:rsid w:val="00346EE8"/>
    <w:rsid w:val="0035056D"/>
    <w:rsid w:val="0035072E"/>
    <w:rsid w:val="00350A0E"/>
    <w:rsid w:val="00350CE7"/>
    <w:rsid w:val="003511F2"/>
    <w:rsid w:val="00351209"/>
    <w:rsid w:val="00351576"/>
    <w:rsid w:val="00351CA2"/>
    <w:rsid w:val="00351CD4"/>
    <w:rsid w:val="00351EFA"/>
    <w:rsid w:val="003520E8"/>
    <w:rsid w:val="003521AF"/>
    <w:rsid w:val="00352D85"/>
    <w:rsid w:val="00353480"/>
    <w:rsid w:val="00353A4E"/>
    <w:rsid w:val="00353BB3"/>
    <w:rsid w:val="00353ECC"/>
    <w:rsid w:val="0035506D"/>
    <w:rsid w:val="003552DA"/>
    <w:rsid w:val="00355968"/>
    <w:rsid w:val="0035623A"/>
    <w:rsid w:val="003565F2"/>
    <w:rsid w:val="00356902"/>
    <w:rsid w:val="00356A3F"/>
    <w:rsid w:val="00356D51"/>
    <w:rsid w:val="00357C85"/>
    <w:rsid w:val="00360021"/>
    <w:rsid w:val="00360409"/>
    <w:rsid w:val="00360A47"/>
    <w:rsid w:val="0036103B"/>
    <w:rsid w:val="0036106F"/>
    <w:rsid w:val="00361A09"/>
    <w:rsid w:val="003622D0"/>
    <w:rsid w:val="00362442"/>
    <w:rsid w:val="00363012"/>
    <w:rsid w:val="0036301A"/>
    <w:rsid w:val="0036557A"/>
    <w:rsid w:val="00365C66"/>
    <w:rsid w:val="00365C79"/>
    <w:rsid w:val="003663D9"/>
    <w:rsid w:val="0036657D"/>
    <w:rsid w:val="003668BB"/>
    <w:rsid w:val="00366E23"/>
    <w:rsid w:val="00366F8A"/>
    <w:rsid w:val="00367296"/>
    <w:rsid w:val="003676B6"/>
    <w:rsid w:val="00367FD6"/>
    <w:rsid w:val="00370930"/>
    <w:rsid w:val="00370F5B"/>
    <w:rsid w:val="00371BEE"/>
    <w:rsid w:val="00371E95"/>
    <w:rsid w:val="003720D1"/>
    <w:rsid w:val="003732EA"/>
    <w:rsid w:val="00373601"/>
    <w:rsid w:val="00374C69"/>
    <w:rsid w:val="003759F2"/>
    <w:rsid w:val="00375EC2"/>
    <w:rsid w:val="00376699"/>
    <w:rsid w:val="003769CB"/>
    <w:rsid w:val="00376FF9"/>
    <w:rsid w:val="003774DA"/>
    <w:rsid w:val="00377678"/>
    <w:rsid w:val="00377D65"/>
    <w:rsid w:val="00377EC5"/>
    <w:rsid w:val="0038028A"/>
    <w:rsid w:val="00380325"/>
    <w:rsid w:val="0038114A"/>
    <w:rsid w:val="00381D2D"/>
    <w:rsid w:val="00381E8D"/>
    <w:rsid w:val="00382006"/>
    <w:rsid w:val="00382082"/>
    <w:rsid w:val="00382193"/>
    <w:rsid w:val="00383242"/>
    <w:rsid w:val="00383387"/>
    <w:rsid w:val="00383521"/>
    <w:rsid w:val="00383AD7"/>
    <w:rsid w:val="00383E5F"/>
    <w:rsid w:val="00384123"/>
    <w:rsid w:val="00384A6C"/>
    <w:rsid w:val="003852A7"/>
    <w:rsid w:val="00385733"/>
    <w:rsid w:val="00385EE0"/>
    <w:rsid w:val="003866EC"/>
    <w:rsid w:val="003867B9"/>
    <w:rsid w:val="00386B94"/>
    <w:rsid w:val="003870E7"/>
    <w:rsid w:val="003873EC"/>
    <w:rsid w:val="0038765E"/>
    <w:rsid w:val="003900EF"/>
    <w:rsid w:val="00390141"/>
    <w:rsid w:val="00390647"/>
    <w:rsid w:val="00390A4D"/>
    <w:rsid w:val="00390CF6"/>
    <w:rsid w:val="00390D76"/>
    <w:rsid w:val="00390EBA"/>
    <w:rsid w:val="00391128"/>
    <w:rsid w:val="00391555"/>
    <w:rsid w:val="0039181B"/>
    <w:rsid w:val="00391C89"/>
    <w:rsid w:val="00391D57"/>
    <w:rsid w:val="00392064"/>
    <w:rsid w:val="00392946"/>
    <w:rsid w:val="003936B3"/>
    <w:rsid w:val="00393EF5"/>
    <w:rsid w:val="00394084"/>
    <w:rsid w:val="00394421"/>
    <w:rsid w:val="003947E8"/>
    <w:rsid w:val="00395081"/>
    <w:rsid w:val="00395141"/>
    <w:rsid w:val="003952D4"/>
    <w:rsid w:val="003954CA"/>
    <w:rsid w:val="00396610"/>
    <w:rsid w:val="00396A36"/>
    <w:rsid w:val="00396A97"/>
    <w:rsid w:val="00396B1E"/>
    <w:rsid w:val="00396E19"/>
    <w:rsid w:val="003979FE"/>
    <w:rsid w:val="003A00E5"/>
    <w:rsid w:val="003A0EEB"/>
    <w:rsid w:val="003A1951"/>
    <w:rsid w:val="003A1E21"/>
    <w:rsid w:val="003A2753"/>
    <w:rsid w:val="003A275B"/>
    <w:rsid w:val="003A3660"/>
    <w:rsid w:val="003A3EC1"/>
    <w:rsid w:val="003A436E"/>
    <w:rsid w:val="003A43ED"/>
    <w:rsid w:val="003A49F7"/>
    <w:rsid w:val="003A508B"/>
    <w:rsid w:val="003A52AE"/>
    <w:rsid w:val="003A54C7"/>
    <w:rsid w:val="003A57DD"/>
    <w:rsid w:val="003A5CFA"/>
    <w:rsid w:val="003A5DCE"/>
    <w:rsid w:val="003A68BE"/>
    <w:rsid w:val="003A697C"/>
    <w:rsid w:val="003A748A"/>
    <w:rsid w:val="003A785D"/>
    <w:rsid w:val="003A7CF9"/>
    <w:rsid w:val="003A7EA4"/>
    <w:rsid w:val="003A7EFE"/>
    <w:rsid w:val="003B0C85"/>
    <w:rsid w:val="003B11F2"/>
    <w:rsid w:val="003B16B0"/>
    <w:rsid w:val="003B274C"/>
    <w:rsid w:val="003B2AB4"/>
    <w:rsid w:val="003B2CF0"/>
    <w:rsid w:val="003B339E"/>
    <w:rsid w:val="003B3D32"/>
    <w:rsid w:val="003B3E92"/>
    <w:rsid w:val="003B412A"/>
    <w:rsid w:val="003B4EB7"/>
    <w:rsid w:val="003B5506"/>
    <w:rsid w:val="003B59C4"/>
    <w:rsid w:val="003B5A5B"/>
    <w:rsid w:val="003B60F2"/>
    <w:rsid w:val="003B6478"/>
    <w:rsid w:val="003B6F3B"/>
    <w:rsid w:val="003B7112"/>
    <w:rsid w:val="003B7A37"/>
    <w:rsid w:val="003C003B"/>
    <w:rsid w:val="003C0194"/>
    <w:rsid w:val="003C040C"/>
    <w:rsid w:val="003C0565"/>
    <w:rsid w:val="003C06D6"/>
    <w:rsid w:val="003C0706"/>
    <w:rsid w:val="003C0E0F"/>
    <w:rsid w:val="003C1B8B"/>
    <w:rsid w:val="003C2421"/>
    <w:rsid w:val="003C2E66"/>
    <w:rsid w:val="003C3656"/>
    <w:rsid w:val="003C39B4"/>
    <w:rsid w:val="003C3BC1"/>
    <w:rsid w:val="003C450E"/>
    <w:rsid w:val="003C463D"/>
    <w:rsid w:val="003C46C0"/>
    <w:rsid w:val="003C4AA2"/>
    <w:rsid w:val="003C5483"/>
    <w:rsid w:val="003C566E"/>
    <w:rsid w:val="003C5814"/>
    <w:rsid w:val="003C7457"/>
    <w:rsid w:val="003C77B2"/>
    <w:rsid w:val="003C77BD"/>
    <w:rsid w:val="003C7E59"/>
    <w:rsid w:val="003D0383"/>
    <w:rsid w:val="003D0386"/>
    <w:rsid w:val="003D04E3"/>
    <w:rsid w:val="003D0E81"/>
    <w:rsid w:val="003D0ECF"/>
    <w:rsid w:val="003D1A5C"/>
    <w:rsid w:val="003D1C88"/>
    <w:rsid w:val="003D2145"/>
    <w:rsid w:val="003D3317"/>
    <w:rsid w:val="003D3F22"/>
    <w:rsid w:val="003D3FCE"/>
    <w:rsid w:val="003D4741"/>
    <w:rsid w:val="003D525E"/>
    <w:rsid w:val="003D5341"/>
    <w:rsid w:val="003D5CAE"/>
    <w:rsid w:val="003D5CC5"/>
    <w:rsid w:val="003D5F5B"/>
    <w:rsid w:val="003D6098"/>
    <w:rsid w:val="003D6103"/>
    <w:rsid w:val="003D6526"/>
    <w:rsid w:val="003D674F"/>
    <w:rsid w:val="003D7147"/>
    <w:rsid w:val="003D7A1F"/>
    <w:rsid w:val="003E000C"/>
    <w:rsid w:val="003E00C8"/>
    <w:rsid w:val="003E03FD"/>
    <w:rsid w:val="003E0451"/>
    <w:rsid w:val="003E0B6B"/>
    <w:rsid w:val="003E151F"/>
    <w:rsid w:val="003E1750"/>
    <w:rsid w:val="003E1852"/>
    <w:rsid w:val="003E1946"/>
    <w:rsid w:val="003E2331"/>
    <w:rsid w:val="003E23EA"/>
    <w:rsid w:val="003E2624"/>
    <w:rsid w:val="003E26D6"/>
    <w:rsid w:val="003E314C"/>
    <w:rsid w:val="003E31B6"/>
    <w:rsid w:val="003E36E9"/>
    <w:rsid w:val="003E425F"/>
    <w:rsid w:val="003E44EF"/>
    <w:rsid w:val="003E46D5"/>
    <w:rsid w:val="003E4F67"/>
    <w:rsid w:val="003E5214"/>
    <w:rsid w:val="003E5751"/>
    <w:rsid w:val="003E5AC4"/>
    <w:rsid w:val="003E5BA4"/>
    <w:rsid w:val="003E67E4"/>
    <w:rsid w:val="003E6F56"/>
    <w:rsid w:val="003E7473"/>
    <w:rsid w:val="003E7A18"/>
    <w:rsid w:val="003E7CCD"/>
    <w:rsid w:val="003F04BF"/>
    <w:rsid w:val="003F0B12"/>
    <w:rsid w:val="003F11F1"/>
    <w:rsid w:val="003F24A2"/>
    <w:rsid w:val="003F2689"/>
    <w:rsid w:val="003F3331"/>
    <w:rsid w:val="003F37CB"/>
    <w:rsid w:val="003F3B82"/>
    <w:rsid w:val="003F46C1"/>
    <w:rsid w:val="003F481C"/>
    <w:rsid w:val="003F48CD"/>
    <w:rsid w:val="003F50E6"/>
    <w:rsid w:val="003F51B3"/>
    <w:rsid w:val="003F56F5"/>
    <w:rsid w:val="003F57A1"/>
    <w:rsid w:val="003F5A67"/>
    <w:rsid w:val="003F5B92"/>
    <w:rsid w:val="003F5D5B"/>
    <w:rsid w:val="003F5FBA"/>
    <w:rsid w:val="003F64EC"/>
    <w:rsid w:val="003F69B9"/>
    <w:rsid w:val="003F6BE5"/>
    <w:rsid w:val="003F6D22"/>
    <w:rsid w:val="003F7234"/>
    <w:rsid w:val="003F72D3"/>
    <w:rsid w:val="003F77AF"/>
    <w:rsid w:val="004003A1"/>
    <w:rsid w:val="00400404"/>
    <w:rsid w:val="00400D93"/>
    <w:rsid w:val="0040131E"/>
    <w:rsid w:val="0040197F"/>
    <w:rsid w:val="004019A6"/>
    <w:rsid w:val="00402601"/>
    <w:rsid w:val="00402D59"/>
    <w:rsid w:val="00402EFC"/>
    <w:rsid w:val="004036C8"/>
    <w:rsid w:val="0040391E"/>
    <w:rsid w:val="00403AED"/>
    <w:rsid w:val="00403B01"/>
    <w:rsid w:val="004045BC"/>
    <w:rsid w:val="00404A82"/>
    <w:rsid w:val="00404DDB"/>
    <w:rsid w:val="0040506B"/>
    <w:rsid w:val="0040574E"/>
    <w:rsid w:val="00405DEB"/>
    <w:rsid w:val="004061C8"/>
    <w:rsid w:val="004066D8"/>
    <w:rsid w:val="00407036"/>
    <w:rsid w:val="0040757A"/>
    <w:rsid w:val="00410399"/>
    <w:rsid w:val="00410C08"/>
    <w:rsid w:val="00410C59"/>
    <w:rsid w:val="00411124"/>
    <w:rsid w:val="00411A7D"/>
    <w:rsid w:val="00411B19"/>
    <w:rsid w:val="00412182"/>
    <w:rsid w:val="004121B5"/>
    <w:rsid w:val="004125B8"/>
    <w:rsid w:val="00412A00"/>
    <w:rsid w:val="00412D17"/>
    <w:rsid w:val="00412ECF"/>
    <w:rsid w:val="0041310D"/>
    <w:rsid w:val="004136A5"/>
    <w:rsid w:val="004137CA"/>
    <w:rsid w:val="004144D6"/>
    <w:rsid w:val="00414CC4"/>
    <w:rsid w:val="00415F80"/>
    <w:rsid w:val="00416658"/>
    <w:rsid w:val="00416CE2"/>
    <w:rsid w:val="00416D10"/>
    <w:rsid w:val="004173F2"/>
    <w:rsid w:val="0041761C"/>
    <w:rsid w:val="004178C2"/>
    <w:rsid w:val="00417CA0"/>
    <w:rsid w:val="00417E8E"/>
    <w:rsid w:val="00420364"/>
    <w:rsid w:val="004205EF"/>
    <w:rsid w:val="0042066C"/>
    <w:rsid w:val="00421332"/>
    <w:rsid w:val="004222DC"/>
    <w:rsid w:val="004227C9"/>
    <w:rsid w:val="00422AC8"/>
    <w:rsid w:val="00422BF4"/>
    <w:rsid w:val="00423045"/>
    <w:rsid w:val="004235AC"/>
    <w:rsid w:val="0042398F"/>
    <w:rsid w:val="00423B1C"/>
    <w:rsid w:val="00423CA0"/>
    <w:rsid w:val="00424038"/>
    <w:rsid w:val="004242D8"/>
    <w:rsid w:val="00424630"/>
    <w:rsid w:val="00425337"/>
    <w:rsid w:val="00425492"/>
    <w:rsid w:val="004259ED"/>
    <w:rsid w:val="00425ED9"/>
    <w:rsid w:val="004271CF"/>
    <w:rsid w:val="004276F0"/>
    <w:rsid w:val="00427DCA"/>
    <w:rsid w:val="00430A04"/>
    <w:rsid w:val="004314F3"/>
    <w:rsid w:val="00432001"/>
    <w:rsid w:val="00432137"/>
    <w:rsid w:val="00432167"/>
    <w:rsid w:val="00432D9B"/>
    <w:rsid w:val="00433BD6"/>
    <w:rsid w:val="00434B22"/>
    <w:rsid w:val="00434C20"/>
    <w:rsid w:val="0043512B"/>
    <w:rsid w:val="00435E0F"/>
    <w:rsid w:val="004363BA"/>
    <w:rsid w:val="004363F5"/>
    <w:rsid w:val="00436685"/>
    <w:rsid w:val="00436E6F"/>
    <w:rsid w:val="00437AC3"/>
    <w:rsid w:val="004405EC"/>
    <w:rsid w:val="00440A1C"/>
    <w:rsid w:val="00440F61"/>
    <w:rsid w:val="0044100B"/>
    <w:rsid w:val="00441DEE"/>
    <w:rsid w:val="00442BE8"/>
    <w:rsid w:val="00443148"/>
    <w:rsid w:val="004432AB"/>
    <w:rsid w:val="00443354"/>
    <w:rsid w:val="00443B25"/>
    <w:rsid w:val="00443B2D"/>
    <w:rsid w:val="0044449F"/>
    <w:rsid w:val="00444A2E"/>
    <w:rsid w:val="00444F1B"/>
    <w:rsid w:val="004452BA"/>
    <w:rsid w:val="00445696"/>
    <w:rsid w:val="00445EEB"/>
    <w:rsid w:val="00446515"/>
    <w:rsid w:val="00446545"/>
    <w:rsid w:val="00446B86"/>
    <w:rsid w:val="00447156"/>
    <w:rsid w:val="00447F37"/>
    <w:rsid w:val="00450784"/>
    <w:rsid w:val="00450823"/>
    <w:rsid w:val="00450A57"/>
    <w:rsid w:val="004512E9"/>
    <w:rsid w:val="00451310"/>
    <w:rsid w:val="004513F1"/>
    <w:rsid w:val="004518AA"/>
    <w:rsid w:val="00451AEC"/>
    <w:rsid w:val="00451F30"/>
    <w:rsid w:val="0045240E"/>
    <w:rsid w:val="00452F90"/>
    <w:rsid w:val="0045302F"/>
    <w:rsid w:val="0045311A"/>
    <w:rsid w:val="00453531"/>
    <w:rsid w:val="00454057"/>
    <w:rsid w:val="00454355"/>
    <w:rsid w:val="004544D3"/>
    <w:rsid w:val="004546EB"/>
    <w:rsid w:val="00454BBA"/>
    <w:rsid w:val="00454E21"/>
    <w:rsid w:val="00456687"/>
    <w:rsid w:val="004569E9"/>
    <w:rsid w:val="00456C26"/>
    <w:rsid w:val="00456CDC"/>
    <w:rsid w:val="00456E3F"/>
    <w:rsid w:val="00457273"/>
    <w:rsid w:val="00457413"/>
    <w:rsid w:val="00457A49"/>
    <w:rsid w:val="00457C43"/>
    <w:rsid w:val="00460113"/>
    <w:rsid w:val="00460172"/>
    <w:rsid w:val="004603B8"/>
    <w:rsid w:val="0046088D"/>
    <w:rsid w:val="00460E45"/>
    <w:rsid w:val="004614E9"/>
    <w:rsid w:val="00461870"/>
    <w:rsid w:val="00461921"/>
    <w:rsid w:val="004627EB"/>
    <w:rsid w:val="00462B6D"/>
    <w:rsid w:val="00462BF3"/>
    <w:rsid w:val="004636B2"/>
    <w:rsid w:val="00463D75"/>
    <w:rsid w:val="00464563"/>
    <w:rsid w:val="00464794"/>
    <w:rsid w:val="00464A53"/>
    <w:rsid w:val="00464D17"/>
    <w:rsid w:val="00465949"/>
    <w:rsid w:val="0046650A"/>
    <w:rsid w:val="00466FBE"/>
    <w:rsid w:val="00467113"/>
    <w:rsid w:val="00467510"/>
    <w:rsid w:val="00467617"/>
    <w:rsid w:val="00467866"/>
    <w:rsid w:val="00467F7D"/>
    <w:rsid w:val="00470159"/>
    <w:rsid w:val="00470292"/>
    <w:rsid w:val="00470767"/>
    <w:rsid w:val="0047081C"/>
    <w:rsid w:val="00470B0E"/>
    <w:rsid w:val="0047185D"/>
    <w:rsid w:val="0047193A"/>
    <w:rsid w:val="004719D9"/>
    <w:rsid w:val="00471DF7"/>
    <w:rsid w:val="00471FB0"/>
    <w:rsid w:val="00472067"/>
    <w:rsid w:val="00472366"/>
    <w:rsid w:val="0047255B"/>
    <w:rsid w:val="00473159"/>
    <w:rsid w:val="00474CE1"/>
    <w:rsid w:val="00475067"/>
    <w:rsid w:val="004750A6"/>
    <w:rsid w:val="0047533C"/>
    <w:rsid w:val="00475AAE"/>
    <w:rsid w:val="00475B0E"/>
    <w:rsid w:val="00475CDA"/>
    <w:rsid w:val="00475ED3"/>
    <w:rsid w:val="0047648F"/>
    <w:rsid w:val="00477CC8"/>
    <w:rsid w:val="00480C07"/>
    <w:rsid w:val="004815C3"/>
    <w:rsid w:val="004817C2"/>
    <w:rsid w:val="00481974"/>
    <w:rsid w:val="00481E20"/>
    <w:rsid w:val="004826CA"/>
    <w:rsid w:val="004829E4"/>
    <w:rsid w:val="00482A8B"/>
    <w:rsid w:val="00482C97"/>
    <w:rsid w:val="00483199"/>
    <w:rsid w:val="00483556"/>
    <w:rsid w:val="004835C0"/>
    <w:rsid w:val="0048395A"/>
    <w:rsid w:val="00483C63"/>
    <w:rsid w:val="00483D18"/>
    <w:rsid w:val="004851ED"/>
    <w:rsid w:val="00485C7F"/>
    <w:rsid w:val="00485E4B"/>
    <w:rsid w:val="004860D0"/>
    <w:rsid w:val="0048626B"/>
    <w:rsid w:val="004862B2"/>
    <w:rsid w:val="00486421"/>
    <w:rsid w:val="00486C3F"/>
    <w:rsid w:val="0049042D"/>
    <w:rsid w:val="00491482"/>
    <w:rsid w:val="004922E9"/>
    <w:rsid w:val="004924C2"/>
    <w:rsid w:val="00492B30"/>
    <w:rsid w:val="0049445A"/>
    <w:rsid w:val="004957BA"/>
    <w:rsid w:val="00495E2B"/>
    <w:rsid w:val="00495E59"/>
    <w:rsid w:val="004962B7"/>
    <w:rsid w:val="0049668B"/>
    <w:rsid w:val="00496B36"/>
    <w:rsid w:val="00496B56"/>
    <w:rsid w:val="00496D2C"/>
    <w:rsid w:val="00496FAB"/>
    <w:rsid w:val="0049712C"/>
    <w:rsid w:val="00497ED8"/>
    <w:rsid w:val="004A0415"/>
    <w:rsid w:val="004A09A8"/>
    <w:rsid w:val="004A0ABF"/>
    <w:rsid w:val="004A0BC4"/>
    <w:rsid w:val="004A0D0F"/>
    <w:rsid w:val="004A0F40"/>
    <w:rsid w:val="004A0FB9"/>
    <w:rsid w:val="004A1469"/>
    <w:rsid w:val="004A1A59"/>
    <w:rsid w:val="004A29AB"/>
    <w:rsid w:val="004A2ADA"/>
    <w:rsid w:val="004A3082"/>
    <w:rsid w:val="004A384A"/>
    <w:rsid w:val="004A3E20"/>
    <w:rsid w:val="004A3F9C"/>
    <w:rsid w:val="004A4159"/>
    <w:rsid w:val="004A432E"/>
    <w:rsid w:val="004A496A"/>
    <w:rsid w:val="004A57C5"/>
    <w:rsid w:val="004A5C0B"/>
    <w:rsid w:val="004A5EB5"/>
    <w:rsid w:val="004A6E82"/>
    <w:rsid w:val="004A7025"/>
    <w:rsid w:val="004A72AA"/>
    <w:rsid w:val="004A73F4"/>
    <w:rsid w:val="004A749D"/>
    <w:rsid w:val="004A7615"/>
    <w:rsid w:val="004A7988"/>
    <w:rsid w:val="004B0347"/>
    <w:rsid w:val="004B06F9"/>
    <w:rsid w:val="004B08E3"/>
    <w:rsid w:val="004B096D"/>
    <w:rsid w:val="004B09E2"/>
    <w:rsid w:val="004B0C5E"/>
    <w:rsid w:val="004B0D75"/>
    <w:rsid w:val="004B1601"/>
    <w:rsid w:val="004B178B"/>
    <w:rsid w:val="004B27B0"/>
    <w:rsid w:val="004B2E12"/>
    <w:rsid w:val="004B383C"/>
    <w:rsid w:val="004B3F7D"/>
    <w:rsid w:val="004B4B0A"/>
    <w:rsid w:val="004B55C3"/>
    <w:rsid w:val="004B5676"/>
    <w:rsid w:val="004B5725"/>
    <w:rsid w:val="004B5C6F"/>
    <w:rsid w:val="004B66E5"/>
    <w:rsid w:val="004B6751"/>
    <w:rsid w:val="004B694E"/>
    <w:rsid w:val="004B6D95"/>
    <w:rsid w:val="004B6E86"/>
    <w:rsid w:val="004B7C39"/>
    <w:rsid w:val="004B7FB3"/>
    <w:rsid w:val="004C01F1"/>
    <w:rsid w:val="004C028B"/>
    <w:rsid w:val="004C057B"/>
    <w:rsid w:val="004C06B5"/>
    <w:rsid w:val="004C0C07"/>
    <w:rsid w:val="004C0E4B"/>
    <w:rsid w:val="004C1190"/>
    <w:rsid w:val="004C1D86"/>
    <w:rsid w:val="004C22C7"/>
    <w:rsid w:val="004C274D"/>
    <w:rsid w:val="004C335D"/>
    <w:rsid w:val="004C34A5"/>
    <w:rsid w:val="004C3DD8"/>
    <w:rsid w:val="004C4162"/>
    <w:rsid w:val="004C4234"/>
    <w:rsid w:val="004C4285"/>
    <w:rsid w:val="004C449C"/>
    <w:rsid w:val="004C5057"/>
    <w:rsid w:val="004C572A"/>
    <w:rsid w:val="004C589E"/>
    <w:rsid w:val="004C6038"/>
    <w:rsid w:val="004C6D3A"/>
    <w:rsid w:val="004C764E"/>
    <w:rsid w:val="004C7FBA"/>
    <w:rsid w:val="004D032B"/>
    <w:rsid w:val="004D048C"/>
    <w:rsid w:val="004D0C2B"/>
    <w:rsid w:val="004D0EB6"/>
    <w:rsid w:val="004D1155"/>
    <w:rsid w:val="004D1631"/>
    <w:rsid w:val="004D18B2"/>
    <w:rsid w:val="004D197C"/>
    <w:rsid w:val="004D2231"/>
    <w:rsid w:val="004D2A75"/>
    <w:rsid w:val="004D2A97"/>
    <w:rsid w:val="004D2AF9"/>
    <w:rsid w:val="004D3392"/>
    <w:rsid w:val="004D3617"/>
    <w:rsid w:val="004D371A"/>
    <w:rsid w:val="004D42A1"/>
    <w:rsid w:val="004D43CA"/>
    <w:rsid w:val="004D4470"/>
    <w:rsid w:val="004D45BF"/>
    <w:rsid w:val="004D4730"/>
    <w:rsid w:val="004D47E4"/>
    <w:rsid w:val="004D484D"/>
    <w:rsid w:val="004D5187"/>
    <w:rsid w:val="004D52DF"/>
    <w:rsid w:val="004D52E3"/>
    <w:rsid w:val="004D5517"/>
    <w:rsid w:val="004D58C5"/>
    <w:rsid w:val="004D5C99"/>
    <w:rsid w:val="004D5F33"/>
    <w:rsid w:val="004D7236"/>
    <w:rsid w:val="004D751F"/>
    <w:rsid w:val="004D7753"/>
    <w:rsid w:val="004D7BE0"/>
    <w:rsid w:val="004D7C3F"/>
    <w:rsid w:val="004E09E0"/>
    <w:rsid w:val="004E0A8B"/>
    <w:rsid w:val="004E0DD1"/>
    <w:rsid w:val="004E151E"/>
    <w:rsid w:val="004E1DAD"/>
    <w:rsid w:val="004E1FDF"/>
    <w:rsid w:val="004E2738"/>
    <w:rsid w:val="004E29AA"/>
    <w:rsid w:val="004E2B0F"/>
    <w:rsid w:val="004E324B"/>
    <w:rsid w:val="004E3569"/>
    <w:rsid w:val="004E416D"/>
    <w:rsid w:val="004E46A0"/>
    <w:rsid w:val="004E4FED"/>
    <w:rsid w:val="004E5070"/>
    <w:rsid w:val="004E535D"/>
    <w:rsid w:val="004E5A80"/>
    <w:rsid w:val="004E649F"/>
    <w:rsid w:val="004E6A76"/>
    <w:rsid w:val="004E6AF0"/>
    <w:rsid w:val="004E762D"/>
    <w:rsid w:val="004E7995"/>
    <w:rsid w:val="004E7B55"/>
    <w:rsid w:val="004F0085"/>
    <w:rsid w:val="004F0177"/>
    <w:rsid w:val="004F0466"/>
    <w:rsid w:val="004F0874"/>
    <w:rsid w:val="004F0919"/>
    <w:rsid w:val="004F0C6E"/>
    <w:rsid w:val="004F0EBE"/>
    <w:rsid w:val="004F1724"/>
    <w:rsid w:val="004F37C4"/>
    <w:rsid w:val="004F3BF1"/>
    <w:rsid w:val="004F3E0D"/>
    <w:rsid w:val="004F4901"/>
    <w:rsid w:val="004F4C2B"/>
    <w:rsid w:val="004F5521"/>
    <w:rsid w:val="004F5688"/>
    <w:rsid w:val="004F5919"/>
    <w:rsid w:val="004F6108"/>
    <w:rsid w:val="004F663F"/>
    <w:rsid w:val="004F74DE"/>
    <w:rsid w:val="004F7845"/>
    <w:rsid w:val="004F7CF9"/>
    <w:rsid w:val="00500218"/>
    <w:rsid w:val="0050081A"/>
    <w:rsid w:val="00500DD4"/>
    <w:rsid w:val="00501597"/>
    <w:rsid w:val="00501C5B"/>
    <w:rsid w:val="00501F04"/>
    <w:rsid w:val="005026D9"/>
    <w:rsid w:val="0050316F"/>
    <w:rsid w:val="005047FA"/>
    <w:rsid w:val="00504BC9"/>
    <w:rsid w:val="00504F41"/>
    <w:rsid w:val="0050508A"/>
    <w:rsid w:val="0050524A"/>
    <w:rsid w:val="00505F87"/>
    <w:rsid w:val="0050677C"/>
    <w:rsid w:val="00506A29"/>
    <w:rsid w:val="0050702D"/>
    <w:rsid w:val="0050754C"/>
    <w:rsid w:val="00507A70"/>
    <w:rsid w:val="00507EE4"/>
    <w:rsid w:val="00507FB3"/>
    <w:rsid w:val="005104CD"/>
    <w:rsid w:val="00510A07"/>
    <w:rsid w:val="00510BE5"/>
    <w:rsid w:val="00511AEA"/>
    <w:rsid w:val="005121C1"/>
    <w:rsid w:val="005129E6"/>
    <w:rsid w:val="00512A52"/>
    <w:rsid w:val="00512C2B"/>
    <w:rsid w:val="00512FE2"/>
    <w:rsid w:val="005131AB"/>
    <w:rsid w:val="00513444"/>
    <w:rsid w:val="00513D43"/>
    <w:rsid w:val="00514027"/>
    <w:rsid w:val="00514536"/>
    <w:rsid w:val="00514926"/>
    <w:rsid w:val="005149E4"/>
    <w:rsid w:val="00514D78"/>
    <w:rsid w:val="005150DB"/>
    <w:rsid w:val="005153B9"/>
    <w:rsid w:val="00515A0B"/>
    <w:rsid w:val="0051688D"/>
    <w:rsid w:val="00516B79"/>
    <w:rsid w:val="0051706C"/>
    <w:rsid w:val="00517612"/>
    <w:rsid w:val="00520539"/>
    <w:rsid w:val="005208BE"/>
    <w:rsid w:val="00520F22"/>
    <w:rsid w:val="00520F27"/>
    <w:rsid w:val="005213AC"/>
    <w:rsid w:val="0052171B"/>
    <w:rsid w:val="0052194B"/>
    <w:rsid w:val="005229D5"/>
    <w:rsid w:val="00523410"/>
    <w:rsid w:val="005236D5"/>
    <w:rsid w:val="005241A0"/>
    <w:rsid w:val="00524383"/>
    <w:rsid w:val="00524DB8"/>
    <w:rsid w:val="00524E76"/>
    <w:rsid w:val="0052537D"/>
    <w:rsid w:val="005253FE"/>
    <w:rsid w:val="00525AAC"/>
    <w:rsid w:val="00525B3F"/>
    <w:rsid w:val="00525B94"/>
    <w:rsid w:val="00526A5A"/>
    <w:rsid w:val="005271A8"/>
    <w:rsid w:val="005272C1"/>
    <w:rsid w:val="00527451"/>
    <w:rsid w:val="005277F3"/>
    <w:rsid w:val="00527D7A"/>
    <w:rsid w:val="005303D7"/>
    <w:rsid w:val="00530E72"/>
    <w:rsid w:val="00531506"/>
    <w:rsid w:val="0053248B"/>
    <w:rsid w:val="0053295D"/>
    <w:rsid w:val="00533512"/>
    <w:rsid w:val="00533AB6"/>
    <w:rsid w:val="0053426E"/>
    <w:rsid w:val="00534418"/>
    <w:rsid w:val="00534D53"/>
    <w:rsid w:val="0053504D"/>
    <w:rsid w:val="005353CF"/>
    <w:rsid w:val="00535CDB"/>
    <w:rsid w:val="005360F8"/>
    <w:rsid w:val="00536144"/>
    <w:rsid w:val="005364C0"/>
    <w:rsid w:val="005366DB"/>
    <w:rsid w:val="00536F7E"/>
    <w:rsid w:val="0053700A"/>
    <w:rsid w:val="0053701E"/>
    <w:rsid w:val="0053719C"/>
    <w:rsid w:val="0053759D"/>
    <w:rsid w:val="00537B54"/>
    <w:rsid w:val="00537D51"/>
    <w:rsid w:val="00540219"/>
    <w:rsid w:val="00541136"/>
    <w:rsid w:val="0054193C"/>
    <w:rsid w:val="00541A0B"/>
    <w:rsid w:val="00541BFF"/>
    <w:rsid w:val="00542038"/>
    <w:rsid w:val="00542558"/>
    <w:rsid w:val="00542F1A"/>
    <w:rsid w:val="00543730"/>
    <w:rsid w:val="0054394E"/>
    <w:rsid w:val="00543985"/>
    <w:rsid w:val="00543EAD"/>
    <w:rsid w:val="0054422B"/>
    <w:rsid w:val="0054447B"/>
    <w:rsid w:val="005448DA"/>
    <w:rsid w:val="005450DC"/>
    <w:rsid w:val="005451BD"/>
    <w:rsid w:val="00545216"/>
    <w:rsid w:val="00545542"/>
    <w:rsid w:val="005466B5"/>
    <w:rsid w:val="005467E6"/>
    <w:rsid w:val="00547164"/>
    <w:rsid w:val="00547453"/>
    <w:rsid w:val="00547959"/>
    <w:rsid w:val="0055083E"/>
    <w:rsid w:val="00550EC9"/>
    <w:rsid w:val="005510A1"/>
    <w:rsid w:val="00551394"/>
    <w:rsid w:val="00551750"/>
    <w:rsid w:val="00551A33"/>
    <w:rsid w:val="0055230B"/>
    <w:rsid w:val="00552DDF"/>
    <w:rsid w:val="00553EC2"/>
    <w:rsid w:val="0055403D"/>
    <w:rsid w:val="00554279"/>
    <w:rsid w:val="00554F3B"/>
    <w:rsid w:val="00555128"/>
    <w:rsid w:val="00555222"/>
    <w:rsid w:val="0055538C"/>
    <w:rsid w:val="00555551"/>
    <w:rsid w:val="005558E8"/>
    <w:rsid w:val="0055597F"/>
    <w:rsid w:val="00555B66"/>
    <w:rsid w:val="00555E03"/>
    <w:rsid w:val="005562E7"/>
    <w:rsid w:val="005565E1"/>
    <w:rsid w:val="005574E0"/>
    <w:rsid w:val="00557DEF"/>
    <w:rsid w:val="00560CE7"/>
    <w:rsid w:val="00560E9B"/>
    <w:rsid w:val="005617D8"/>
    <w:rsid w:val="00561DB2"/>
    <w:rsid w:val="00561DD9"/>
    <w:rsid w:val="005624B3"/>
    <w:rsid w:val="00562A8D"/>
    <w:rsid w:val="00563168"/>
    <w:rsid w:val="005634B4"/>
    <w:rsid w:val="0056412D"/>
    <w:rsid w:val="00564B18"/>
    <w:rsid w:val="00564ED2"/>
    <w:rsid w:val="00565436"/>
    <w:rsid w:val="00565E71"/>
    <w:rsid w:val="005665F9"/>
    <w:rsid w:val="00567509"/>
    <w:rsid w:val="005678C5"/>
    <w:rsid w:val="00567AEC"/>
    <w:rsid w:val="00570B50"/>
    <w:rsid w:val="00570B83"/>
    <w:rsid w:val="00571664"/>
    <w:rsid w:val="005720E8"/>
    <w:rsid w:val="00572845"/>
    <w:rsid w:val="00572F92"/>
    <w:rsid w:val="005734DA"/>
    <w:rsid w:val="005738CB"/>
    <w:rsid w:val="005740C7"/>
    <w:rsid w:val="005741D8"/>
    <w:rsid w:val="005743B9"/>
    <w:rsid w:val="005747F4"/>
    <w:rsid w:val="00574CC9"/>
    <w:rsid w:val="00575E4B"/>
    <w:rsid w:val="00575EF1"/>
    <w:rsid w:val="005762D8"/>
    <w:rsid w:val="005767CD"/>
    <w:rsid w:val="00576E55"/>
    <w:rsid w:val="00577097"/>
    <w:rsid w:val="005776C1"/>
    <w:rsid w:val="0058006E"/>
    <w:rsid w:val="005801A6"/>
    <w:rsid w:val="0058078C"/>
    <w:rsid w:val="00581440"/>
    <w:rsid w:val="00581D0A"/>
    <w:rsid w:val="005822A7"/>
    <w:rsid w:val="005827CE"/>
    <w:rsid w:val="0058351E"/>
    <w:rsid w:val="00583BF8"/>
    <w:rsid w:val="00583F7D"/>
    <w:rsid w:val="00584BB3"/>
    <w:rsid w:val="0058543C"/>
    <w:rsid w:val="005855D2"/>
    <w:rsid w:val="00586354"/>
    <w:rsid w:val="005863CE"/>
    <w:rsid w:val="0058653F"/>
    <w:rsid w:val="00587546"/>
    <w:rsid w:val="00587897"/>
    <w:rsid w:val="005879D0"/>
    <w:rsid w:val="00590185"/>
    <w:rsid w:val="00590362"/>
    <w:rsid w:val="00590C72"/>
    <w:rsid w:val="00591D6E"/>
    <w:rsid w:val="00592842"/>
    <w:rsid w:val="0059285A"/>
    <w:rsid w:val="00592D0E"/>
    <w:rsid w:val="00593222"/>
    <w:rsid w:val="0059360B"/>
    <w:rsid w:val="00593662"/>
    <w:rsid w:val="00593CE6"/>
    <w:rsid w:val="00593E3F"/>
    <w:rsid w:val="00593E8F"/>
    <w:rsid w:val="00593F02"/>
    <w:rsid w:val="00594666"/>
    <w:rsid w:val="00594925"/>
    <w:rsid w:val="005952F9"/>
    <w:rsid w:val="00595B5F"/>
    <w:rsid w:val="00595EF1"/>
    <w:rsid w:val="00596778"/>
    <w:rsid w:val="00596D1D"/>
    <w:rsid w:val="00596F5E"/>
    <w:rsid w:val="005971A8"/>
    <w:rsid w:val="0059722D"/>
    <w:rsid w:val="00597B1A"/>
    <w:rsid w:val="00597CB2"/>
    <w:rsid w:val="005A05EC"/>
    <w:rsid w:val="005A083F"/>
    <w:rsid w:val="005A1225"/>
    <w:rsid w:val="005A14D9"/>
    <w:rsid w:val="005A1569"/>
    <w:rsid w:val="005A18F0"/>
    <w:rsid w:val="005A1F01"/>
    <w:rsid w:val="005A2684"/>
    <w:rsid w:val="005A2AC7"/>
    <w:rsid w:val="005A2C55"/>
    <w:rsid w:val="005A3D96"/>
    <w:rsid w:val="005A42AA"/>
    <w:rsid w:val="005A4811"/>
    <w:rsid w:val="005A4EB6"/>
    <w:rsid w:val="005A546B"/>
    <w:rsid w:val="005A570B"/>
    <w:rsid w:val="005A5FDD"/>
    <w:rsid w:val="005A64C3"/>
    <w:rsid w:val="005A652B"/>
    <w:rsid w:val="005A658F"/>
    <w:rsid w:val="005A6DA3"/>
    <w:rsid w:val="005A78CD"/>
    <w:rsid w:val="005A7DA4"/>
    <w:rsid w:val="005B01D6"/>
    <w:rsid w:val="005B03C4"/>
    <w:rsid w:val="005B0EC8"/>
    <w:rsid w:val="005B15D9"/>
    <w:rsid w:val="005B188B"/>
    <w:rsid w:val="005B1DA1"/>
    <w:rsid w:val="005B2BD2"/>
    <w:rsid w:val="005B2C7F"/>
    <w:rsid w:val="005B3796"/>
    <w:rsid w:val="005B3C41"/>
    <w:rsid w:val="005B3CB9"/>
    <w:rsid w:val="005B46BD"/>
    <w:rsid w:val="005B5CE6"/>
    <w:rsid w:val="005B619B"/>
    <w:rsid w:val="005B69A5"/>
    <w:rsid w:val="005B6A2E"/>
    <w:rsid w:val="005B6BE0"/>
    <w:rsid w:val="005B6C1C"/>
    <w:rsid w:val="005B6CF1"/>
    <w:rsid w:val="005B759D"/>
    <w:rsid w:val="005B7603"/>
    <w:rsid w:val="005C0C7E"/>
    <w:rsid w:val="005C0E0D"/>
    <w:rsid w:val="005C1317"/>
    <w:rsid w:val="005C1949"/>
    <w:rsid w:val="005C2108"/>
    <w:rsid w:val="005C2849"/>
    <w:rsid w:val="005C2AAB"/>
    <w:rsid w:val="005C2ABA"/>
    <w:rsid w:val="005C3483"/>
    <w:rsid w:val="005C35DB"/>
    <w:rsid w:val="005C371A"/>
    <w:rsid w:val="005C375D"/>
    <w:rsid w:val="005C4349"/>
    <w:rsid w:val="005C4431"/>
    <w:rsid w:val="005C45BC"/>
    <w:rsid w:val="005C48D4"/>
    <w:rsid w:val="005C4B06"/>
    <w:rsid w:val="005C4FE5"/>
    <w:rsid w:val="005C5816"/>
    <w:rsid w:val="005C6449"/>
    <w:rsid w:val="005C77C4"/>
    <w:rsid w:val="005C77F9"/>
    <w:rsid w:val="005C7D8B"/>
    <w:rsid w:val="005D00BF"/>
    <w:rsid w:val="005D0146"/>
    <w:rsid w:val="005D0A7B"/>
    <w:rsid w:val="005D0E38"/>
    <w:rsid w:val="005D13BD"/>
    <w:rsid w:val="005D18A1"/>
    <w:rsid w:val="005D1D7B"/>
    <w:rsid w:val="005D20BA"/>
    <w:rsid w:val="005D2ADD"/>
    <w:rsid w:val="005D2B2F"/>
    <w:rsid w:val="005D2B7B"/>
    <w:rsid w:val="005D2E4E"/>
    <w:rsid w:val="005D30E6"/>
    <w:rsid w:val="005D38AC"/>
    <w:rsid w:val="005D38D7"/>
    <w:rsid w:val="005D3961"/>
    <w:rsid w:val="005D3BE8"/>
    <w:rsid w:val="005D3CD0"/>
    <w:rsid w:val="005D453A"/>
    <w:rsid w:val="005D50D0"/>
    <w:rsid w:val="005D5BFC"/>
    <w:rsid w:val="005D6967"/>
    <w:rsid w:val="005D6C73"/>
    <w:rsid w:val="005D7243"/>
    <w:rsid w:val="005D73B0"/>
    <w:rsid w:val="005D7525"/>
    <w:rsid w:val="005D7842"/>
    <w:rsid w:val="005D7A12"/>
    <w:rsid w:val="005D7DD0"/>
    <w:rsid w:val="005E019C"/>
    <w:rsid w:val="005E0B6A"/>
    <w:rsid w:val="005E167B"/>
    <w:rsid w:val="005E178A"/>
    <w:rsid w:val="005E191F"/>
    <w:rsid w:val="005E1B11"/>
    <w:rsid w:val="005E22EC"/>
    <w:rsid w:val="005E23C0"/>
    <w:rsid w:val="005E27A1"/>
    <w:rsid w:val="005E34AE"/>
    <w:rsid w:val="005E3922"/>
    <w:rsid w:val="005E3D51"/>
    <w:rsid w:val="005E42CC"/>
    <w:rsid w:val="005E454C"/>
    <w:rsid w:val="005E4EE8"/>
    <w:rsid w:val="005E4F6B"/>
    <w:rsid w:val="005E511E"/>
    <w:rsid w:val="005E521C"/>
    <w:rsid w:val="005E5B86"/>
    <w:rsid w:val="005E6307"/>
    <w:rsid w:val="005E68A2"/>
    <w:rsid w:val="005E74CE"/>
    <w:rsid w:val="005E7704"/>
    <w:rsid w:val="005E7743"/>
    <w:rsid w:val="005E79BB"/>
    <w:rsid w:val="005F0697"/>
    <w:rsid w:val="005F0CA1"/>
    <w:rsid w:val="005F0CD3"/>
    <w:rsid w:val="005F0F8A"/>
    <w:rsid w:val="005F1223"/>
    <w:rsid w:val="005F176E"/>
    <w:rsid w:val="005F1965"/>
    <w:rsid w:val="005F1EF2"/>
    <w:rsid w:val="005F2137"/>
    <w:rsid w:val="005F2245"/>
    <w:rsid w:val="005F24AB"/>
    <w:rsid w:val="005F2A17"/>
    <w:rsid w:val="005F3121"/>
    <w:rsid w:val="005F32F7"/>
    <w:rsid w:val="005F36F5"/>
    <w:rsid w:val="005F371E"/>
    <w:rsid w:val="005F39A6"/>
    <w:rsid w:val="005F3B56"/>
    <w:rsid w:val="005F4D90"/>
    <w:rsid w:val="005F5A26"/>
    <w:rsid w:val="005F646D"/>
    <w:rsid w:val="005F7190"/>
    <w:rsid w:val="005F7965"/>
    <w:rsid w:val="005F7C6E"/>
    <w:rsid w:val="0060055A"/>
    <w:rsid w:val="006015D0"/>
    <w:rsid w:val="00601C86"/>
    <w:rsid w:val="00601DCB"/>
    <w:rsid w:val="00601E7E"/>
    <w:rsid w:val="006023D8"/>
    <w:rsid w:val="00602728"/>
    <w:rsid w:val="00602B87"/>
    <w:rsid w:val="006030BF"/>
    <w:rsid w:val="0060312E"/>
    <w:rsid w:val="00603336"/>
    <w:rsid w:val="00603431"/>
    <w:rsid w:val="00604492"/>
    <w:rsid w:val="006046B4"/>
    <w:rsid w:val="00604D55"/>
    <w:rsid w:val="006053B2"/>
    <w:rsid w:val="00605C3B"/>
    <w:rsid w:val="00605CE5"/>
    <w:rsid w:val="00606082"/>
    <w:rsid w:val="006062B0"/>
    <w:rsid w:val="00606A3A"/>
    <w:rsid w:val="00606C23"/>
    <w:rsid w:val="00606F21"/>
    <w:rsid w:val="00607088"/>
    <w:rsid w:val="00607373"/>
    <w:rsid w:val="0060739E"/>
    <w:rsid w:val="0060788F"/>
    <w:rsid w:val="00607DFD"/>
    <w:rsid w:val="00610515"/>
    <w:rsid w:val="006110E7"/>
    <w:rsid w:val="006118DC"/>
    <w:rsid w:val="00611A48"/>
    <w:rsid w:val="00612A6A"/>
    <w:rsid w:val="00612EDD"/>
    <w:rsid w:val="00612FDA"/>
    <w:rsid w:val="00614524"/>
    <w:rsid w:val="00614B5C"/>
    <w:rsid w:val="00614F4E"/>
    <w:rsid w:val="0061589D"/>
    <w:rsid w:val="0061598A"/>
    <w:rsid w:val="00616170"/>
    <w:rsid w:val="0061645F"/>
    <w:rsid w:val="006164DC"/>
    <w:rsid w:val="006168E1"/>
    <w:rsid w:val="006169D2"/>
    <w:rsid w:val="00616E34"/>
    <w:rsid w:val="0061754F"/>
    <w:rsid w:val="00617783"/>
    <w:rsid w:val="006177DA"/>
    <w:rsid w:val="0061792A"/>
    <w:rsid w:val="00617A00"/>
    <w:rsid w:val="0062057B"/>
    <w:rsid w:val="006209F9"/>
    <w:rsid w:val="00620EF0"/>
    <w:rsid w:val="0062137F"/>
    <w:rsid w:val="00621CC4"/>
    <w:rsid w:val="0062245B"/>
    <w:rsid w:val="00622A50"/>
    <w:rsid w:val="00622F21"/>
    <w:rsid w:val="00623046"/>
    <w:rsid w:val="00623715"/>
    <w:rsid w:val="00623F98"/>
    <w:rsid w:val="006240BD"/>
    <w:rsid w:val="00624499"/>
    <w:rsid w:val="00624D18"/>
    <w:rsid w:val="006257A3"/>
    <w:rsid w:val="00625BB1"/>
    <w:rsid w:val="006261DC"/>
    <w:rsid w:val="00626477"/>
    <w:rsid w:val="0062696F"/>
    <w:rsid w:val="00627C81"/>
    <w:rsid w:val="00627D88"/>
    <w:rsid w:val="006301EB"/>
    <w:rsid w:val="0063095D"/>
    <w:rsid w:val="00630FCA"/>
    <w:rsid w:val="00631784"/>
    <w:rsid w:val="0063181B"/>
    <w:rsid w:val="00631878"/>
    <w:rsid w:val="00631B09"/>
    <w:rsid w:val="00632B8C"/>
    <w:rsid w:val="0063337F"/>
    <w:rsid w:val="00633382"/>
    <w:rsid w:val="006335A2"/>
    <w:rsid w:val="006338CC"/>
    <w:rsid w:val="00633E54"/>
    <w:rsid w:val="00633F08"/>
    <w:rsid w:val="00634413"/>
    <w:rsid w:val="006348A8"/>
    <w:rsid w:val="0063595A"/>
    <w:rsid w:val="00635D4D"/>
    <w:rsid w:val="0063609D"/>
    <w:rsid w:val="00636449"/>
    <w:rsid w:val="00636ADC"/>
    <w:rsid w:val="0063702D"/>
    <w:rsid w:val="00637228"/>
    <w:rsid w:val="00637286"/>
    <w:rsid w:val="00637976"/>
    <w:rsid w:val="00637DB8"/>
    <w:rsid w:val="00637E48"/>
    <w:rsid w:val="00640E33"/>
    <w:rsid w:val="00640F1E"/>
    <w:rsid w:val="00641797"/>
    <w:rsid w:val="00642087"/>
    <w:rsid w:val="006428C6"/>
    <w:rsid w:val="00642F0E"/>
    <w:rsid w:val="00642FF2"/>
    <w:rsid w:val="006432BE"/>
    <w:rsid w:val="0064379E"/>
    <w:rsid w:val="00644016"/>
    <w:rsid w:val="0064421C"/>
    <w:rsid w:val="006446BE"/>
    <w:rsid w:val="00644B81"/>
    <w:rsid w:val="00645073"/>
    <w:rsid w:val="00645280"/>
    <w:rsid w:val="0064547A"/>
    <w:rsid w:val="0064576C"/>
    <w:rsid w:val="00645E99"/>
    <w:rsid w:val="00645F44"/>
    <w:rsid w:val="006469C9"/>
    <w:rsid w:val="00646C69"/>
    <w:rsid w:val="006477B5"/>
    <w:rsid w:val="0064780A"/>
    <w:rsid w:val="00647B86"/>
    <w:rsid w:val="00647E97"/>
    <w:rsid w:val="0065096D"/>
    <w:rsid w:val="00651FDE"/>
    <w:rsid w:val="00653173"/>
    <w:rsid w:val="006535D8"/>
    <w:rsid w:val="00653DE5"/>
    <w:rsid w:val="00654499"/>
    <w:rsid w:val="00654622"/>
    <w:rsid w:val="00654AC9"/>
    <w:rsid w:val="00654E31"/>
    <w:rsid w:val="00654FC7"/>
    <w:rsid w:val="0065524E"/>
    <w:rsid w:val="006556F9"/>
    <w:rsid w:val="006558A6"/>
    <w:rsid w:val="006559B8"/>
    <w:rsid w:val="00655AEC"/>
    <w:rsid w:val="006568FA"/>
    <w:rsid w:val="0065692B"/>
    <w:rsid w:val="00656EF2"/>
    <w:rsid w:val="00656F04"/>
    <w:rsid w:val="00657493"/>
    <w:rsid w:val="00657669"/>
    <w:rsid w:val="00657A02"/>
    <w:rsid w:val="00657BDA"/>
    <w:rsid w:val="00657C7A"/>
    <w:rsid w:val="00657E5E"/>
    <w:rsid w:val="0066086A"/>
    <w:rsid w:val="00660EC9"/>
    <w:rsid w:val="00661C60"/>
    <w:rsid w:val="006623D2"/>
    <w:rsid w:val="00662517"/>
    <w:rsid w:val="00662A90"/>
    <w:rsid w:val="00662E38"/>
    <w:rsid w:val="00662EEC"/>
    <w:rsid w:val="00663088"/>
    <w:rsid w:val="006632C7"/>
    <w:rsid w:val="0066393E"/>
    <w:rsid w:val="00663B78"/>
    <w:rsid w:val="006651AB"/>
    <w:rsid w:val="006657C1"/>
    <w:rsid w:val="00665A7E"/>
    <w:rsid w:val="00665FAF"/>
    <w:rsid w:val="006663BE"/>
    <w:rsid w:val="00666414"/>
    <w:rsid w:val="00666501"/>
    <w:rsid w:val="0066669B"/>
    <w:rsid w:val="006668DB"/>
    <w:rsid w:val="00666CD1"/>
    <w:rsid w:val="006677B6"/>
    <w:rsid w:val="00667A73"/>
    <w:rsid w:val="00667B70"/>
    <w:rsid w:val="00667EE2"/>
    <w:rsid w:val="00670367"/>
    <w:rsid w:val="006705F1"/>
    <w:rsid w:val="00670F23"/>
    <w:rsid w:val="006718F5"/>
    <w:rsid w:val="00671991"/>
    <w:rsid w:val="006724C8"/>
    <w:rsid w:val="00672650"/>
    <w:rsid w:val="00672BF1"/>
    <w:rsid w:val="00672FAB"/>
    <w:rsid w:val="00673524"/>
    <w:rsid w:val="00673C7A"/>
    <w:rsid w:val="00673F40"/>
    <w:rsid w:val="0067459C"/>
    <w:rsid w:val="006746F9"/>
    <w:rsid w:val="00675D06"/>
    <w:rsid w:val="00675E4D"/>
    <w:rsid w:val="00676B00"/>
    <w:rsid w:val="006779A4"/>
    <w:rsid w:val="00677A9D"/>
    <w:rsid w:val="00677DF5"/>
    <w:rsid w:val="00680474"/>
    <w:rsid w:val="0068096E"/>
    <w:rsid w:val="0068168C"/>
    <w:rsid w:val="00681C18"/>
    <w:rsid w:val="00681F11"/>
    <w:rsid w:val="00682709"/>
    <w:rsid w:val="006828EF"/>
    <w:rsid w:val="00682ACC"/>
    <w:rsid w:val="00682D63"/>
    <w:rsid w:val="00683BB9"/>
    <w:rsid w:val="00683DD4"/>
    <w:rsid w:val="00684158"/>
    <w:rsid w:val="00684485"/>
    <w:rsid w:val="0068458D"/>
    <w:rsid w:val="00684656"/>
    <w:rsid w:val="00684755"/>
    <w:rsid w:val="006851C2"/>
    <w:rsid w:val="00685975"/>
    <w:rsid w:val="00685F13"/>
    <w:rsid w:val="00687358"/>
    <w:rsid w:val="006878F0"/>
    <w:rsid w:val="006879D9"/>
    <w:rsid w:val="00687ACF"/>
    <w:rsid w:val="00687AE1"/>
    <w:rsid w:val="00687DDE"/>
    <w:rsid w:val="006902C6"/>
    <w:rsid w:val="0069098C"/>
    <w:rsid w:val="00690CB9"/>
    <w:rsid w:val="00690EDD"/>
    <w:rsid w:val="0069103F"/>
    <w:rsid w:val="0069177D"/>
    <w:rsid w:val="00691788"/>
    <w:rsid w:val="00691BAD"/>
    <w:rsid w:val="0069245B"/>
    <w:rsid w:val="00692670"/>
    <w:rsid w:val="006926FB"/>
    <w:rsid w:val="006929CE"/>
    <w:rsid w:val="006931C2"/>
    <w:rsid w:val="006931DB"/>
    <w:rsid w:val="00693D21"/>
    <w:rsid w:val="00693ED2"/>
    <w:rsid w:val="00694185"/>
    <w:rsid w:val="006942EF"/>
    <w:rsid w:val="0069452B"/>
    <w:rsid w:val="006949F9"/>
    <w:rsid w:val="00694F99"/>
    <w:rsid w:val="006950DA"/>
    <w:rsid w:val="00695428"/>
    <w:rsid w:val="006956D4"/>
    <w:rsid w:val="00695C4A"/>
    <w:rsid w:val="00695F8B"/>
    <w:rsid w:val="0069694C"/>
    <w:rsid w:val="00696F0E"/>
    <w:rsid w:val="00697145"/>
    <w:rsid w:val="006976E7"/>
    <w:rsid w:val="00697987"/>
    <w:rsid w:val="00697FF2"/>
    <w:rsid w:val="006A0130"/>
    <w:rsid w:val="006A0E08"/>
    <w:rsid w:val="006A105C"/>
    <w:rsid w:val="006A13ED"/>
    <w:rsid w:val="006A1D3B"/>
    <w:rsid w:val="006A227F"/>
    <w:rsid w:val="006A270D"/>
    <w:rsid w:val="006A334A"/>
    <w:rsid w:val="006A3D81"/>
    <w:rsid w:val="006A3FF3"/>
    <w:rsid w:val="006A45BA"/>
    <w:rsid w:val="006A460B"/>
    <w:rsid w:val="006A54D5"/>
    <w:rsid w:val="006A5851"/>
    <w:rsid w:val="006A58B5"/>
    <w:rsid w:val="006A5AB4"/>
    <w:rsid w:val="006A5FC1"/>
    <w:rsid w:val="006A6018"/>
    <w:rsid w:val="006A6F57"/>
    <w:rsid w:val="006A7DBD"/>
    <w:rsid w:val="006B08F4"/>
    <w:rsid w:val="006B0E75"/>
    <w:rsid w:val="006B0E96"/>
    <w:rsid w:val="006B151B"/>
    <w:rsid w:val="006B1B95"/>
    <w:rsid w:val="006B209A"/>
    <w:rsid w:val="006B237A"/>
    <w:rsid w:val="006B29C2"/>
    <w:rsid w:val="006B2B2A"/>
    <w:rsid w:val="006B3754"/>
    <w:rsid w:val="006B37BD"/>
    <w:rsid w:val="006B48A1"/>
    <w:rsid w:val="006B5686"/>
    <w:rsid w:val="006B628A"/>
    <w:rsid w:val="006B6611"/>
    <w:rsid w:val="006B6E7C"/>
    <w:rsid w:val="006B77C9"/>
    <w:rsid w:val="006B7FED"/>
    <w:rsid w:val="006C03A1"/>
    <w:rsid w:val="006C0804"/>
    <w:rsid w:val="006C0D0A"/>
    <w:rsid w:val="006C0ECD"/>
    <w:rsid w:val="006C1E79"/>
    <w:rsid w:val="006C2291"/>
    <w:rsid w:val="006C2A0B"/>
    <w:rsid w:val="006C2D1F"/>
    <w:rsid w:val="006C30E4"/>
    <w:rsid w:val="006C35C6"/>
    <w:rsid w:val="006C3AA1"/>
    <w:rsid w:val="006C3B98"/>
    <w:rsid w:val="006C3FA8"/>
    <w:rsid w:val="006C4552"/>
    <w:rsid w:val="006C55C9"/>
    <w:rsid w:val="006C58F2"/>
    <w:rsid w:val="006C6B82"/>
    <w:rsid w:val="006C7E54"/>
    <w:rsid w:val="006D2A73"/>
    <w:rsid w:val="006D2DB4"/>
    <w:rsid w:val="006D2F70"/>
    <w:rsid w:val="006D304A"/>
    <w:rsid w:val="006D3427"/>
    <w:rsid w:val="006D3811"/>
    <w:rsid w:val="006D430B"/>
    <w:rsid w:val="006D4355"/>
    <w:rsid w:val="006D44DE"/>
    <w:rsid w:val="006D4F20"/>
    <w:rsid w:val="006D4F6E"/>
    <w:rsid w:val="006D58D8"/>
    <w:rsid w:val="006D591F"/>
    <w:rsid w:val="006D5948"/>
    <w:rsid w:val="006D597E"/>
    <w:rsid w:val="006D59F0"/>
    <w:rsid w:val="006D5FC0"/>
    <w:rsid w:val="006D6581"/>
    <w:rsid w:val="006D664A"/>
    <w:rsid w:val="006D7090"/>
    <w:rsid w:val="006D7302"/>
    <w:rsid w:val="006D7742"/>
    <w:rsid w:val="006D78DF"/>
    <w:rsid w:val="006E05FA"/>
    <w:rsid w:val="006E0F40"/>
    <w:rsid w:val="006E10F1"/>
    <w:rsid w:val="006E154F"/>
    <w:rsid w:val="006E1577"/>
    <w:rsid w:val="006E168B"/>
    <w:rsid w:val="006E1DDD"/>
    <w:rsid w:val="006E24A8"/>
    <w:rsid w:val="006E2846"/>
    <w:rsid w:val="006E3C9E"/>
    <w:rsid w:val="006E3ECC"/>
    <w:rsid w:val="006E40C8"/>
    <w:rsid w:val="006E538A"/>
    <w:rsid w:val="006E6040"/>
    <w:rsid w:val="006E684B"/>
    <w:rsid w:val="006E72A9"/>
    <w:rsid w:val="006F088D"/>
    <w:rsid w:val="006F0905"/>
    <w:rsid w:val="006F09D3"/>
    <w:rsid w:val="006F14B2"/>
    <w:rsid w:val="006F1CEE"/>
    <w:rsid w:val="006F1D87"/>
    <w:rsid w:val="006F1DF0"/>
    <w:rsid w:val="006F23AA"/>
    <w:rsid w:val="006F24C2"/>
    <w:rsid w:val="006F2AAA"/>
    <w:rsid w:val="006F2B12"/>
    <w:rsid w:val="006F2C8B"/>
    <w:rsid w:val="006F3835"/>
    <w:rsid w:val="006F5CD9"/>
    <w:rsid w:val="006F5D26"/>
    <w:rsid w:val="006F666D"/>
    <w:rsid w:val="006F677C"/>
    <w:rsid w:val="006F6AAA"/>
    <w:rsid w:val="006F6C45"/>
    <w:rsid w:val="006F731C"/>
    <w:rsid w:val="006F7D8E"/>
    <w:rsid w:val="006F7FB7"/>
    <w:rsid w:val="007006F1"/>
    <w:rsid w:val="0070086A"/>
    <w:rsid w:val="007008A9"/>
    <w:rsid w:val="00700B26"/>
    <w:rsid w:val="00701841"/>
    <w:rsid w:val="00701E60"/>
    <w:rsid w:val="00701F51"/>
    <w:rsid w:val="00702592"/>
    <w:rsid w:val="00702DFE"/>
    <w:rsid w:val="00703582"/>
    <w:rsid w:val="0070398A"/>
    <w:rsid w:val="00703EBF"/>
    <w:rsid w:val="00703EF9"/>
    <w:rsid w:val="0070429D"/>
    <w:rsid w:val="00704704"/>
    <w:rsid w:val="00704AA0"/>
    <w:rsid w:val="00704BB9"/>
    <w:rsid w:val="00704E22"/>
    <w:rsid w:val="00705223"/>
    <w:rsid w:val="00706020"/>
    <w:rsid w:val="00706253"/>
    <w:rsid w:val="00706772"/>
    <w:rsid w:val="00706972"/>
    <w:rsid w:val="00706B16"/>
    <w:rsid w:val="00706F55"/>
    <w:rsid w:val="00707A27"/>
    <w:rsid w:val="00707CAC"/>
    <w:rsid w:val="00707F1E"/>
    <w:rsid w:val="0071045B"/>
    <w:rsid w:val="00710533"/>
    <w:rsid w:val="00710D79"/>
    <w:rsid w:val="0071144A"/>
    <w:rsid w:val="007114F7"/>
    <w:rsid w:val="007116D6"/>
    <w:rsid w:val="00711AC7"/>
    <w:rsid w:val="00711BED"/>
    <w:rsid w:val="00711F61"/>
    <w:rsid w:val="00711F6D"/>
    <w:rsid w:val="007128F2"/>
    <w:rsid w:val="007131D0"/>
    <w:rsid w:val="00713429"/>
    <w:rsid w:val="00713517"/>
    <w:rsid w:val="0071403B"/>
    <w:rsid w:val="0071429A"/>
    <w:rsid w:val="00714B2E"/>
    <w:rsid w:val="00714FB7"/>
    <w:rsid w:val="0071508C"/>
    <w:rsid w:val="007152AB"/>
    <w:rsid w:val="007156A5"/>
    <w:rsid w:val="00715801"/>
    <w:rsid w:val="0071629E"/>
    <w:rsid w:val="007162CD"/>
    <w:rsid w:val="007163C9"/>
    <w:rsid w:val="0071669F"/>
    <w:rsid w:val="0071690D"/>
    <w:rsid w:val="00716D67"/>
    <w:rsid w:val="00716E20"/>
    <w:rsid w:val="007170E5"/>
    <w:rsid w:val="007171A5"/>
    <w:rsid w:val="00717A3A"/>
    <w:rsid w:val="00717B2A"/>
    <w:rsid w:val="0072027D"/>
    <w:rsid w:val="007209DE"/>
    <w:rsid w:val="00720D66"/>
    <w:rsid w:val="00720EF4"/>
    <w:rsid w:val="00720F3F"/>
    <w:rsid w:val="007212FB"/>
    <w:rsid w:val="0072174B"/>
    <w:rsid w:val="00721815"/>
    <w:rsid w:val="0072185D"/>
    <w:rsid w:val="00721A1F"/>
    <w:rsid w:val="00721AAE"/>
    <w:rsid w:val="00722822"/>
    <w:rsid w:val="00722D96"/>
    <w:rsid w:val="00722F01"/>
    <w:rsid w:val="007234DC"/>
    <w:rsid w:val="007237E2"/>
    <w:rsid w:val="00723B66"/>
    <w:rsid w:val="00724062"/>
    <w:rsid w:val="0072456B"/>
    <w:rsid w:val="00724EEE"/>
    <w:rsid w:val="00725B93"/>
    <w:rsid w:val="0072653C"/>
    <w:rsid w:val="00727647"/>
    <w:rsid w:val="007277C5"/>
    <w:rsid w:val="0072789F"/>
    <w:rsid w:val="0072799B"/>
    <w:rsid w:val="00727BCD"/>
    <w:rsid w:val="00727D56"/>
    <w:rsid w:val="0073075D"/>
    <w:rsid w:val="00730E2C"/>
    <w:rsid w:val="00730F0D"/>
    <w:rsid w:val="00731310"/>
    <w:rsid w:val="00731516"/>
    <w:rsid w:val="00731A83"/>
    <w:rsid w:val="00731DFB"/>
    <w:rsid w:val="007325F3"/>
    <w:rsid w:val="007328B2"/>
    <w:rsid w:val="00732A08"/>
    <w:rsid w:val="00733556"/>
    <w:rsid w:val="007337F1"/>
    <w:rsid w:val="007339E7"/>
    <w:rsid w:val="00733CC9"/>
    <w:rsid w:val="00733F0D"/>
    <w:rsid w:val="00733F13"/>
    <w:rsid w:val="007341E3"/>
    <w:rsid w:val="00735083"/>
    <w:rsid w:val="00735088"/>
    <w:rsid w:val="00735268"/>
    <w:rsid w:val="00735A1E"/>
    <w:rsid w:val="007360DD"/>
    <w:rsid w:val="007362D1"/>
    <w:rsid w:val="007366A3"/>
    <w:rsid w:val="007369CE"/>
    <w:rsid w:val="0073724A"/>
    <w:rsid w:val="00737D1B"/>
    <w:rsid w:val="00737D28"/>
    <w:rsid w:val="007405EB"/>
    <w:rsid w:val="007409BA"/>
    <w:rsid w:val="00740F0A"/>
    <w:rsid w:val="007410CB"/>
    <w:rsid w:val="0074193F"/>
    <w:rsid w:val="007419E1"/>
    <w:rsid w:val="00741A9F"/>
    <w:rsid w:val="00741BB4"/>
    <w:rsid w:val="0074210F"/>
    <w:rsid w:val="0074269E"/>
    <w:rsid w:val="00742ABF"/>
    <w:rsid w:val="007437A4"/>
    <w:rsid w:val="00743AEC"/>
    <w:rsid w:val="007442C9"/>
    <w:rsid w:val="00744810"/>
    <w:rsid w:val="007448ED"/>
    <w:rsid w:val="0074540A"/>
    <w:rsid w:val="00746186"/>
    <w:rsid w:val="00746395"/>
    <w:rsid w:val="0074683D"/>
    <w:rsid w:val="00750115"/>
    <w:rsid w:val="00750315"/>
    <w:rsid w:val="00750556"/>
    <w:rsid w:val="0075109F"/>
    <w:rsid w:val="007511EE"/>
    <w:rsid w:val="00751993"/>
    <w:rsid w:val="00751B2A"/>
    <w:rsid w:val="00751E59"/>
    <w:rsid w:val="007523D0"/>
    <w:rsid w:val="007528EA"/>
    <w:rsid w:val="00753240"/>
    <w:rsid w:val="007532CB"/>
    <w:rsid w:val="007533F2"/>
    <w:rsid w:val="007536A8"/>
    <w:rsid w:val="007537F8"/>
    <w:rsid w:val="00753AA9"/>
    <w:rsid w:val="00754017"/>
    <w:rsid w:val="0075402B"/>
    <w:rsid w:val="00754624"/>
    <w:rsid w:val="00754849"/>
    <w:rsid w:val="00754D47"/>
    <w:rsid w:val="00754E2C"/>
    <w:rsid w:val="007555DE"/>
    <w:rsid w:val="007559BA"/>
    <w:rsid w:val="00756298"/>
    <w:rsid w:val="00756469"/>
    <w:rsid w:val="00756BF9"/>
    <w:rsid w:val="00756E3A"/>
    <w:rsid w:val="00757A13"/>
    <w:rsid w:val="007602BE"/>
    <w:rsid w:val="0076060B"/>
    <w:rsid w:val="00760BB1"/>
    <w:rsid w:val="00760F95"/>
    <w:rsid w:val="00760F9F"/>
    <w:rsid w:val="00761181"/>
    <w:rsid w:val="00761878"/>
    <w:rsid w:val="00762018"/>
    <w:rsid w:val="007624F3"/>
    <w:rsid w:val="00762E7F"/>
    <w:rsid w:val="00763379"/>
    <w:rsid w:val="00763619"/>
    <w:rsid w:val="007637B2"/>
    <w:rsid w:val="00763C8E"/>
    <w:rsid w:val="0076477E"/>
    <w:rsid w:val="00764BE8"/>
    <w:rsid w:val="00764FF8"/>
    <w:rsid w:val="00765758"/>
    <w:rsid w:val="007663B8"/>
    <w:rsid w:val="00766BBA"/>
    <w:rsid w:val="00767168"/>
    <w:rsid w:val="0076753B"/>
    <w:rsid w:val="00767CBF"/>
    <w:rsid w:val="0077192B"/>
    <w:rsid w:val="00771AE7"/>
    <w:rsid w:val="007720E5"/>
    <w:rsid w:val="007723AB"/>
    <w:rsid w:val="00772ABF"/>
    <w:rsid w:val="00772BB3"/>
    <w:rsid w:val="0077308E"/>
    <w:rsid w:val="0077357E"/>
    <w:rsid w:val="007740A8"/>
    <w:rsid w:val="00774374"/>
    <w:rsid w:val="007743BE"/>
    <w:rsid w:val="00774C5B"/>
    <w:rsid w:val="00774E61"/>
    <w:rsid w:val="00775610"/>
    <w:rsid w:val="00775911"/>
    <w:rsid w:val="00775A57"/>
    <w:rsid w:val="00775BFE"/>
    <w:rsid w:val="00775F05"/>
    <w:rsid w:val="00775F84"/>
    <w:rsid w:val="007769A7"/>
    <w:rsid w:val="00776C51"/>
    <w:rsid w:val="00776FC6"/>
    <w:rsid w:val="00777256"/>
    <w:rsid w:val="0077777D"/>
    <w:rsid w:val="00777C29"/>
    <w:rsid w:val="00777E76"/>
    <w:rsid w:val="00781A17"/>
    <w:rsid w:val="007821E3"/>
    <w:rsid w:val="0078220E"/>
    <w:rsid w:val="00783379"/>
    <w:rsid w:val="0078542E"/>
    <w:rsid w:val="00785C79"/>
    <w:rsid w:val="007866A4"/>
    <w:rsid w:val="00786A69"/>
    <w:rsid w:val="00786E82"/>
    <w:rsid w:val="007870F7"/>
    <w:rsid w:val="00787836"/>
    <w:rsid w:val="00787C77"/>
    <w:rsid w:val="007905C8"/>
    <w:rsid w:val="007908B7"/>
    <w:rsid w:val="00790F18"/>
    <w:rsid w:val="00791516"/>
    <w:rsid w:val="007920FB"/>
    <w:rsid w:val="00792A24"/>
    <w:rsid w:val="007931F3"/>
    <w:rsid w:val="00793651"/>
    <w:rsid w:val="00793687"/>
    <w:rsid w:val="007936FD"/>
    <w:rsid w:val="007939B4"/>
    <w:rsid w:val="00793A89"/>
    <w:rsid w:val="007945EB"/>
    <w:rsid w:val="00795017"/>
    <w:rsid w:val="007954EB"/>
    <w:rsid w:val="00796C8E"/>
    <w:rsid w:val="007978CF"/>
    <w:rsid w:val="00797AAC"/>
    <w:rsid w:val="00797AB4"/>
    <w:rsid w:val="00797B50"/>
    <w:rsid w:val="007A058C"/>
    <w:rsid w:val="007A0B83"/>
    <w:rsid w:val="007A0F2C"/>
    <w:rsid w:val="007A1055"/>
    <w:rsid w:val="007A186E"/>
    <w:rsid w:val="007A30D1"/>
    <w:rsid w:val="007A3116"/>
    <w:rsid w:val="007A4076"/>
    <w:rsid w:val="007A41DF"/>
    <w:rsid w:val="007A43BE"/>
    <w:rsid w:val="007A488A"/>
    <w:rsid w:val="007A57CD"/>
    <w:rsid w:val="007A58E7"/>
    <w:rsid w:val="007A5D07"/>
    <w:rsid w:val="007A6B71"/>
    <w:rsid w:val="007A7477"/>
    <w:rsid w:val="007A76BD"/>
    <w:rsid w:val="007A7975"/>
    <w:rsid w:val="007A7E61"/>
    <w:rsid w:val="007A7FEE"/>
    <w:rsid w:val="007B0AF8"/>
    <w:rsid w:val="007B0F38"/>
    <w:rsid w:val="007B127F"/>
    <w:rsid w:val="007B13E8"/>
    <w:rsid w:val="007B195C"/>
    <w:rsid w:val="007B1978"/>
    <w:rsid w:val="007B22E1"/>
    <w:rsid w:val="007B23EC"/>
    <w:rsid w:val="007B2717"/>
    <w:rsid w:val="007B2938"/>
    <w:rsid w:val="007B33B5"/>
    <w:rsid w:val="007B37D5"/>
    <w:rsid w:val="007B3D15"/>
    <w:rsid w:val="007B3EDB"/>
    <w:rsid w:val="007B40B5"/>
    <w:rsid w:val="007B413A"/>
    <w:rsid w:val="007B426F"/>
    <w:rsid w:val="007B4333"/>
    <w:rsid w:val="007B4672"/>
    <w:rsid w:val="007B4EC5"/>
    <w:rsid w:val="007B518C"/>
    <w:rsid w:val="007B534D"/>
    <w:rsid w:val="007B5EE8"/>
    <w:rsid w:val="007B613A"/>
    <w:rsid w:val="007B66CB"/>
    <w:rsid w:val="007B66D0"/>
    <w:rsid w:val="007B6B73"/>
    <w:rsid w:val="007B71C8"/>
    <w:rsid w:val="007B7296"/>
    <w:rsid w:val="007B79D5"/>
    <w:rsid w:val="007B7A2C"/>
    <w:rsid w:val="007C017D"/>
    <w:rsid w:val="007C1772"/>
    <w:rsid w:val="007C1929"/>
    <w:rsid w:val="007C206A"/>
    <w:rsid w:val="007C21A0"/>
    <w:rsid w:val="007C23A3"/>
    <w:rsid w:val="007C29C0"/>
    <w:rsid w:val="007C36EC"/>
    <w:rsid w:val="007C45DE"/>
    <w:rsid w:val="007C4997"/>
    <w:rsid w:val="007C49CB"/>
    <w:rsid w:val="007C4C6E"/>
    <w:rsid w:val="007C548B"/>
    <w:rsid w:val="007C5AE9"/>
    <w:rsid w:val="007C629D"/>
    <w:rsid w:val="007C6B11"/>
    <w:rsid w:val="007C7325"/>
    <w:rsid w:val="007C7ADE"/>
    <w:rsid w:val="007C7B27"/>
    <w:rsid w:val="007C7C39"/>
    <w:rsid w:val="007C7F94"/>
    <w:rsid w:val="007D00CA"/>
    <w:rsid w:val="007D0314"/>
    <w:rsid w:val="007D06EE"/>
    <w:rsid w:val="007D08CF"/>
    <w:rsid w:val="007D0C1B"/>
    <w:rsid w:val="007D107E"/>
    <w:rsid w:val="007D1AE1"/>
    <w:rsid w:val="007D1BC9"/>
    <w:rsid w:val="007D2577"/>
    <w:rsid w:val="007D2700"/>
    <w:rsid w:val="007D282E"/>
    <w:rsid w:val="007D29DB"/>
    <w:rsid w:val="007D2FC9"/>
    <w:rsid w:val="007D36BD"/>
    <w:rsid w:val="007D3800"/>
    <w:rsid w:val="007D3B73"/>
    <w:rsid w:val="007D3FAD"/>
    <w:rsid w:val="007D4145"/>
    <w:rsid w:val="007D445F"/>
    <w:rsid w:val="007D4AA2"/>
    <w:rsid w:val="007D4CBD"/>
    <w:rsid w:val="007D5573"/>
    <w:rsid w:val="007D588A"/>
    <w:rsid w:val="007D5F4D"/>
    <w:rsid w:val="007D64A6"/>
    <w:rsid w:val="007D66D6"/>
    <w:rsid w:val="007D697C"/>
    <w:rsid w:val="007D6DA6"/>
    <w:rsid w:val="007D6FA5"/>
    <w:rsid w:val="007D759C"/>
    <w:rsid w:val="007D7F93"/>
    <w:rsid w:val="007E0272"/>
    <w:rsid w:val="007E036A"/>
    <w:rsid w:val="007E1679"/>
    <w:rsid w:val="007E1D03"/>
    <w:rsid w:val="007E1D2B"/>
    <w:rsid w:val="007E1E2B"/>
    <w:rsid w:val="007E2E0E"/>
    <w:rsid w:val="007E2FE7"/>
    <w:rsid w:val="007E40D4"/>
    <w:rsid w:val="007E4633"/>
    <w:rsid w:val="007E52DB"/>
    <w:rsid w:val="007E5D5C"/>
    <w:rsid w:val="007E620F"/>
    <w:rsid w:val="007E66A0"/>
    <w:rsid w:val="007E67C3"/>
    <w:rsid w:val="007E6803"/>
    <w:rsid w:val="007E6B87"/>
    <w:rsid w:val="007E6F2C"/>
    <w:rsid w:val="007E7D2C"/>
    <w:rsid w:val="007E7D60"/>
    <w:rsid w:val="007F01D3"/>
    <w:rsid w:val="007F069D"/>
    <w:rsid w:val="007F0D1E"/>
    <w:rsid w:val="007F112A"/>
    <w:rsid w:val="007F169F"/>
    <w:rsid w:val="007F1E91"/>
    <w:rsid w:val="007F2159"/>
    <w:rsid w:val="007F21EA"/>
    <w:rsid w:val="007F2ED5"/>
    <w:rsid w:val="007F3130"/>
    <w:rsid w:val="007F3751"/>
    <w:rsid w:val="007F4F1B"/>
    <w:rsid w:val="007F4F36"/>
    <w:rsid w:val="007F50CB"/>
    <w:rsid w:val="007F5223"/>
    <w:rsid w:val="007F5FC8"/>
    <w:rsid w:val="007F6162"/>
    <w:rsid w:val="007F6560"/>
    <w:rsid w:val="007F6FB1"/>
    <w:rsid w:val="007F73AB"/>
    <w:rsid w:val="007F7511"/>
    <w:rsid w:val="007F7E90"/>
    <w:rsid w:val="008005DE"/>
    <w:rsid w:val="008025B2"/>
    <w:rsid w:val="0080276C"/>
    <w:rsid w:val="0080281A"/>
    <w:rsid w:val="00802C5C"/>
    <w:rsid w:val="00803ACD"/>
    <w:rsid w:val="00803FC5"/>
    <w:rsid w:val="00804066"/>
    <w:rsid w:val="0080422A"/>
    <w:rsid w:val="0080435A"/>
    <w:rsid w:val="00804A85"/>
    <w:rsid w:val="008052CC"/>
    <w:rsid w:val="008053AD"/>
    <w:rsid w:val="008055D1"/>
    <w:rsid w:val="00805B3C"/>
    <w:rsid w:val="008060D2"/>
    <w:rsid w:val="00806181"/>
    <w:rsid w:val="00806393"/>
    <w:rsid w:val="00806558"/>
    <w:rsid w:val="00806BD5"/>
    <w:rsid w:val="00806FB2"/>
    <w:rsid w:val="008073DB"/>
    <w:rsid w:val="00807564"/>
    <w:rsid w:val="008103E4"/>
    <w:rsid w:val="00810818"/>
    <w:rsid w:val="008108C0"/>
    <w:rsid w:val="00810A39"/>
    <w:rsid w:val="00810E1E"/>
    <w:rsid w:val="008116EF"/>
    <w:rsid w:val="00811EFC"/>
    <w:rsid w:val="0081205E"/>
    <w:rsid w:val="0081233A"/>
    <w:rsid w:val="00812477"/>
    <w:rsid w:val="00813092"/>
    <w:rsid w:val="0081464A"/>
    <w:rsid w:val="00814699"/>
    <w:rsid w:val="00815002"/>
    <w:rsid w:val="008154FF"/>
    <w:rsid w:val="0081587C"/>
    <w:rsid w:val="00816489"/>
    <w:rsid w:val="008164C9"/>
    <w:rsid w:val="00816D98"/>
    <w:rsid w:val="00817571"/>
    <w:rsid w:val="00817B11"/>
    <w:rsid w:val="008203FC"/>
    <w:rsid w:val="008209BC"/>
    <w:rsid w:val="0082187C"/>
    <w:rsid w:val="00821CB7"/>
    <w:rsid w:val="00822833"/>
    <w:rsid w:val="00822CB7"/>
    <w:rsid w:val="00823785"/>
    <w:rsid w:val="00823BE2"/>
    <w:rsid w:val="00823FAB"/>
    <w:rsid w:val="00824881"/>
    <w:rsid w:val="008249CA"/>
    <w:rsid w:val="00824A3B"/>
    <w:rsid w:val="0082507C"/>
    <w:rsid w:val="008252B8"/>
    <w:rsid w:val="00825B56"/>
    <w:rsid w:val="00825DCD"/>
    <w:rsid w:val="008260AD"/>
    <w:rsid w:val="008269C1"/>
    <w:rsid w:val="00826D3C"/>
    <w:rsid w:val="00826FD1"/>
    <w:rsid w:val="0082727D"/>
    <w:rsid w:val="00827452"/>
    <w:rsid w:val="008275D4"/>
    <w:rsid w:val="00827A58"/>
    <w:rsid w:val="008302BE"/>
    <w:rsid w:val="00830A5E"/>
    <w:rsid w:val="00830B64"/>
    <w:rsid w:val="00830D65"/>
    <w:rsid w:val="00830D9B"/>
    <w:rsid w:val="00831D31"/>
    <w:rsid w:val="00831FCB"/>
    <w:rsid w:val="0083246C"/>
    <w:rsid w:val="0083278E"/>
    <w:rsid w:val="00832CCF"/>
    <w:rsid w:val="00832ED8"/>
    <w:rsid w:val="00833087"/>
    <w:rsid w:val="00833403"/>
    <w:rsid w:val="00833531"/>
    <w:rsid w:val="008337EB"/>
    <w:rsid w:val="0083381B"/>
    <w:rsid w:val="00833F4C"/>
    <w:rsid w:val="008342E9"/>
    <w:rsid w:val="0083492F"/>
    <w:rsid w:val="0083499A"/>
    <w:rsid w:val="008351E6"/>
    <w:rsid w:val="008351EB"/>
    <w:rsid w:val="008357FE"/>
    <w:rsid w:val="00835EC7"/>
    <w:rsid w:val="00836B6D"/>
    <w:rsid w:val="00836ECD"/>
    <w:rsid w:val="0083741A"/>
    <w:rsid w:val="008374A1"/>
    <w:rsid w:val="00837775"/>
    <w:rsid w:val="00837DF3"/>
    <w:rsid w:val="00840262"/>
    <w:rsid w:val="00840B5D"/>
    <w:rsid w:val="00840D07"/>
    <w:rsid w:val="00840D61"/>
    <w:rsid w:val="00840DA5"/>
    <w:rsid w:val="00840F75"/>
    <w:rsid w:val="0084190C"/>
    <w:rsid w:val="00841CB1"/>
    <w:rsid w:val="00841DA3"/>
    <w:rsid w:val="00841FAB"/>
    <w:rsid w:val="0084241F"/>
    <w:rsid w:val="00842FC5"/>
    <w:rsid w:val="0084370A"/>
    <w:rsid w:val="00843D2F"/>
    <w:rsid w:val="00844685"/>
    <w:rsid w:val="0084497E"/>
    <w:rsid w:val="00844993"/>
    <w:rsid w:val="00845282"/>
    <w:rsid w:val="00845497"/>
    <w:rsid w:val="008454C8"/>
    <w:rsid w:val="00845F03"/>
    <w:rsid w:val="008469AD"/>
    <w:rsid w:val="00846AF0"/>
    <w:rsid w:val="00846BAF"/>
    <w:rsid w:val="00846EF5"/>
    <w:rsid w:val="00847761"/>
    <w:rsid w:val="0085010B"/>
    <w:rsid w:val="00851749"/>
    <w:rsid w:val="00851AA2"/>
    <w:rsid w:val="00852CF4"/>
    <w:rsid w:val="00853B12"/>
    <w:rsid w:val="00853D32"/>
    <w:rsid w:val="00854299"/>
    <w:rsid w:val="00854489"/>
    <w:rsid w:val="00854899"/>
    <w:rsid w:val="00854962"/>
    <w:rsid w:val="00855A58"/>
    <w:rsid w:val="00855BC0"/>
    <w:rsid w:val="00855D4F"/>
    <w:rsid w:val="0085674B"/>
    <w:rsid w:val="008569F2"/>
    <w:rsid w:val="00856D8F"/>
    <w:rsid w:val="00857578"/>
    <w:rsid w:val="008604D2"/>
    <w:rsid w:val="00860B51"/>
    <w:rsid w:val="00861ACF"/>
    <w:rsid w:val="00861C12"/>
    <w:rsid w:val="00861EBE"/>
    <w:rsid w:val="00862012"/>
    <w:rsid w:val="0086242E"/>
    <w:rsid w:val="00862D28"/>
    <w:rsid w:val="008643E4"/>
    <w:rsid w:val="00864E97"/>
    <w:rsid w:val="00865349"/>
    <w:rsid w:val="008654F4"/>
    <w:rsid w:val="0086724F"/>
    <w:rsid w:val="00867737"/>
    <w:rsid w:val="00867EEA"/>
    <w:rsid w:val="00867FA9"/>
    <w:rsid w:val="0087076A"/>
    <w:rsid w:val="00871C12"/>
    <w:rsid w:val="00872A86"/>
    <w:rsid w:val="00872BFF"/>
    <w:rsid w:val="00872F8A"/>
    <w:rsid w:val="008733B5"/>
    <w:rsid w:val="008736E1"/>
    <w:rsid w:val="00873782"/>
    <w:rsid w:val="0087427B"/>
    <w:rsid w:val="0087440D"/>
    <w:rsid w:val="00874661"/>
    <w:rsid w:val="00875810"/>
    <w:rsid w:val="00875CD4"/>
    <w:rsid w:val="00875F17"/>
    <w:rsid w:val="008760EE"/>
    <w:rsid w:val="008766F1"/>
    <w:rsid w:val="00876EA6"/>
    <w:rsid w:val="008770F0"/>
    <w:rsid w:val="00877265"/>
    <w:rsid w:val="00880B14"/>
    <w:rsid w:val="00881054"/>
    <w:rsid w:val="0088135D"/>
    <w:rsid w:val="008814F7"/>
    <w:rsid w:val="0088160C"/>
    <w:rsid w:val="00881785"/>
    <w:rsid w:val="0088194F"/>
    <w:rsid w:val="0088200F"/>
    <w:rsid w:val="00882366"/>
    <w:rsid w:val="008828CE"/>
    <w:rsid w:val="00882B41"/>
    <w:rsid w:val="00883285"/>
    <w:rsid w:val="008836BA"/>
    <w:rsid w:val="008839D8"/>
    <w:rsid w:val="00883B16"/>
    <w:rsid w:val="00884B91"/>
    <w:rsid w:val="00884DB6"/>
    <w:rsid w:val="008850AC"/>
    <w:rsid w:val="00885250"/>
    <w:rsid w:val="0088551F"/>
    <w:rsid w:val="00885576"/>
    <w:rsid w:val="008855F1"/>
    <w:rsid w:val="008858A9"/>
    <w:rsid w:val="00885B54"/>
    <w:rsid w:val="00886C4F"/>
    <w:rsid w:val="0088722A"/>
    <w:rsid w:val="00887A3F"/>
    <w:rsid w:val="00891677"/>
    <w:rsid w:val="00891838"/>
    <w:rsid w:val="00892204"/>
    <w:rsid w:val="00892839"/>
    <w:rsid w:val="008929AE"/>
    <w:rsid w:val="00892F87"/>
    <w:rsid w:val="00893296"/>
    <w:rsid w:val="00893376"/>
    <w:rsid w:val="008934F2"/>
    <w:rsid w:val="00893634"/>
    <w:rsid w:val="008938B1"/>
    <w:rsid w:val="00893A5A"/>
    <w:rsid w:val="00893FCF"/>
    <w:rsid w:val="008943C1"/>
    <w:rsid w:val="008944EC"/>
    <w:rsid w:val="00894CDE"/>
    <w:rsid w:val="00895893"/>
    <w:rsid w:val="00895B9A"/>
    <w:rsid w:val="00896169"/>
    <w:rsid w:val="0089646D"/>
    <w:rsid w:val="008972C3"/>
    <w:rsid w:val="008A0C89"/>
    <w:rsid w:val="008A0F1F"/>
    <w:rsid w:val="008A0F30"/>
    <w:rsid w:val="008A0F6C"/>
    <w:rsid w:val="008A202A"/>
    <w:rsid w:val="008A21FD"/>
    <w:rsid w:val="008A32E9"/>
    <w:rsid w:val="008A370F"/>
    <w:rsid w:val="008A37CD"/>
    <w:rsid w:val="008A42F6"/>
    <w:rsid w:val="008A4333"/>
    <w:rsid w:val="008A45ED"/>
    <w:rsid w:val="008A46B1"/>
    <w:rsid w:val="008A4952"/>
    <w:rsid w:val="008A4D44"/>
    <w:rsid w:val="008A4DD3"/>
    <w:rsid w:val="008A53BE"/>
    <w:rsid w:val="008A5578"/>
    <w:rsid w:val="008A5787"/>
    <w:rsid w:val="008A61C9"/>
    <w:rsid w:val="008A63A7"/>
    <w:rsid w:val="008A6D2B"/>
    <w:rsid w:val="008A7FCE"/>
    <w:rsid w:val="008B01A3"/>
    <w:rsid w:val="008B06CD"/>
    <w:rsid w:val="008B0F33"/>
    <w:rsid w:val="008B0F83"/>
    <w:rsid w:val="008B110A"/>
    <w:rsid w:val="008B118D"/>
    <w:rsid w:val="008B136B"/>
    <w:rsid w:val="008B15C2"/>
    <w:rsid w:val="008B16BD"/>
    <w:rsid w:val="008B195C"/>
    <w:rsid w:val="008B3CEA"/>
    <w:rsid w:val="008B3E2C"/>
    <w:rsid w:val="008B477E"/>
    <w:rsid w:val="008B4B71"/>
    <w:rsid w:val="008B4F02"/>
    <w:rsid w:val="008B4F8D"/>
    <w:rsid w:val="008B62D7"/>
    <w:rsid w:val="008B6446"/>
    <w:rsid w:val="008B65DE"/>
    <w:rsid w:val="008B6F7A"/>
    <w:rsid w:val="008B74CC"/>
    <w:rsid w:val="008B766A"/>
    <w:rsid w:val="008B77BF"/>
    <w:rsid w:val="008B78CA"/>
    <w:rsid w:val="008C01AE"/>
    <w:rsid w:val="008C07E0"/>
    <w:rsid w:val="008C0896"/>
    <w:rsid w:val="008C1370"/>
    <w:rsid w:val="008C1398"/>
    <w:rsid w:val="008C13B9"/>
    <w:rsid w:val="008C1C09"/>
    <w:rsid w:val="008C1CB2"/>
    <w:rsid w:val="008C20EC"/>
    <w:rsid w:val="008C216E"/>
    <w:rsid w:val="008C217D"/>
    <w:rsid w:val="008C2627"/>
    <w:rsid w:val="008C2AD4"/>
    <w:rsid w:val="008C2BCF"/>
    <w:rsid w:val="008C2D62"/>
    <w:rsid w:val="008C2DCE"/>
    <w:rsid w:val="008C2FC3"/>
    <w:rsid w:val="008C30B3"/>
    <w:rsid w:val="008C351F"/>
    <w:rsid w:val="008C4737"/>
    <w:rsid w:val="008C4B7A"/>
    <w:rsid w:val="008C4D45"/>
    <w:rsid w:val="008C50B8"/>
    <w:rsid w:val="008C53AC"/>
    <w:rsid w:val="008C5AEC"/>
    <w:rsid w:val="008C5FF8"/>
    <w:rsid w:val="008C6612"/>
    <w:rsid w:val="008C6967"/>
    <w:rsid w:val="008C6B48"/>
    <w:rsid w:val="008C7A8A"/>
    <w:rsid w:val="008C7F4E"/>
    <w:rsid w:val="008D0982"/>
    <w:rsid w:val="008D0C80"/>
    <w:rsid w:val="008D0F48"/>
    <w:rsid w:val="008D1280"/>
    <w:rsid w:val="008D1682"/>
    <w:rsid w:val="008D1C85"/>
    <w:rsid w:val="008D21C0"/>
    <w:rsid w:val="008D2330"/>
    <w:rsid w:val="008D2A79"/>
    <w:rsid w:val="008D2D98"/>
    <w:rsid w:val="008D2D9B"/>
    <w:rsid w:val="008D30F4"/>
    <w:rsid w:val="008D39A8"/>
    <w:rsid w:val="008D436F"/>
    <w:rsid w:val="008D535A"/>
    <w:rsid w:val="008D726B"/>
    <w:rsid w:val="008D751C"/>
    <w:rsid w:val="008E0407"/>
    <w:rsid w:val="008E06A7"/>
    <w:rsid w:val="008E07DE"/>
    <w:rsid w:val="008E0977"/>
    <w:rsid w:val="008E0AD8"/>
    <w:rsid w:val="008E0D17"/>
    <w:rsid w:val="008E10E0"/>
    <w:rsid w:val="008E14DF"/>
    <w:rsid w:val="008E1BDB"/>
    <w:rsid w:val="008E1BF2"/>
    <w:rsid w:val="008E1EB5"/>
    <w:rsid w:val="008E24FD"/>
    <w:rsid w:val="008E2AB6"/>
    <w:rsid w:val="008E3055"/>
    <w:rsid w:val="008E31D9"/>
    <w:rsid w:val="008E3739"/>
    <w:rsid w:val="008E44FE"/>
    <w:rsid w:val="008E47D0"/>
    <w:rsid w:val="008E4E68"/>
    <w:rsid w:val="008E4EC0"/>
    <w:rsid w:val="008E5744"/>
    <w:rsid w:val="008E5C76"/>
    <w:rsid w:val="008E5D86"/>
    <w:rsid w:val="008E5F06"/>
    <w:rsid w:val="008E6B34"/>
    <w:rsid w:val="008E74F2"/>
    <w:rsid w:val="008E7526"/>
    <w:rsid w:val="008E7B6F"/>
    <w:rsid w:val="008E7E73"/>
    <w:rsid w:val="008F08B2"/>
    <w:rsid w:val="008F1812"/>
    <w:rsid w:val="008F2486"/>
    <w:rsid w:val="008F2BE8"/>
    <w:rsid w:val="008F2C10"/>
    <w:rsid w:val="008F3997"/>
    <w:rsid w:val="008F3A75"/>
    <w:rsid w:val="008F3E09"/>
    <w:rsid w:val="008F409B"/>
    <w:rsid w:val="008F42D0"/>
    <w:rsid w:val="008F4655"/>
    <w:rsid w:val="008F48DA"/>
    <w:rsid w:val="008F5143"/>
    <w:rsid w:val="008F5493"/>
    <w:rsid w:val="008F55AA"/>
    <w:rsid w:val="008F5C9D"/>
    <w:rsid w:val="008F67BE"/>
    <w:rsid w:val="008F6912"/>
    <w:rsid w:val="008F695C"/>
    <w:rsid w:val="008F6AB3"/>
    <w:rsid w:val="008F6AFB"/>
    <w:rsid w:val="008F6BB5"/>
    <w:rsid w:val="008F71A3"/>
    <w:rsid w:val="008F7DED"/>
    <w:rsid w:val="009002FD"/>
    <w:rsid w:val="0090067C"/>
    <w:rsid w:val="0090091D"/>
    <w:rsid w:val="00900BB5"/>
    <w:rsid w:val="00900DCA"/>
    <w:rsid w:val="00900E95"/>
    <w:rsid w:val="00901C8C"/>
    <w:rsid w:val="009021D5"/>
    <w:rsid w:val="00902800"/>
    <w:rsid w:val="009030F4"/>
    <w:rsid w:val="00903C58"/>
    <w:rsid w:val="00903F1D"/>
    <w:rsid w:val="0090402B"/>
    <w:rsid w:val="00904403"/>
    <w:rsid w:val="0090467A"/>
    <w:rsid w:val="00904786"/>
    <w:rsid w:val="00904F92"/>
    <w:rsid w:val="00904F9B"/>
    <w:rsid w:val="009050C4"/>
    <w:rsid w:val="00905169"/>
    <w:rsid w:val="009056C8"/>
    <w:rsid w:val="00905A13"/>
    <w:rsid w:val="00905B8B"/>
    <w:rsid w:val="00907099"/>
    <w:rsid w:val="0090758D"/>
    <w:rsid w:val="009078AE"/>
    <w:rsid w:val="00910326"/>
    <w:rsid w:val="0091059A"/>
    <w:rsid w:val="009106FF"/>
    <w:rsid w:val="009110FF"/>
    <w:rsid w:val="00911391"/>
    <w:rsid w:val="00911A6F"/>
    <w:rsid w:val="009136B2"/>
    <w:rsid w:val="009137E9"/>
    <w:rsid w:val="00913C4A"/>
    <w:rsid w:val="00914067"/>
    <w:rsid w:val="0091425B"/>
    <w:rsid w:val="009144D3"/>
    <w:rsid w:val="00915028"/>
    <w:rsid w:val="0091532F"/>
    <w:rsid w:val="00916069"/>
    <w:rsid w:val="00916894"/>
    <w:rsid w:val="00916A13"/>
    <w:rsid w:val="00917C5C"/>
    <w:rsid w:val="00917E3E"/>
    <w:rsid w:val="00920363"/>
    <w:rsid w:val="009203F9"/>
    <w:rsid w:val="009212B7"/>
    <w:rsid w:val="00921573"/>
    <w:rsid w:val="009219A7"/>
    <w:rsid w:val="00921D47"/>
    <w:rsid w:val="00921E0B"/>
    <w:rsid w:val="00921E99"/>
    <w:rsid w:val="00921EB8"/>
    <w:rsid w:val="00922064"/>
    <w:rsid w:val="009221DA"/>
    <w:rsid w:val="00922549"/>
    <w:rsid w:val="00922A4B"/>
    <w:rsid w:val="00922A77"/>
    <w:rsid w:val="009236A6"/>
    <w:rsid w:val="00924AD2"/>
    <w:rsid w:val="00924E71"/>
    <w:rsid w:val="00924F71"/>
    <w:rsid w:val="00925251"/>
    <w:rsid w:val="00926B66"/>
    <w:rsid w:val="00926EB3"/>
    <w:rsid w:val="0092719D"/>
    <w:rsid w:val="00927249"/>
    <w:rsid w:val="009275C2"/>
    <w:rsid w:val="00927EB6"/>
    <w:rsid w:val="00927EF1"/>
    <w:rsid w:val="00930519"/>
    <w:rsid w:val="009317FB"/>
    <w:rsid w:val="009321C6"/>
    <w:rsid w:val="0093287F"/>
    <w:rsid w:val="00932AA8"/>
    <w:rsid w:val="00932CFC"/>
    <w:rsid w:val="00932D46"/>
    <w:rsid w:val="00932F2D"/>
    <w:rsid w:val="00933A9F"/>
    <w:rsid w:val="00934202"/>
    <w:rsid w:val="0093458C"/>
    <w:rsid w:val="00935302"/>
    <w:rsid w:val="0093558F"/>
    <w:rsid w:val="00935A5B"/>
    <w:rsid w:val="00935AA1"/>
    <w:rsid w:val="0093606B"/>
    <w:rsid w:val="00936B5B"/>
    <w:rsid w:val="00936E04"/>
    <w:rsid w:val="00937C88"/>
    <w:rsid w:val="00937CD2"/>
    <w:rsid w:val="00937DB3"/>
    <w:rsid w:val="00940227"/>
    <w:rsid w:val="0094024B"/>
    <w:rsid w:val="00940299"/>
    <w:rsid w:val="00940462"/>
    <w:rsid w:val="00940573"/>
    <w:rsid w:val="00941A6A"/>
    <w:rsid w:val="00941AF8"/>
    <w:rsid w:val="00941E29"/>
    <w:rsid w:val="0094213B"/>
    <w:rsid w:val="009423EC"/>
    <w:rsid w:val="009424E6"/>
    <w:rsid w:val="009428DA"/>
    <w:rsid w:val="00942CED"/>
    <w:rsid w:val="009437AF"/>
    <w:rsid w:val="009438AF"/>
    <w:rsid w:val="00943A27"/>
    <w:rsid w:val="00944396"/>
    <w:rsid w:val="0094455F"/>
    <w:rsid w:val="009447E6"/>
    <w:rsid w:val="00944AD7"/>
    <w:rsid w:val="00944B0A"/>
    <w:rsid w:val="0094567E"/>
    <w:rsid w:val="00946408"/>
    <w:rsid w:val="00946CFB"/>
    <w:rsid w:val="00946EE5"/>
    <w:rsid w:val="0094726B"/>
    <w:rsid w:val="009500D2"/>
    <w:rsid w:val="0095082A"/>
    <w:rsid w:val="00950878"/>
    <w:rsid w:val="00950CD7"/>
    <w:rsid w:val="00950CEB"/>
    <w:rsid w:val="00950E03"/>
    <w:rsid w:val="009516F1"/>
    <w:rsid w:val="00951744"/>
    <w:rsid w:val="009528E5"/>
    <w:rsid w:val="009534EB"/>
    <w:rsid w:val="00953706"/>
    <w:rsid w:val="009548F2"/>
    <w:rsid w:val="00955B1C"/>
    <w:rsid w:val="00955B71"/>
    <w:rsid w:val="00955E47"/>
    <w:rsid w:val="00956305"/>
    <w:rsid w:val="00956E82"/>
    <w:rsid w:val="00956F13"/>
    <w:rsid w:val="00957223"/>
    <w:rsid w:val="00957251"/>
    <w:rsid w:val="00957789"/>
    <w:rsid w:val="009600D2"/>
    <w:rsid w:val="00961302"/>
    <w:rsid w:val="009622EA"/>
    <w:rsid w:val="00962E51"/>
    <w:rsid w:val="0096303C"/>
    <w:rsid w:val="009634D3"/>
    <w:rsid w:val="00963B3A"/>
    <w:rsid w:val="00964068"/>
    <w:rsid w:val="00964B71"/>
    <w:rsid w:val="0096525F"/>
    <w:rsid w:val="0096560E"/>
    <w:rsid w:val="009656E1"/>
    <w:rsid w:val="0096617B"/>
    <w:rsid w:val="009667A5"/>
    <w:rsid w:val="0097088C"/>
    <w:rsid w:val="00971065"/>
    <w:rsid w:val="009712F9"/>
    <w:rsid w:val="009713EC"/>
    <w:rsid w:val="009714A4"/>
    <w:rsid w:val="00972960"/>
    <w:rsid w:val="00972C1D"/>
    <w:rsid w:val="0097325C"/>
    <w:rsid w:val="00973A1E"/>
    <w:rsid w:val="00974741"/>
    <w:rsid w:val="00974D1D"/>
    <w:rsid w:val="00974DCC"/>
    <w:rsid w:val="00974F56"/>
    <w:rsid w:val="009750C0"/>
    <w:rsid w:val="0097568B"/>
    <w:rsid w:val="00975701"/>
    <w:rsid w:val="009757A4"/>
    <w:rsid w:val="00975A78"/>
    <w:rsid w:val="009761B2"/>
    <w:rsid w:val="0098044C"/>
    <w:rsid w:val="00980637"/>
    <w:rsid w:val="0098087E"/>
    <w:rsid w:val="00980936"/>
    <w:rsid w:val="00980A28"/>
    <w:rsid w:val="009815AE"/>
    <w:rsid w:val="00981C35"/>
    <w:rsid w:val="00982C92"/>
    <w:rsid w:val="00983F3F"/>
    <w:rsid w:val="0098420E"/>
    <w:rsid w:val="0098497B"/>
    <w:rsid w:val="00984EB1"/>
    <w:rsid w:val="00985928"/>
    <w:rsid w:val="00986144"/>
    <w:rsid w:val="009867BE"/>
    <w:rsid w:val="00986A61"/>
    <w:rsid w:val="00986C8C"/>
    <w:rsid w:val="00986CB3"/>
    <w:rsid w:val="009871C0"/>
    <w:rsid w:val="0099085F"/>
    <w:rsid w:val="009909CA"/>
    <w:rsid w:val="00990A5D"/>
    <w:rsid w:val="009912C6"/>
    <w:rsid w:val="00991337"/>
    <w:rsid w:val="00991FB9"/>
    <w:rsid w:val="009921E9"/>
    <w:rsid w:val="00992CA1"/>
    <w:rsid w:val="00992D5E"/>
    <w:rsid w:val="009932B7"/>
    <w:rsid w:val="00993C7C"/>
    <w:rsid w:val="00993D4F"/>
    <w:rsid w:val="00994783"/>
    <w:rsid w:val="009949B9"/>
    <w:rsid w:val="0099523F"/>
    <w:rsid w:val="00995F39"/>
    <w:rsid w:val="0099611D"/>
    <w:rsid w:val="00996399"/>
    <w:rsid w:val="009965EB"/>
    <w:rsid w:val="00997042"/>
    <w:rsid w:val="00997163"/>
    <w:rsid w:val="00997770"/>
    <w:rsid w:val="009A0D75"/>
    <w:rsid w:val="009A12AB"/>
    <w:rsid w:val="009A1369"/>
    <w:rsid w:val="009A1725"/>
    <w:rsid w:val="009A24E8"/>
    <w:rsid w:val="009A2858"/>
    <w:rsid w:val="009A2A46"/>
    <w:rsid w:val="009A406B"/>
    <w:rsid w:val="009A414E"/>
    <w:rsid w:val="009A49FD"/>
    <w:rsid w:val="009A4FC3"/>
    <w:rsid w:val="009A53F5"/>
    <w:rsid w:val="009A56C5"/>
    <w:rsid w:val="009A6C11"/>
    <w:rsid w:val="009A6C8D"/>
    <w:rsid w:val="009A6D89"/>
    <w:rsid w:val="009A7428"/>
    <w:rsid w:val="009A7659"/>
    <w:rsid w:val="009A7E4F"/>
    <w:rsid w:val="009B0039"/>
    <w:rsid w:val="009B0356"/>
    <w:rsid w:val="009B05F3"/>
    <w:rsid w:val="009B1173"/>
    <w:rsid w:val="009B1749"/>
    <w:rsid w:val="009B18E4"/>
    <w:rsid w:val="009B25CB"/>
    <w:rsid w:val="009B2E17"/>
    <w:rsid w:val="009B2ED6"/>
    <w:rsid w:val="009B3609"/>
    <w:rsid w:val="009B3632"/>
    <w:rsid w:val="009B373D"/>
    <w:rsid w:val="009B3B0E"/>
    <w:rsid w:val="009B3ED2"/>
    <w:rsid w:val="009B4561"/>
    <w:rsid w:val="009B4E7E"/>
    <w:rsid w:val="009B52B7"/>
    <w:rsid w:val="009B593F"/>
    <w:rsid w:val="009B5AFF"/>
    <w:rsid w:val="009B5B6A"/>
    <w:rsid w:val="009B5BF8"/>
    <w:rsid w:val="009B616C"/>
    <w:rsid w:val="009B6805"/>
    <w:rsid w:val="009B680A"/>
    <w:rsid w:val="009B69A5"/>
    <w:rsid w:val="009B7449"/>
    <w:rsid w:val="009B74F9"/>
    <w:rsid w:val="009B7B2B"/>
    <w:rsid w:val="009B7C51"/>
    <w:rsid w:val="009B7E4B"/>
    <w:rsid w:val="009B7FEF"/>
    <w:rsid w:val="009C00AA"/>
    <w:rsid w:val="009C0133"/>
    <w:rsid w:val="009C0951"/>
    <w:rsid w:val="009C0CB0"/>
    <w:rsid w:val="009C1839"/>
    <w:rsid w:val="009C2BC4"/>
    <w:rsid w:val="009C2C52"/>
    <w:rsid w:val="009C2EFF"/>
    <w:rsid w:val="009C3181"/>
    <w:rsid w:val="009C32EF"/>
    <w:rsid w:val="009C3640"/>
    <w:rsid w:val="009C3E2D"/>
    <w:rsid w:val="009C42F8"/>
    <w:rsid w:val="009C4C1E"/>
    <w:rsid w:val="009C5069"/>
    <w:rsid w:val="009C5C94"/>
    <w:rsid w:val="009C5D69"/>
    <w:rsid w:val="009C615B"/>
    <w:rsid w:val="009C6792"/>
    <w:rsid w:val="009C6877"/>
    <w:rsid w:val="009C6E85"/>
    <w:rsid w:val="009C7595"/>
    <w:rsid w:val="009C782B"/>
    <w:rsid w:val="009C78E9"/>
    <w:rsid w:val="009C7C9F"/>
    <w:rsid w:val="009D08EC"/>
    <w:rsid w:val="009D0A4D"/>
    <w:rsid w:val="009D0CB8"/>
    <w:rsid w:val="009D0D4E"/>
    <w:rsid w:val="009D1048"/>
    <w:rsid w:val="009D1566"/>
    <w:rsid w:val="009D188A"/>
    <w:rsid w:val="009D1C4F"/>
    <w:rsid w:val="009D307A"/>
    <w:rsid w:val="009D3452"/>
    <w:rsid w:val="009D3CB6"/>
    <w:rsid w:val="009D42A1"/>
    <w:rsid w:val="009D47B7"/>
    <w:rsid w:val="009D5331"/>
    <w:rsid w:val="009D59F6"/>
    <w:rsid w:val="009D5C28"/>
    <w:rsid w:val="009D5F2B"/>
    <w:rsid w:val="009D61D9"/>
    <w:rsid w:val="009D63F5"/>
    <w:rsid w:val="009D7089"/>
    <w:rsid w:val="009D7731"/>
    <w:rsid w:val="009D7B25"/>
    <w:rsid w:val="009D7F2C"/>
    <w:rsid w:val="009E0159"/>
    <w:rsid w:val="009E1403"/>
    <w:rsid w:val="009E1735"/>
    <w:rsid w:val="009E263E"/>
    <w:rsid w:val="009E2A2E"/>
    <w:rsid w:val="009E3092"/>
    <w:rsid w:val="009E3757"/>
    <w:rsid w:val="009E3A17"/>
    <w:rsid w:val="009E4612"/>
    <w:rsid w:val="009E4967"/>
    <w:rsid w:val="009E4C0D"/>
    <w:rsid w:val="009E4F97"/>
    <w:rsid w:val="009E50A8"/>
    <w:rsid w:val="009E55C8"/>
    <w:rsid w:val="009E56EE"/>
    <w:rsid w:val="009E595E"/>
    <w:rsid w:val="009E5DDF"/>
    <w:rsid w:val="009E62F8"/>
    <w:rsid w:val="009E6845"/>
    <w:rsid w:val="009E6BC3"/>
    <w:rsid w:val="009E6DA7"/>
    <w:rsid w:val="009E70E3"/>
    <w:rsid w:val="009E7F8C"/>
    <w:rsid w:val="009F03E9"/>
    <w:rsid w:val="009F0B48"/>
    <w:rsid w:val="009F1427"/>
    <w:rsid w:val="009F1FF4"/>
    <w:rsid w:val="009F203B"/>
    <w:rsid w:val="009F2B37"/>
    <w:rsid w:val="009F2D83"/>
    <w:rsid w:val="009F2D85"/>
    <w:rsid w:val="009F3458"/>
    <w:rsid w:val="009F34F7"/>
    <w:rsid w:val="009F366E"/>
    <w:rsid w:val="009F377F"/>
    <w:rsid w:val="009F3CEA"/>
    <w:rsid w:val="009F3E6E"/>
    <w:rsid w:val="009F430F"/>
    <w:rsid w:val="009F4406"/>
    <w:rsid w:val="009F473D"/>
    <w:rsid w:val="009F47BF"/>
    <w:rsid w:val="009F4BC3"/>
    <w:rsid w:val="009F5072"/>
    <w:rsid w:val="009F50CC"/>
    <w:rsid w:val="009F53B2"/>
    <w:rsid w:val="009F55C9"/>
    <w:rsid w:val="009F561F"/>
    <w:rsid w:val="009F625E"/>
    <w:rsid w:val="009F6684"/>
    <w:rsid w:val="009F686A"/>
    <w:rsid w:val="009F6A7E"/>
    <w:rsid w:val="009F70B9"/>
    <w:rsid w:val="009F71BB"/>
    <w:rsid w:val="009F771C"/>
    <w:rsid w:val="009F77B0"/>
    <w:rsid w:val="009F7844"/>
    <w:rsid w:val="00A00C2B"/>
    <w:rsid w:val="00A00EE6"/>
    <w:rsid w:val="00A0152B"/>
    <w:rsid w:val="00A0180F"/>
    <w:rsid w:val="00A02279"/>
    <w:rsid w:val="00A02497"/>
    <w:rsid w:val="00A02D3C"/>
    <w:rsid w:val="00A02E50"/>
    <w:rsid w:val="00A03365"/>
    <w:rsid w:val="00A035DF"/>
    <w:rsid w:val="00A03732"/>
    <w:rsid w:val="00A042FC"/>
    <w:rsid w:val="00A0470D"/>
    <w:rsid w:val="00A04C95"/>
    <w:rsid w:val="00A05163"/>
    <w:rsid w:val="00A06762"/>
    <w:rsid w:val="00A06D11"/>
    <w:rsid w:val="00A0710B"/>
    <w:rsid w:val="00A0774F"/>
    <w:rsid w:val="00A07BD9"/>
    <w:rsid w:val="00A07D1A"/>
    <w:rsid w:val="00A1000C"/>
    <w:rsid w:val="00A1038E"/>
    <w:rsid w:val="00A104A3"/>
    <w:rsid w:val="00A106B9"/>
    <w:rsid w:val="00A1072D"/>
    <w:rsid w:val="00A11250"/>
    <w:rsid w:val="00A1142C"/>
    <w:rsid w:val="00A11CB1"/>
    <w:rsid w:val="00A11CE6"/>
    <w:rsid w:val="00A121E9"/>
    <w:rsid w:val="00A123AC"/>
    <w:rsid w:val="00A12C99"/>
    <w:rsid w:val="00A12DBF"/>
    <w:rsid w:val="00A13606"/>
    <w:rsid w:val="00A13656"/>
    <w:rsid w:val="00A13861"/>
    <w:rsid w:val="00A1561D"/>
    <w:rsid w:val="00A15CE9"/>
    <w:rsid w:val="00A16744"/>
    <w:rsid w:val="00A16E80"/>
    <w:rsid w:val="00A16F8A"/>
    <w:rsid w:val="00A17031"/>
    <w:rsid w:val="00A176E2"/>
    <w:rsid w:val="00A17D47"/>
    <w:rsid w:val="00A17FD0"/>
    <w:rsid w:val="00A203F3"/>
    <w:rsid w:val="00A20613"/>
    <w:rsid w:val="00A20BB6"/>
    <w:rsid w:val="00A20DC8"/>
    <w:rsid w:val="00A219CC"/>
    <w:rsid w:val="00A2227C"/>
    <w:rsid w:val="00A22329"/>
    <w:rsid w:val="00A22440"/>
    <w:rsid w:val="00A22484"/>
    <w:rsid w:val="00A2276B"/>
    <w:rsid w:val="00A22931"/>
    <w:rsid w:val="00A237FD"/>
    <w:rsid w:val="00A23837"/>
    <w:rsid w:val="00A25135"/>
    <w:rsid w:val="00A25D19"/>
    <w:rsid w:val="00A25DD7"/>
    <w:rsid w:val="00A260E8"/>
    <w:rsid w:val="00A26664"/>
    <w:rsid w:val="00A268BC"/>
    <w:rsid w:val="00A271EF"/>
    <w:rsid w:val="00A27CF2"/>
    <w:rsid w:val="00A30004"/>
    <w:rsid w:val="00A30129"/>
    <w:rsid w:val="00A305D0"/>
    <w:rsid w:val="00A30973"/>
    <w:rsid w:val="00A30AD9"/>
    <w:rsid w:val="00A3102E"/>
    <w:rsid w:val="00A31993"/>
    <w:rsid w:val="00A32088"/>
    <w:rsid w:val="00A32829"/>
    <w:rsid w:val="00A32B30"/>
    <w:rsid w:val="00A32BFA"/>
    <w:rsid w:val="00A33C2B"/>
    <w:rsid w:val="00A34315"/>
    <w:rsid w:val="00A34ED5"/>
    <w:rsid w:val="00A35E53"/>
    <w:rsid w:val="00A36238"/>
    <w:rsid w:val="00A36638"/>
    <w:rsid w:val="00A36936"/>
    <w:rsid w:val="00A36A1E"/>
    <w:rsid w:val="00A3741B"/>
    <w:rsid w:val="00A37441"/>
    <w:rsid w:val="00A41171"/>
    <w:rsid w:val="00A423B4"/>
    <w:rsid w:val="00A4242B"/>
    <w:rsid w:val="00A42E8D"/>
    <w:rsid w:val="00A43485"/>
    <w:rsid w:val="00A43B3D"/>
    <w:rsid w:val="00A43B94"/>
    <w:rsid w:val="00A44E8E"/>
    <w:rsid w:val="00A45CB0"/>
    <w:rsid w:val="00A46256"/>
    <w:rsid w:val="00A46400"/>
    <w:rsid w:val="00A46C60"/>
    <w:rsid w:val="00A46CEA"/>
    <w:rsid w:val="00A46E88"/>
    <w:rsid w:val="00A471B5"/>
    <w:rsid w:val="00A4747F"/>
    <w:rsid w:val="00A478B6"/>
    <w:rsid w:val="00A47AB0"/>
    <w:rsid w:val="00A47D6F"/>
    <w:rsid w:val="00A502AA"/>
    <w:rsid w:val="00A50ADE"/>
    <w:rsid w:val="00A518E6"/>
    <w:rsid w:val="00A51B27"/>
    <w:rsid w:val="00A52ECA"/>
    <w:rsid w:val="00A53011"/>
    <w:rsid w:val="00A534F4"/>
    <w:rsid w:val="00A5360B"/>
    <w:rsid w:val="00A54144"/>
    <w:rsid w:val="00A54673"/>
    <w:rsid w:val="00A54684"/>
    <w:rsid w:val="00A54C4D"/>
    <w:rsid w:val="00A54C68"/>
    <w:rsid w:val="00A54E27"/>
    <w:rsid w:val="00A54ED4"/>
    <w:rsid w:val="00A553E3"/>
    <w:rsid w:val="00A5548D"/>
    <w:rsid w:val="00A55534"/>
    <w:rsid w:val="00A55BA3"/>
    <w:rsid w:val="00A56E58"/>
    <w:rsid w:val="00A56F39"/>
    <w:rsid w:val="00A57275"/>
    <w:rsid w:val="00A579AF"/>
    <w:rsid w:val="00A57BC9"/>
    <w:rsid w:val="00A57C36"/>
    <w:rsid w:val="00A57F2B"/>
    <w:rsid w:val="00A60031"/>
    <w:rsid w:val="00A6034C"/>
    <w:rsid w:val="00A608FF"/>
    <w:rsid w:val="00A6093A"/>
    <w:rsid w:val="00A6149F"/>
    <w:rsid w:val="00A61B64"/>
    <w:rsid w:val="00A6217F"/>
    <w:rsid w:val="00A62C32"/>
    <w:rsid w:val="00A62C49"/>
    <w:rsid w:val="00A62CC1"/>
    <w:rsid w:val="00A632E9"/>
    <w:rsid w:val="00A63C59"/>
    <w:rsid w:val="00A63F59"/>
    <w:rsid w:val="00A647DF"/>
    <w:rsid w:val="00A647EE"/>
    <w:rsid w:val="00A651B5"/>
    <w:rsid w:val="00A6541B"/>
    <w:rsid w:val="00A654ED"/>
    <w:rsid w:val="00A65841"/>
    <w:rsid w:val="00A658BC"/>
    <w:rsid w:val="00A65E9F"/>
    <w:rsid w:val="00A66EE5"/>
    <w:rsid w:val="00A67348"/>
    <w:rsid w:val="00A677B4"/>
    <w:rsid w:val="00A67C4C"/>
    <w:rsid w:val="00A7031C"/>
    <w:rsid w:val="00A70EB5"/>
    <w:rsid w:val="00A7164A"/>
    <w:rsid w:val="00A7183C"/>
    <w:rsid w:val="00A7195F"/>
    <w:rsid w:val="00A71B8F"/>
    <w:rsid w:val="00A71C2F"/>
    <w:rsid w:val="00A71C42"/>
    <w:rsid w:val="00A71C52"/>
    <w:rsid w:val="00A71FB0"/>
    <w:rsid w:val="00A72395"/>
    <w:rsid w:val="00A72994"/>
    <w:rsid w:val="00A734FB"/>
    <w:rsid w:val="00A74634"/>
    <w:rsid w:val="00A746F2"/>
    <w:rsid w:val="00A74A49"/>
    <w:rsid w:val="00A74AA7"/>
    <w:rsid w:val="00A74AEF"/>
    <w:rsid w:val="00A74F3D"/>
    <w:rsid w:val="00A75CD6"/>
    <w:rsid w:val="00A7692D"/>
    <w:rsid w:val="00A76C62"/>
    <w:rsid w:val="00A76EFF"/>
    <w:rsid w:val="00A773A3"/>
    <w:rsid w:val="00A77796"/>
    <w:rsid w:val="00A77BAA"/>
    <w:rsid w:val="00A8004E"/>
    <w:rsid w:val="00A80995"/>
    <w:rsid w:val="00A80C12"/>
    <w:rsid w:val="00A811C5"/>
    <w:rsid w:val="00A8225C"/>
    <w:rsid w:val="00A824DA"/>
    <w:rsid w:val="00A82828"/>
    <w:rsid w:val="00A8308B"/>
    <w:rsid w:val="00A834BF"/>
    <w:rsid w:val="00A835D0"/>
    <w:rsid w:val="00A83C47"/>
    <w:rsid w:val="00A83D1D"/>
    <w:rsid w:val="00A83E74"/>
    <w:rsid w:val="00A84D11"/>
    <w:rsid w:val="00A84D67"/>
    <w:rsid w:val="00A8621B"/>
    <w:rsid w:val="00A86A32"/>
    <w:rsid w:val="00A86FF6"/>
    <w:rsid w:val="00A8783A"/>
    <w:rsid w:val="00A87D7A"/>
    <w:rsid w:val="00A87E55"/>
    <w:rsid w:val="00A90AEF"/>
    <w:rsid w:val="00A91463"/>
    <w:rsid w:val="00A91936"/>
    <w:rsid w:val="00A91FF2"/>
    <w:rsid w:val="00A928DE"/>
    <w:rsid w:val="00A92B19"/>
    <w:rsid w:val="00A92EFC"/>
    <w:rsid w:val="00A9316F"/>
    <w:rsid w:val="00A93661"/>
    <w:rsid w:val="00A938FF"/>
    <w:rsid w:val="00A93CFC"/>
    <w:rsid w:val="00A93DC2"/>
    <w:rsid w:val="00A94195"/>
    <w:rsid w:val="00A94504"/>
    <w:rsid w:val="00A94510"/>
    <w:rsid w:val="00A94581"/>
    <w:rsid w:val="00A9496E"/>
    <w:rsid w:val="00A94FCE"/>
    <w:rsid w:val="00A9518C"/>
    <w:rsid w:val="00A95398"/>
    <w:rsid w:val="00A95495"/>
    <w:rsid w:val="00A97048"/>
    <w:rsid w:val="00A9793D"/>
    <w:rsid w:val="00A97A21"/>
    <w:rsid w:val="00A97D63"/>
    <w:rsid w:val="00AA041F"/>
    <w:rsid w:val="00AA1F8B"/>
    <w:rsid w:val="00AA23D7"/>
    <w:rsid w:val="00AA2634"/>
    <w:rsid w:val="00AA3444"/>
    <w:rsid w:val="00AA3A08"/>
    <w:rsid w:val="00AA3A9E"/>
    <w:rsid w:val="00AA3EEC"/>
    <w:rsid w:val="00AA4452"/>
    <w:rsid w:val="00AA45A0"/>
    <w:rsid w:val="00AA4902"/>
    <w:rsid w:val="00AA51A9"/>
    <w:rsid w:val="00AA576F"/>
    <w:rsid w:val="00AA5797"/>
    <w:rsid w:val="00AA5F13"/>
    <w:rsid w:val="00AA6549"/>
    <w:rsid w:val="00AA67D8"/>
    <w:rsid w:val="00AA6DA7"/>
    <w:rsid w:val="00AA6EE5"/>
    <w:rsid w:val="00AA72C2"/>
    <w:rsid w:val="00AA75D2"/>
    <w:rsid w:val="00AB0039"/>
    <w:rsid w:val="00AB0388"/>
    <w:rsid w:val="00AB0F8B"/>
    <w:rsid w:val="00AB105A"/>
    <w:rsid w:val="00AB12E7"/>
    <w:rsid w:val="00AB14BA"/>
    <w:rsid w:val="00AB170F"/>
    <w:rsid w:val="00AB2B4D"/>
    <w:rsid w:val="00AB2F78"/>
    <w:rsid w:val="00AB30D6"/>
    <w:rsid w:val="00AB327D"/>
    <w:rsid w:val="00AB332E"/>
    <w:rsid w:val="00AB33E5"/>
    <w:rsid w:val="00AB4150"/>
    <w:rsid w:val="00AB4265"/>
    <w:rsid w:val="00AB45CE"/>
    <w:rsid w:val="00AB4EC7"/>
    <w:rsid w:val="00AB4F7A"/>
    <w:rsid w:val="00AB510E"/>
    <w:rsid w:val="00AB5655"/>
    <w:rsid w:val="00AB5710"/>
    <w:rsid w:val="00AB656E"/>
    <w:rsid w:val="00AB67DB"/>
    <w:rsid w:val="00AB68E5"/>
    <w:rsid w:val="00AB6E54"/>
    <w:rsid w:val="00AB70C1"/>
    <w:rsid w:val="00AC03B0"/>
    <w:rsid w:val="00AC0687"/>
    <w:rsid w:val="00AC0B95"/>
    <w:rsid w:val="00AC1E93"/>
    <w:rsid w:val="00AC1F33"/>
    <w:rsid w:val="00AC288B"/>
    <w:rsid w:val="00AC3190"/>
    <w:rsid w:val="00AC3503"/>
    <w:rsid w:val="00AC3721"/>
    <w:rsid w:val="00AC385B"/>
    <w:rsid w:val="00AC3B39"/>
    <w:rsid w:val="00AC3F50"/>
    <w:rsid w:val="00AC48C9"/>
    <w:rsid w:val="00AC497D"/>
    <w:rsid w:val="00AC4D38"/>
    <w:rsid w:val="00AC5073"/>
    <w:rsid w:val="00AC5341"/>
    <w:rsid w:val="00AC56DC"/>
    <w:rsid w:val="00AC57F5"/>
    <w:rsid w:val="00AC5836"/>
    <w:rsid w:val="00AC640D"/>
    <w:rsid w:val="00AC695A"/>
    <w:rsid w:val="00AD055A"/>
    <w:rsid w:val="00AD067A"/>
    <w:rsid w:val="00AD14E7"/>
    <w:rsid w:val="00AD1695"/>
    <w:rsid w:val="00AD16D5"/>
    <w:rsid w:val="00AD1701"/>
    <w:rsid w:val="00AD2211"/>
    <w:rsid w:val="00AD229C"/>
    <w:rsid w:val="00AD2AF7"/>
    <w:rsid w:val="00AD2C22"/>
    <w:rsid w:val="00AD324E"/>
    <w:rsid w:val="00AD32C8"/>
    <w:rsid w:val="00AD3D82"/>
    <w:rsid w:val="00AD4364"/>
    <w:rsid w:val="00AD455E"/>
    <w:rsid w:val="00AD4C1C"/>
    <w:rsid w:val="00AD569F"/>
    <w:rsid w:val="00AD5C3F"/>
    <w:rsid w:val="00AD67B5"/>
    <w:rsid w:val="00AD6A21"/>
    <w:rsid w:val="00AD7159"/>
    <w:rsid w:val="00AD79E5"/>
    <w:rsid w:val="00AD7D8E"/>
    <w:rsid w:val="00AE0609"/>
    <w:rsid w:val="00AE0AD0"/>
    <w:rsid w:val="00AE0BEA"/>
    <w:rsid w:val="00AE190F"/>
    <w:rsid w:val="00AE1E71"/>
    <w:rsid w:val="00AE2263"/>
    <w:rsid w:val="00AE248D"/>
    <w:rsid w:val="00AE322C"/>
    <w:rsid w:val="00AE33DB"/>
    <w:rsid w:val="00AE35FF"/>
    <w:rsid w:val="00AE3C5D"/>
    <w:rsid w:val="00AE3D81"/>
    <w:rsid w:val="00AE4149"/>
    <w:rsid w:val="00AE428C"/>
    <w:rsid w:val="00AE43D0"/>
    <w:rsid w:val="00AE4713"/>
    <w:rsid w:val="00AE47A4"/>
    <w:rsid w:val="00AE47D6"/>
    <w:rsid w:val="00AE4933"/>
    <w:rsid w:val="00AE5268"/>
    <w:rsid w:val="00AE5452"/>
    <w:rsid w:val="00AE5EFF"/>
    <w:rsid w:val="00AE6A9A"/>
    <w:rsid w:val="00AE6DFB"/>
    <w:rsid w:val="00AE7101"/>
    <w:rsid w:val="00AE7499"/>
    <w:rsid w:val="00AE79C2"/>
    <w:rsid w:val="00AE7D06"/>
    <w:rsid w:val="00AE7DB6"/>
    <w:rsid w:val="00AF005B"/>
    <w:rsid w:val="00AF0377"/>
    <w:rsid w:val="00AF0639"/>
    <w:rsid w:val="00AF0AF8"/>
    <w:rsid w:val="00AF11C8"/>
    <w:rsid w:val="00AF18E4"/>
    <w:rsid w:val="00AF1BBF"/>
    <w:rsid w:val="00AF2714"/>
    <w:rsid w:val="00AF28A1"/>
    <w:rsid w:val="00AF2FD5"/>
    <w:rsid w:val="00AF3951"/>
    <w:rsid w:val="00AF3BD6"/>
    <w:rsid w:val="00AF486A"/>
    <w:rsid w:val="00AF4A44"/>
    <w:rsid w:val="00AF4E59"/>
    <w:rsid w:val="00AF528A"/>
    <w:rsid w:val="00AF5B85"/>
    <w:rsid w:val="00AF5CAF"/>
    <w:rsid w:val="00AF61BC"/>
    <w:rsid w:val="00AF6413"/>
    <w:rsid w:val="00AF6E3B"/>
    <w:rsid w:val="00AF7A74"/>
    <w:rsid w:val="00AF7B5B"/>
    <w:rsid w:val="00AF7CFC"/>
    <w:rsid w:val="00AF7FE7"/>
    <w:rsid w:val="00B004A4"/>
    <w:rsid w:val="00B0061D"/>
    <w:rsid w:val="00B00D6D"/>
    <w:rsid w:val="00B01062"/>
    <w:rsid w:val="00B01140"/>
    <w:rsid w:val="00B011CC"/>
    <w:rsid w:val="00B01485"/>
    <w:rsid w:val="00B014F7"/>
    <w:rsid w:val="00B015ED"/>
    <w:rsid w:val="00B01729"/>
    <w:rsid w:val="00B02650"/>
    <w:rsid w:val="00B02BFF"/>
    <w:rsid w:val="00B032AB"/>
    <w:rsid w:val="00B036CE"/>
    <w:rsid w:val="00B036F7"/>
    <w:rsid w:val="00B04003"/>
    <w:rsid w:val="00B049C9"/>
    <w:rsid w:val="00B05956"/>
    <w:rsid w:val="00B060C0"/>
    <w:rsid w:val="00B06299"/>
    <w:rsid w:val="00B066A6"/>
    <w:rsid w:val="00B06E24"/>
    <w:rsid w:val="00B06FE0"/>
    <w:rsid w:val="00B071E8"/>
    <w:rsid w:val="00B074CC"/>
    <w:rsid w:val="00B103AF"/>
    <w:rsid w:val="00B10C08"/>
    <w:rsid w:val="00B10E18"/>
    <w:rsid w:val="00B115E1"/>
    <w:rsid w:val="00B116FF"/>
    <w:rsid w:val="00B11779"/>
    <w:rsid w:val="00B11812"/>
    <w:rsid w:val="00B12177"/>
    <w:rsid w:val="00B12756"/>
    <w:rsid w:val="00B12B40"/>
    <w:rsid w:val="00B130DB"/>
    <w:rsid w:val="00B135E2"/>
    <w:rsid w:val="00B13796"/>
    <w:rsid w:val="00B13CE5"/>
    <w:rsid w:val="00B1483C"/>
    <w:rsid w:val="00B14A69"/>
    <w:rsid w:val="00B14ACA"/>
    <w:rsid w:val="00B1544A"/>
    <w:rsid w:val="00B15D85"/>
    <w:rsid w:val="00B15E1D"/>
    <w:rsid w:val="00B16415"/>
    <w:rsid w:val="00B169B6"/>
    <w:rsid w:val="00B16CF9"/>
    <w:rsid w:val="00B17471"/>
    <w:rsid w:val="00B1769D"/>
    <w:rsid w:val="00B17B82"/>
    <w:rsid w:val="00B17BDE"/>
    <w:rsid w:val="00B20009"/>
    <w:rsid w:val="00B20055"/>
    <w:rsid w:val="00B20F4C"/>
    <w:rsid w:val="00B20FA0"/>
    <w:rsid w:val="00B210AB"/>
    <w:rsid w:val="00B212E4"/>
    <w:rsid w:val="00B21995"/>
    <w:rsid w:val="00B21E57"/>
    <w:rsid w:val="00B22166"/>
    <w:rsid w:val="00B221CD"/>
    <w:rsid w:val="00B22237"/>
    <w:rsid w:val="00B2275C"/>
    <w:rsid w:val="00B2303F"/>
    <w:rsid w:val="00B231C5"/>
    <w:rsid w:val="00B23652"/>
    <w:rsid w:val="00B23B11"/>
    <w:rsid w:val="00B23F43"/>
    <w:rsid w:val="00B24342"/>
    <w:rsid w:val="00B248B2"/>
    <w:rsid w:val="00B24B70"/>
    <w:rsid w:val="00B25FCB"/>
    <w:rsid w:val="00B260F0"/>
    <w:rsid w:val="00B276D1"/>
    <w:rsid w:val="00B27DCB"/>
    <w:rsid w:val="00B27F06"/>
    <w:rsid w:val="00B30635"/>
    <w:rsid w:val="00B30AF1"/>
    <w:rsid w:val="00B30AF5"/>
    <w:rsid w:val="00B31686"/>
    <w:rsid w:val="00B317CF"/>
    <w:rsid w:val="00B31D46"/>
    <w:rsid w:val="00B3202A"/>
    <w:rsid w:val="00B32362"/>
    <w:rsid w:val="00B326A3"/>
    <w:rsid w:val="00B32DD7"/>
    <w:rsid w:val="00B32FA0"/>
    <w:rsid w:val="00B33284"/>
    <w:rsid w:val="00B334FF"/>
    <w:rsid w:val="00B3379B"/>
    <w:rsid w:val="00B3399F"/>
    <w:rsid w:val="00B33C0C"/>
    <w:rsid w:val="00B3406D"/>
    <w:rsid w:val="00B345C4"/>
    <w:rsid w:val="00B353D2"/>
    <w:rsid w:val="00B35CE2"/>
    <w:rsid w:val="00B3607E"/>
    <w:rsid w:val="00B36593"/>
    <w:rsid w:val="00B36B32"/>
    <w:rsid w:val="00B36EE1"/>
    <w:rsid w:val="00B40357"/>
    <w:rsid w:val="00B40854"/>
    <w:rsid w:val="00B40B5F"/>
    <w:rsid w:val="00B412AA"/>
    <w:rsid w:val="00B41308"/>
    <w:rsid w:val="00B41832"/>
    <w:rsid w:val="00B4184E"/>
    <w:rsid w:val="00B41917"/>
    <w:rsid w:val="00B4203F"/>
    <w:rsid w:val="00B42C26"/>
    <w:rsid w:val="00B42D21"/>
    <w:rsid w:val="00B42DA5"/>
    <w:rsid w:val="00B4343F"/>
    <w:rsid w:val="00B43784"/>
    <w:rsid w:val="00B43864"/>
    <w:rsid w:val="00B43B33"/>
    <w:rsid w:val="00B43C26"/>
    <w:rsid w:val="00B45BAB"/>
    <w:rsid w:val="00B45CA9"/>
    <w:rsid w:val="00B47405"/>
    <w:rsid w:val="00B4798A"/>
    <w:rsid w:val="00B47B6B"/>
    <w:rsid w:val="00B503EB"/>
    <w:rsid w:val="00B5046B"/>
    <w:rsid w:val="00B504DC"/>
    <w:rsid w:val="00B5078E"/>
    <w:rsid w:val="00B507B1"/>
    <w:rsid w:val="00B5099F"/>
    <w:rsid w:val="00B5125F"/>
    <w:rsid w:val="00B51574"/>
    <w:rsid w:val="00B5290D"/>
    <w:rsid w:val="00B52E38"/>
    <w:rsid w:val="00B532C7"/>
    <w:rsid w:val="00B5347D"/>
    <w:rsid w:val="00B53504"/>
    <w:rsid w:val="00B5362A"/>
    <w:rsid w:val="00B53AAD"/>
    <w:rsid w:val="00B55133"/>
    <w:rsid w:val="00B55889"/>
    <w:rsid w:val="00B55EAA"/>
    <w:rsid w:val="00B55EFB"/>
    <w:rsid w:val="00B560BA"/>
    <w:rsid w:val="00B57522"/>
    <w:rsid w:val="00B6014E"/>
    <w:rsid w:val="00B60C6B"/>
    <w:rsid w:val="00B61589"/>
    <w:rsid w:val="00B618C1"/>
    <w:rsid w:val="00B61917"/>
    <w:rsid w:val="00B61A68"/>
    <w:rsid w:val="00B61A74"/>
    <w:rsid w:val="00B61D02"/>
    <w:rsid w:val="00B61D30"/>
    <w:rsid w:val="00B6243A"/>
    <w:rsid w:val="00B62B51"/>
    <w:rsid w:val="00B63C64"/>
    <w:rsid w:val="00B648C4"/>
    <w:rsid w:val="00B64F5F"/>
    <w:rsid w:val="00B65712"/>
    <w:rsid w:val="00B65767"/>
    <w:rsid w:val="00B65A5F"/>
    <w:rsid w:val="00B665F4"/>
    <w:rsid w:val="00B66B7F"/>
    <w:rsid w:val="00B6730A"/>
    <w:rsid w:val="00B67523"/>
    <w:rsid w:val="00B677C7"/>
    <w:rsid w:val="00B706C5"/>
    <w:rsid w:val="00B70854"/>
    <w:rsid w:val="00B708EF"/>
    <w:rsid w:val="00B715EF"/>
    <w:rsid w:val="00B7190A"/>
    <w:rsid w:val="00B73825"/>
    <w:rsid w:val="00B73A29"/>
    <w:rsid w:val="00B74353"/>
    <w:rsid w:val="00B74460"/>
    <w:rsid w:val="00B744A6"/>
    <w:rsid w:val="00B749DC"/>
    <w:rsid w:val="00B74B15"/>
    <w:rsid w:val="00B75682"/>
    <w:rsid w:val="00B75E8F"/>
    <w:rsid w:val="00B76C10"/>
    <w:rsid w:val="00B7703F"/>
    <w:rsid w:val="00B77618"/>
    <w:rsid w:val="00B77950"/>
    <w:rsid w:val="00B77BB0"/>
    <w:rsid w:val="00B804CB"/>
    <w:rsid w:val="00B8057C"/>
    <w:rsid w:val="00B80AD2"/>
    <w:rsid w:val="00B80C96"/>
    <w:rsid w:val="00B8195C"/>
    <w:rsid w:val="00B82A51"/>
    <w:rsid w:val="00B82CAA"/>
    <w:rsid w:val="00B82DAE"/>
    <w:rsid w:val="00B833B5"/>
    <w:rsid w:val="00B837FB"/>
    <w:rsid w:val="00B83F2B"/>
    <w:rsid w:val="00B84182"/>
    <w:rsid w:val="00B8471D"/>
    <w:rsid w:val="00B84772"/>
    <w:rsid w:val="00B8502C"/>
    <w:rsid w:val="00B854DB"/>
    <w:rsid w:val="00B85B20"/>
    <w:rsid w:val="00B85D7B"/>
    <w:rsid w:val="00B85DB7"/>
    <w:rsid w:val="00B861AB"/>
    <w:rsid w:val="00B865B6"/>
    <w:rsid w:val="00B8678D"/>
    <w:rsid w:val="00B87485"/>
    <w:rsid w:val="00B87A47"/>
    <w:rsid w:val="00B87F19"/>
    <w:rsid w:val="00B905DF"/>
    <w:rsid w:val="00B90867"/>
    <w:rsid w:val="00B908C0"/>
    <w:rsid w:val="00B90C00"/>
    <w:rsid w:val="00B90CC2"/>
    <w:rsid w:val="00B91B26"/>
    <w:rsid w:val="00B92030"/>
    <w:rsid w:val="00B9216C"/>
    <w:rsid w:val="00B92357"/>
    <w:rsid w:val="00B92593"/>
    <w:rsid w:val="00B93267"/>
    <w:rsid w:val="00B93CAC"/>
    <w:rsid w:val="00B93FD1"/>
    <w:rsid w:val="00B9472F"/>
    <w:rsid w:val="00B94E11"/>
    <w:rsid w:val="00B94E57"/>
    <w:rsid w:val="00B953E2"/>
    <w:rsid w:val="00B954B3"/>
    <w:rsid w:val="00B95938"/>
    <w:rsid w:val="00B95D8A"/>
    <w:rsid w:val="00B9674F"/>
    <w:rsid w:val="00B96F15"/>
    <w:rsid w:val="00B97AFE"/>
    <w:rsid w:val="00B97F27"/>
    <w:rsid w:val="00BA02BF"/>
    <w:rsid w:val="00BA0419"/>
    <w:rsid w:val="00BA0968"/>
    <w:rsid w:val="00BA0DBA"/>
    <w:rsid w:val="00BA1694"/>
    <w:rsid w:val="00BA179A"/>
    <w:rsid w:val="00BA1836"/>
    <w:rsid w:val="00BA1AAC"/>
    <w:rsid w:val="00BA1C12"/>
    <w:rsid w:val="00BA2918"/>
    <w:rsid w:val="00BA31BE"/>
    <w:rsid w:val="00BA3626"/>
    <w:rsid w:val="00BA37CE"/>
    <w:rsid w:val="00BA3FCD"/>
    <w:rsid w:val="00BA4A8E"/>
    <w:rsid w:val="00BA4DBB"/>
    <w:rsid w:val="00BA4E32"/>
    <w:rsid w:val="00BA51D6"/>
    <w:rsid w:val="00BA550B"/>
    <w:rsid w:val="00BA574F"/>
    <w:rsid w:val="00BA5D10"/>
    <w:rsid w:val="00BA67DB"/>
    <w:rsid w:val="00BA6A13"/>
    <w:rsid w:val="00BA789E"/>
    <w:rsid w:val="00BA7D9A"/>
    <w:rsid w:val="00BB0337"/>
    <w:rsid w:val="00BB047E"/>
    <w:rsid w:val="00BB0507"/>
    <w:rsid w:val="00BB059B"/>
    <w:rsid w:val="00BB0865"/>
    <w:rsid w:val="00BB0B27"/>
    <w:rsid w:val="00BB0D8C"/>
    <w:rsid w:val="00BB1286"/>
    <w:rsid w:val="00BB15A8"/>
    <w:rsid w:val="00BB2233"/>
    <w:rsid w:val="00BB2300"/>
    <w:rsid w:val="00BB2B92"/>
    <w:rsid w:val="00BB3686"/>
    <w:rsid w:val="00BB3820"/>
    <w:rsid w:val="00BB3B74"/>
    <w:rsid w:val="00BB3CDD"/>
    <w:rsid w:val="00BB42F9"/>
    <w:rsid w:val="00BB4713"/>
    <w:rsid w:val="00BB59E9"/>
    <w:rsid w:val="00BB5A5D"/>
    <w:rsid w:val="00BB5B9E"/>
    <w:rsid w:val="00BB61DD"/>
    <w:rsid w:val="00BB67D5"/>
    <w:rsid w:val="00BB6889"/>
    <w:rsid w:val="00BB6B17"/>
    <w:rsid w:val="00BB72D1"/>
    <w:rsid w:val="00BB7C84"/>
    <w:rsid w:val="00BC020A"/>
    <w:rsid w:val="00BC0B50"/>
    <w:rsid w:val="00BC0BF2"/>
    <w:rsid w:val="00BC13A7"/>
    <w:rsid w:val="00BC1827"/>
    <w:rsid w:val="00BC22D4"/>
    <w:rsid w:val="00BC241A"/>
    <w:rsid w:val="00BC2B2E"/>
    <w:rsid w:val="00BC2E2B"/>
    <w:rsid w:val="00BC374F"/>
    <w:rsid w:val="00BC3812"/>
    <w:rsid w:val="00BC39CC"/>
    <w:rsid w:val="00BC3A62"/>
    <w:rsid w:val="00BC3E3B"/>
    <w:rsid w:val="00BC41E4"/>
    <w:rsid w:val="00BC43BB"/>
    <w:rsid w:val="00BC44D8"/>
    <w:rsid w:val="00BC4563"/>
    <w:rsid w:val="00BC4754"/>
    <w:rsid w:val="00BC4905"/>
    <w:rsid w:val="00BC4A77"/>
    <w:rsid w:val="00BC50BE"/>
    <w:rsid w:val="00BC511D"/>
    <w:rsid w:val="00BC5522"/>
    <w:rsid w:val="00BC6B96"/>
    <w:rsid w:val="00BC6BCD"/>
    <w:rsid w:val="00BC72F1"/>
    <w:rsid w:val="00BC7746"/>
    <w:rsid w:val="00BC78D7"/>
    <w:rsid w:val="00BC799A"/>
    <w:rsid w:val="00BD08FD"/>
    <w:rsid w:val="00BD0DAB"/>
    <w:rsid w:val="00BD0DB2"/>
    <w:rsid w:val="00BD0FE6"/>
    <w:rsid w:val="00BD1842"/>
    <w:rsid w:val="00BD1CFF"/>
    <w:rsid w:val="00BD2010"/>
    <w:rsid w:val="00BD20C3"/>
    <w:rsid w:val="00BD330D"/>
    <w:rsid w:val="00BD34FE"/>
    <w:rsid w:val="00BD3529"/>
    <w:rsid w:val="00BD3B46"/>
    <w:rsid w:val="00BD3DEC"/>
    <w:rsid w:val="00BD3F11"/>
    <w:rsid w:val="00BD4332"/>
    <w:rsid w:val="00BD44D6"/>
    <w:rsid w:val="00BD452A"/>
    <w:rsid w:val="00BD4B53"/>
    <w:rsid w:val="00BD4E8E"/>
    <w:rsid w:val="00BD4FB4"/>
    <w:rsid w:val="00BD5349"/>
    <w:rsid w:val="00BD5D19"/>
    <w:rsid w:val="00BD63F2"/>
    <w:rsid w:val="00BD7BDE"/>
    <w:rsid w:val="00BD7C12"/>
    <w:rsid w:val="00BE099D"/>
    <w:rsid w:val="00BE0D0D"/>
    <w:rsid w:val="00BE0F1F"/>
    <w:rsid w:val="00BE1219"/>
    <w:rsid w:val="00BE192D"/>
    <w:rsid w:val="00BE1949"/>
    <w:rsid w:val="00BE1F6E"/>
    <w:rsid w:val="00BE22B5"/>
    <w:rsid w:val="00BE235F"/>
    <w:rsid w:val="00BE2916"/>
    <w:rsid w:val="00BE2D80"/>
    <w:rsid w:val="00BE3CB2"/>
    <w:rsid w:val="00BE4227"/>
    <w:rsid w:val="00BE4234"/>
    <w:rsid w:val="00BE4537"/>
    <w:rsid w:val="00BE5219"/>
    <w:rsid w:val="00BE5CF1"/>
    <w:rsid w:val="00BE6130"/>
    <w:rsid w:val="00BE6309"/>
    <w:rsid w:val="00BE6E87"/>
    <w:rsid w:val="00BE73D9"/>
    <w:rsid w:val="00BE7C06"/>
    <w:rsid w:val="00BE7EF0"/>
    <w:rsid w:val="00BF0835"/>
    <w:rsid w:val="00BF094F"/>
    <w:rsid w:val="00BF0BD4"/>
    <w:rsid w:val="00BF0C06"/>
    <w:rsid w:val="00BF1472"/>
    <w:rsid w:val="00BF22E9"/>
    <w:rsid w:val="00BF2602"/>
    <w:rsid w:val="00BF32E6"/>
    <w:rsid w:val="00BF3A17"/>
    <w:rsid w:val="00BF4546"/>
    <w:rsid w:val="00BF5CC4"/>
    <w:rsid w:val="00BF635F"/>
    <w:rsid w:val="00BF6457"/>
    <w:rsid w:val="00BF6AE9"/>
    <w:rsid w:val="00BF6AF3"/>
    <w:rsid w:val="00BF6BF3"/>
    <w:rsid w:val="00BF71B8"/>
    <w:rsid w:val="00BF72D6"/>
    <w:rsid w:val="00BF75B9"/>
    <w:rsid w:val="00BF7938"/>
    <w:rsid w:val="00BF7943"/>
    <w:rsid w:val="00BF7DA7"/>
    <w:rsid w:val="00C00E82"/>
    <w:rsid w:val="00C01654"/>
    <w:rsid w:val="00C01C4A"/>
    <w:rsid w:val="00C01E29"/>
    <w:rsid w:val="00C024B6"/>
    <w:rsid w:val="00C043DF"/>
    <w:rsid w:val="00C0464B"/>
    <w:rsid w:val="00C056FD"/>
    <w:rsid w:val="00C06233"/>
    <w:rsid w:val="00C06EA6"/>
    <w:rsid w:val="00C079E2"/>
    <w:rsid w:val="00C1056C"/>
    <w:rsid w:val="00C1104E"/>
    <w:rsid w:val="00C117B2"/>
    <w:rsid w:val="00C11DEE"/>
    <w:rsid w:val="00C11E57"/>
    <w:rsid w:val="00C12AE6"/>
    <w:rsid w:val="00C1318A"/>
    <w:rsid w:val="00C13ADE"/>
    <w:rsid w:val="00C150D0"/>
    <w:rsid w:val="00C1523A"/>
    <w:rsid w:val="00C1546D"/>
    <w:rsid w:val="00C155F5"/>
    <w:rsid w:val="00C164BC"/>
    <w:rsid w:val="00C1656C"/>
    <w:rsid w:val="00C16767"/>
    <w:rsid w:val="00C16C27"/>
    <w:rsid w:val="00C1774B"/>
    <w:rsid w:val="00C177C8"/>
    <w:rsid w:val="00C17872"/>
    <w:rsid w:val="00C17ED3"/>
    <w:rsid w:val="00C2026F"/>
    <w:rsid w:val="00C203CB"/>
    <w:rsid w:val="00C204E9"/>
    <w:rsid w:val="00C204F5"/>
    <w:rsid w:val="00C20CE3"/>
    <w:rsid w:val="00C20FC0"/>
    <w:rsid w:val="00C20FD4"/>
    <w:rsid w:val="00C213C7"/>
    <w:rsid w:val="00C215E3"/>
    <w:rsid w:val="00C2210C"/>
    <w:rsid w:val="00C23229"/>
    <w:rsid w:val="00C24076"/>
    <w:rsid w:val="00C2426D"/>
    <w:rsid w:val="00C2443F"/>
    <w:rsid w:val="00C2503B"/>
    <w:rsid w:val="00C25FF4"/>
    <w:rsid w:val="00C263ED"/>
    <w:rsid w:val="00C2699C"/>
    <w:rsid w:val="00C26F74"/>
    <w:rsid w:val="00C279E1"/>
    <w:rsid w:val="00C27D15"/>
    <w:rsid w:val="00C306D6"/>
    <w:rsid w:val="00C31284"/>
    <w:rsid w:val="00C312A5"/>
    <w:rsid w:val="00C31491"/>
    <w:rsid w:val="00C31551"/>
    <w:rsid w:val="00C32327"/>
    <w:rsid w:val="00C32378"/>
    <w:rsid w:val="00C328D9"/>
    <w:rsid w:val="00C32913"/>
    <w:rsid w:val="00C32958"/>
    <w:rsid w:val="00C32C08"/>
    <w:rsid w:val="00C32DEF"/>
    <w:rsid w:val="00C347A7"/>
    <w:rsid w:val="00C34F29"/>
    <w:rsid w:val="00C35298"/>
    <w:rsid w:val="00C3554F"/>
    <w:rsid w:val="00C356FF"/>
    <w:rsid w:val="00C35845"/>
    <w:rsid w:val="00C36B48"/>
    <w:rsid w:val="00C36EF4"/>
    <w:rsid w:val="00C37783"/>
    <w:rsid w:val="00C37AAD"/>
    <w:rsid w:val="00C37F25"/>
    <w:rsid w:val="00C40435"/>
    <w:rsid w:val="00C40CF1"/>
    <w:rsid w:val="00C41552"/>
    <w:rsid w:val="00C41FD8"/>
    <w:rsid w:val="00C423B9"/>
    <w:rsid w:val="00C42447"/>
    <w:rsid w:val="00C4267D"/>
    <w:rsid w:val="00C42A6B"/>
    <w:rsid w:val="00C42C0F"/>
    <w:rsid w:val="00C4339B"/>
    <w:rsid w:val="00C435BB"/>
    <w:rsid w:val="00C43F0A"/>
    <w:rsid w:val="00C43F46"/>
    <w:rsid w:val="00C443FE"/>
    <w:rsid w:val="00C44505"/>
    <w:rsid w:val="00C4474D"/>
    <w:rsid w:val="00C45434"/>
    <w:rsid w:val="00C455B1"/>
    <w:rsid w:val="00C4588E"/>
    <w:rsid w:val="00C466AA"/>
    <w:rsid w:val="00C47016"/>
    <w:rsid w:val="00C470C9"/>
    <w:rsid w:val="00C4710D"/>
    <w:rsid w:val="00C474AA"/>
    <w:rsid w:val="00C477AF"/>
    <w:rsid w:val="00C47B5B"/>
    <w:rsid w:val="00C50189"/>
    <w:rsid w:val="00C5081F"/>
    <w:rsid w:val="00C50855"/>
    <w:rsid w:val="00C5097F"/>
    <w:rsid w:val="00C50CD6"/>
    <w:rsid w:val="00C51E23"/>
    <w:rsid w:val="00C51FDD"/>
    <w:rsid w:val="00C530F8"/>
    <w:rsid w:val="00C53394"/>
    <w:rsid w:val="00C541EC"/>
    <w:rsid w:val="00C54FDE"/>
    <w:rsid w:val="00C5522B"/>
    <w:rsid w:val="00C5580D"/>
    <w:rsid w:val="00C55C38"/>
    <w:rsid w:val="00C55E0E"/>
    <w:rsid w:val="00C567C7"/>
    <w:rsid w:val="00C5738A"/>
    <w:rsid w:val="00C57AAA"/>
    <w:rsid w:val="00C57DA5"/>
    <w:rsid w:val="00C57E39"/>
    <w:rsid w:val="00C60088"/>
    <w:rsid w:val="00C603DF"/>
    <w:rsid w:val="00C614D4"/>
    <w:rsid w:val="00C6194A"/>
    <w:rsid w:val="00C61E4B"/>
    <w:rsid w:val="00C62058"/>
    <w:rsid w:val="00C633C8"/>
    <w:rsid w:val="00C63CD1"/>
    <w:rsid w:val="00C646AE"/>
    <w:rsid w:val="00C64EB2"/>
    <w:rsid w:val="00C64F66"/>
    <w:rsid w:val="00C6530E"/>
    <w:rsid w:val="00C662D1"/>
    <w:rsid w:val="00C66A94"/>
    <w:rsid w:val="00C66AB4"/>
    <w:rsid w:val="00C67737"/>
    <w:rsid w:val="00C67865"/>
    <w:rsid w:val="00C67B4F"/>
    <w:rsid w:val="00C70CE4"/>
    <w:rsid w:val="00C7178A"/>
    <w:rsid w:val="00C71A56"/>
    <w:rsid w:val="00C71DD1"/>
    <w:rsid w:val="00C7261B"/>
    <w:rsid w:val="00C72703"/>
    <w:rsid w:val="00C72A1A"/>
    <w:rsid w:val="00C72B08"/>
    <w:rsid w:val="00C733E2"/>
    <w:rsid w:val="00C7359F"/>
    <w:rsid w:val="00C736DA"/>
    <w:rsid w:val="00C737C5"/>
    <w:rsid w:val="00C73C1F"/>
    <w:rsid w:val="00C73EA8"/>
    <w:rsid w:val="00C7484E"/>
    <w:rsid w:val="00C7492A"/>
    <w:rsid w:val="00C74C26"/>
    <w:rsid w:val="00C74F92"/>
    <w:rsid w:val="00C74F95"/>
    <w:rsid w:val="00C75796"/>
    <w:rsid w:val="00C75874"/>
    <w:rsid w:val="00C76239"/>
    <w:rsid w:val="00C7655C"/>
    <w:rsid w:val="00C767BC"/>
    <w:rsid w:val="00C76BEF"/>
    <w:rsid w:val="00C76D36"/>
    <w:rsid w:val="00C77095"/>
    <w:rsid w:val="00C77841"/>
    <w:rsid w:val="00C80960"/>
    <w:rsid w:val="00C809AA"/>
    <w:rsid w:val="00C80A05"/>
    <w:rsid w:val="00C81232"/>
    <w:rsid w:val="00C81A81"/>
    <w:rsid w:val="00C81C7C"/>
    <w:rsid w:val="00C82116"/>
    <w:rsid w:val="00C82184"/>
    <w:rsid w:val="00C82238"/>
    <w:rsid w:val="00C82255"/>
    <w:rsid w:val="00C82BA6"/>
    <w:rsid w:val="00C8376B"/>
    <w:rsid w:val="00C83A40"/>
    <w:rsid w:val="00C83F76"/>
    <w:rsid w:val="00C8414C"/>
    <w:rsid w:val="00C8443F"/>
    <w:rsid w:val="00C844B1"/>
    <w:rsid w:val="00C84747"/>
    <w:rsid w:val="00C850B4"/>
    <w:rsid w:val="00C8574C"/>
    <w:rsid w:val="00C858A4"/>
    <w:rsid w:val="00C85D69"/>
    <w:rsid w:val="00C85E04"/>
    <w:rsid w:val="00C85FEB"/>
    <w:rsid w:val="00C86FB3"/>
    <w:rsid w:val="00C87061"/>
    <w:rsid w:val="00C87471"/>
    <w:rsid w:val="00C87F57"/>
    <w:rsid w:val="00C9002A"/>
    <w:rsid w:val="00C900B3"/>
    <w:rsid w:val="00C90228"/>
    <w:rsid w:val="00C90B51"/>
    <w:rsid w:val="00C921D0"/>
    <w:rsid w:val="00C9224F"/>
    <w:rsid w:val="00C92AEE"/>
    <w:rsid w:val="00C92F2F"/>
    <w:rsid w:val="00C93085"/>
    <w:rsid w:val="00C9328D"/>
    <w:rsid w:val="00C9353B"/>
    <w:rsid w:val="00C93D4C"/>
    <w:rsid w:val="00C93D77"/>
    <w:rsid w:val="00C93DBC"/>
    <w:rsid w:val="00C93DC8"/>
    <w:rsid w:val="00C93F45"/>
    <w:rsid w:val="00C944A8"/>
    <w:rsid w:val="00C9457A"/>
    <w:rsid w:val="00C947E9"/>
    <w:rsid w:val="00C94BAB"/>
    <w:rsid w:val="00C9583B"/>
    <w:rsid w:val="00C96451"/>
    <w:rsid w:val="00C96E6B"/>
    <w:rsid w:val="00C96F86"/>
    <w:rsid w:val="00C97511"/>
    <w:rsid w:val="00C9764D"/>
    <w:rsid w:val="00C97B5D"/>
    <w:rsid w:val="00C97F46"/>
    <w:rsid w:val="00CA02BF"/>
    <w:rsid w:val="00CA045C"/>
    <w:rsid w:val="00CA05ED"/>
    <w:rsid w:val="00CA070B"/>
    <w:rsid w:val="00CA0EEB"/>
    <w:rsid w:val="00CA1567"/>
    <w:rsid w:val="00CA1F75"/>
    <w:rsid w:val="00CA227F"/>
    <w:rsid w:val="00CA2397"/>
    <w:rsid w:val="00CA24B2"/>
    <w:rsid w:val="00CA29CE"/>
    <w:rsid w:val="00CA2A1B"/>
    <w:rsid w:val="00CA302D"/>
    <w:rsid w:val="00CA32CA"/>
    <w:rsid w:val="00CA3496"/>
    <w:rsid w:val="00CA359C"/>
    <w:rsid w:val="00CA3606"/>
    <w:rsid w:val="00CA3857"/>
    <w:rsid w:val="00CA3859"/>
    <w:rsid w:val="00CA40B9"/>
    <w:rsid w:val="00CA40CC"/>
    <w:rsid w:val="00CA4429"/>
    <w:rsid w:val="00CA562D"/>
    <w:rsid w:val="00CA6CBA"/>
    <w:rsid w:val="00CA6F1D"/>
    <w:rsid w:val="00CA7597"/>
    <w:rsid w:val="00CA77E4"/>
    <w:rsid w:val="00CA7CA9"/>
    <w:rsid w:val="00CB0429"/>
    <w:rsid w:val="00CB0804"/>
    <w:rsid w:val="00CB0818"/>
    <w:rsid w:val="00CB0B06"/>
    <w:rsid w:val="00CB0D4B"/>
    <w:rsid w:val="00CB0FB1"/>
    <w:rsid w:val="00CB11A5"/>
    <w:rsid w:val="00CB1725"/>
    <w:rsid w:val="00CB2CB9"/>
    <w:rsid w:val="00CB2CD8"/>
    <w:rsid w:val="00CB2CEB"/>
    <w:rsid w:val="00CB380B"/>
    <w:rsid w:val="00CB5247"/>
    <w:rsid w:val="00CB5447"/>
    <w:rsid w:val="00CB583B"/>
    <w:rsid w:val="00CB5FD6"/>
    <w:rsid w:val="00CB6FBA"/>
    <w:rsid w:val="00CB7174"/>
    <w:rsid w:val="00CB71D6"/>
    <w:rsid w:val="00CB749D"/>
    <w:rsid w:val="00CB74CF"/>
    <w:rsid w:val="00CB75E6"/>
    <w:rsid w:val="00CB762E"/>
    <w:rsid w:val="00CB7B01"/>
    <w:rsid w:val="00CB7C4F"/>
    <w:rsid w:val="00CB7D6C"/>
    <w:rsid w:val="00CC059D"/>
    <w:rsid w:val="00CC0B0F"/>
    <w:rsid w:val="00CC122F"/>
    <w:rsid w:val="00CC23F2"/>
    <w:rsid w:val="00CC2A96"/>
    <w:rsid w:val="00CC2C4E"/>
    <w:rsid w:val="00CC4818"/>
    <w:rsid w:val="00CC4ED0"/>
    <w:rsid w:val="00CC5499"/>
    <w:rsid w:val="00CC5563"/>
    <w:rsid w:val="00CC5565"/>
    <w:rsid w:val="00CC55E4"/>
    <w:rsid w:val="00CC5652"/>
    <w:rsid w:val="00CC57B0"/>
    <w:rsid w:val="00CC5F06"/>
    <w:rsid w:val="00CC63A6"/>
    <w:rsid w:val="00CC656C"/>
    <w:rsid w:val="00CC66DB"/>
    <w:rsid w:val="00CC66F9"/>
    <w:rsid w:val="00CC70EE"/>
    <w:rsid w:val="00CC7250"/>
    <w:rsid w:val="00CC7386"/>
    <w:rsid w:val="00CC7885"/>
    <w:rsid w:val="00CC7F9C"/>
    <w:rsid w:val="00CD0EA8"/>
    <w:rsid w:val="00CD10D7"/>
    <w:rsid w:val="00CD1BC2"/>
    <w:rsid w:val="00CD1C33"/>
    <w:rsid w:val="00CD2355"/>
    <w:rsid w:val="00CD2797"/>
    <w:rsid w:val="00CD27C1"/>
    <w:rsid w:val="00CD298A"/>
    <w:rsid w:val="00CD2ABF"/>
    <w:rsid w:val="00CD339D"/>
    <w:rsid w:val="00CD46B4"/>
    <w:rsid w:val="00CD4A33"/>
    <w:rsid w:val="00CD4E76"/>
    <w:rsid w:val="00CD50E4"/>
    <w:rsid w:val="00CD56A0"/>
    <w:rsid w:val="00CD69C6"/>
    <w:rsid w:val="00CD6BCF"/>
    <w:rsid w:val="00CD6CD3"/>
    <w:rsid w:val="00CD7000"/>
    <w:rsid w:val="00CD7381"/>
    <w:rsid w:val="00CD7524"/>
    <w:rsid w:val="00CD776A"/>
    <w:rsid w:val="00CD77B3"/>
    <w:rsid w:val="00CD790F"/>
    <w:rsid w:val="00CE098A"/>
    <w:rsid w:val="00CE1152"/>
    <w:rsid w:val="00CE1468"/>
    <w:rsid w:val="00CE2815"/>
    <w:rsid w:val="00CE286E"/>
    <w:rsid w:val="00CE2DCE"/>
    <w:rsid w:val="00CE3166"/>
    <w:rsid w:val="00CE337E"/>
    <w:rsid w:val="00CE37BA"/>
    <w:rsid w:val="00CE38B7"/>
    <w:rsid w:val="00CE3A8C"/>
    <w:rsid w:val="00CE4797"/>
    <w:rsid w:val="00CE4A8F"/>
    <w:rsid w:val="00CE4D26"/>
    <w:rsid w:val="00CE518D"/>
    <w:rsid w:val="00CE53D8"/>
    <w:rsid w:val="00CE5A15"/>
    <w:rsid w:val="00CE5C2A"/>
    <w:rsid w:val="00CE5C78"/>
    <w:rsid w:val="00CE5FC0"/>
    <w:rsid w:val="00CE65CF"/>
    <w:rsid w:val="00CE6B98"/>
    <w:rsid w:val="00CE6BF9"/>
    <w:rsid w:val="00CE6CB9"/>
    <w:rsid w:val="00CE6D5D"/>
    <w:rsid w:val="00CE6DCD"/>
    <w:rsid w:val="00CE6E28"/>
    <w:rsid w:val="00CE6F29"/>
    <w:rsid w:val="00CE75E5"/>
    <w:rsid w:val="00CE7D0A"/>
    <w:rsid w:val="00CE7D72"/>
    <w:rsid w:val="00CF00B3"/>
    <w:rsid w:val="00CF01EF"/>
    <w:rsid w:val="00CF085F"/>
    <w:rsid w:val="00CF117F"/>
    <w:rsid w:val="00CF188B"/>
    <w:rsid w:val="00CF1998"/>
    <w:rsid w:val="00CF1D58"/>
    <w:rsid w:val="00CF269C"/>
    <w:rsid w:val="00CF295C"/>
    <w:rsid w:val="00CF2B72"/>
    <w:rsid w:val="00CF3063"/>
    <w:rsid w:val="00CF341D"/>
    <w:rsid w:val="00CF3420"/>
    <w:rsid w:val="00CF39E7"/>
    <w:rsid w:val="00CF3B1F"/>
    <w:rsid w:val="00CF4147"/>
    <w:rsid w:val="00CF483B"/>
    <w:rsid w:val="00CF5A20"/>
    <w:rsid w:val="00CF5A8C"/>
    <w:rsid w:val="00CF5EB2"/>
    <w:rsid w:val="00CF696C"/>
    <w:rsid w:val="00CF6CD3"/>
    <w:rsid w:val="00CF736C"/>
    <w:rsid w:val="00CF765B"/>
    <w:rsid w:val="00CF7828"/>
    <w:rsid w:val="00D0024B"/>
    <w:rsid w:val="00D00557"/>
    <w:rsid w:val="00D00739"/>
    <w:rsid w:val="00D00882"/>
    <w:rsid w:val="00D00F4D"/>
    <w:rsid w:val="00D01E7C"/>
    <w:rsid w:val="00D02121"/>
    <w:rsid w:val="00D02246"/>
    <w:rsid w:val="00D0235E"/>
    <w:rsid w:val="00D02A61"/>
    <w:rsid w:val="00D02E21"/>
    <w:rsid w:val="00D0331E"/>
    <w:rsid w:val="00D041A0"/>
    <w:rsid w:val="00D044FE"/>
    <w:rsid w:val="00D04A69"/>
    <w:rsid w:val="00D04E6D"/>
    <w:rsid w:val="00D05C94"/>
    <w:rsid w:val="00D0654F"/>
    <w:rsid w:val="00D068FD"/>
    <w:rsid w:val="00D06ACC"/>
    <w:rsid w:val="00D06B38"/>
    <w:rsid w:val="00D06BDD"/>
    <w:rsid w:val="00D071C0"/>
    <w:rsid w:val="00D071CD"/>
    <w:rsid w:val="00D079D8"/>
    <w:rsid w:val="00D07A20"/>
    <w:rsid w:val="00D07BFC"/>
    <w:rsid w:val="00D1059C"/>
    <w:rsid w:val="00D114EA"/>
    <w:rsid w:val="00D11999"/>
    <w:rsid w:val="00D119BD"/>
    <w:rsid w:val="00D1234F"/>
    <w:rsid w:val="00D1293A"/>
    <w:rsid w:val="00D13395"/>
    <w:rsid w:val="00D13440"/>
    <w:rsid w:val="00D13A70"/>
    <w:rsid w:val="00D13FF0"/>
    <w:rsid w:val="00D14C39"/>
    <w:rsid w:val="00D14EE5"/>
    <w:rsid w:val="00D15267"/>
    <w:rsid w:val="00D152A5"/>
    <w:rsid w:val="00D15523"/>
    <w:rsid w:val="00D155D1"/>
    <w:rsid w:val="00D16029"/>
    <w:rsid w:val="00D16424"/>
    <w:rsid w:val="00D16484"/>
    <w:rsid w:val="00D1659F"/>
    <w:rsid w:val="00D169BE"/>
    <w:rsid w:val="00D16A0F"/>
    <w:rsid w:val="00D176A7"/>
    <w:rsid w:val="00D20349"/>
    <w:rsid w:val="00D20544"/>
    <w:rsid w:val="00D209A1"/>
    <w:rsid w:val="00D20F48"/>
    <w:rsid w:val="00D21A31"/>
    <w:rsid w:val="00D21DDB"/>
    <w:rsid w:val="00D22392"/>
    <w:rsid w:val="00D22D3D"/>
    <w:rsid w:val="00D22EEF"/>
    <w:rsid w:val="00D23172"/>
    <w:rsid w:val="00D24697"/>
    <w:rsid w:val="00D2479F"/>
    <w:rsid w:val="00D25A1A"/>
    <w:rsid w:val="00D25FD9"/>
    <w:rsid w:val="00D26109"/>
    <w:rsid w:val="00D2629B"/>
    <w:rsid w:val="00D264AA"/>
    <w:rsid w:val="00D26553"/>
    <w:rsid w:val="00D266D6"/>
    <w:rsid w:val="00D26BF8"/>
    <w:rsid w:val="00D26FE1"/>
    <w:rsid w:val="00D274CE"/>
    <w:rsid w:val="00D279C4"/>
    <w:rsid w:val="00D30F7C"/>
    <w:rsid w:val="00D3130F"/>
    <w:rsid w:val="00D316FF"/>
    <w:rsid w:val="00D31EDA"/>
    <w:rsid w:val="00D33016"/>
    <w:rsid w:val="00D3343B"/>
    <w:rsid w:val="00D33A4A"/>
    <w:rsid w:val="00D34469"/>
    <w:rsid w:val="00D34E5B"/>
    <w:rsid w:val="00D34FEF"/>
    <w:rsid w:val="00D352A9"/>
    <w:rsid w:val="00D35525"/>
    <w:rsid w:val="00D35986"/>
    <w:rsid w:val="00D35D62"/>
    <w:rsid w:val="00D35E7D"/>
    <w:rsid w:val="00D362D3"/>
    <w:rsid w:val="00D3654F"/>
    <w:rsid w:val="00D36A74"/>
    <w:rsid w:val="00D372B2"/>
    <w:rsid w:val="00D3774A"/>
    <w:rsid w:val="00D37B40"/>
    <w:rsid w:val="00D37F69"/>
    <w:rsid w:val="00D402C8"/>
    <w:rsid w:val="00D40343"/>
    <w:rsid w:val="00D40446"/>
    <w:rsid w:val="00D40A75"/>
    <w:rsid w:val="00D40DB4"/>
    <w:rsid w:val="00D40E28"/>
    <w:rsid w:val="00D40ED9"/>
    <w:rsid w:val="00D41A93"/>
    <w:rsid w:val="00D41AAC"/>
    <w:rsid w:val="00D41F01"/>
    <w:rsid w:val="00D42FF8"/>
    <w:rsid w:val="00D43418"/>
    <w:rsid w:val="00D43E1F"/>
    <w:rsid w:val="00D43E83"/>
    <w:rsid w:val="00D441CB"/>
    <w:rsid w:val="00D44ABF"/>
    <w:rsid w:val="00D44DD9"/>
    <w:rsid w:val="00D44E95"/>
    <w:rsid w:val="00D4505B"/>
    <w:rsid w:val="00D45C17"/>
    <w:rsid w:val="00D45F2A"/>
    <w:rsid w:val="00D461D5"/>
    <w:rsid w:val="00D46B17"/>
    <w:rsid w:val="00D46EAD"/>
    <w:rsid w:val="00D47524"/>
    <w:rsid w:val="00D47AA3"/>
    <w:rsid w:val="00D47C2B"/>
    <w:rsid w:val="00D47DBD"/>
    <w:rsid w:val="00D5001B"/>
    <w:rsid w:val="00D502C0"/>
    <w:rsid w:val="00D5046D"/>
    <w:rsid w:val="00D50650"/>
    <w:rsid w:val="00D508C4"/>
    <w:rsid w:val="00D50995"/>
    <w:rsid w:val="00D51856"/>
    <w:rsid w:val="00D51B3E"/>
    <w:rsid w:val="00D52013"/>
    <w:rsid w:val="00D521B7"/>
    <w:rsid w:val="00D52222"/>
    <w:rsid w:val="00D52370"/>
    <w:rsid w:val="00D52C02"/>
    <w:rsid w:val="00D53311"/>
    <w:rsid w:val="00D53545"/>
    <w:rsid w:val="00D535B1"/>
    <w:rsid w:val="00D53A46"/>
    <w:rsid w:val="00D5476C"/>
    <w:rsid w:val="00D55215"/>
    <w:rsid w:val="00D5560A"/>
    <w:rsid w:val="00D556C2"/>
    <w:rsid w:val="00D55AAE"/>
    <w:rsid w:val="00D55F10"/>
    <w:rsid w:val="00D560F1"/>
    <w:rsid w:val="00D56A31"/>
    <w:rsid w:val="00D56AA7"/>
    <w:rsid w:val="00D571A4"/>
    <w:rsid w:val="00D5728A"/>
    <w:rsid w:val="00D57CE9"/>
    <w:rsid w:val="00D604F5"/>
    <w:rsid w:val="00D60D31"/>
    <w:rsid w:val="00D61215"/>
    <w:rsid w:val="00D619F5"/>
    <w:rsid w:val="00D61CD4"/>
    <w:rsid w:val="00D620D4"/>
    <w:rsid w:val="00D622C6"/>
    <w:rsid w:val="00D624AF"/>
    <w:rsid w:val="00D62538"/>
    <w:rsid w:val="00D62586"/>
    <w:rsid w:val="00D62A95"/>
    <w:rsid w:val="00D62B3D"/>
    <w:rsid w:val="00D62E5C"/>
    <w:rsid w:val="00D63206"/>
    <w:rsid w:val="00D638D2"/>
    <w:rsid w:val="00D63B6E"/>
    <w:rsid w:val="00D640F6"/>
    <w:rsid w:val="00D650CF"/>
    <w:rsid w:val="00D652C8"/>
    <w:rsid w:val="00D65319"/>
    <w:rsid w:val="00D66041"/>
    <w:rsid w:val="00D665E7"/>
    <w:rsid w:val="00D67295"/>
    <w:rsid w:val="00D67732"/>
    <w:rsid w:val="00D7012D"/>
    <w:rsid w:val="00D70520"/>
    <w:rsid w:val="00D70677"/>
    <w:rsid w:val="00D70A5F"/>
    <w:rsid w:val="00D713E0"/>
    <w:rsid w:val="00D714C5"/>
    <w:rsid w:val="00D71AA2"/>
    <w:rsid w:val="00D71AAE"/>
    <w:rsid w:val="00D71B5D"/>
    <w:rsid w:val="00D72334"/>
    <w:rsid w:val="00D7325A"/>
    <w:rsid w:val="00D73634"/>
    <w:rsid w:val="00D73C1C"/>
    <w:rsid w:val="00D74478"/>
    <w:rsid w:val="00D7527C"/>
    <w:rsid w:val="00D752E5"/>
    <w:rsid w:val="00D753C6"/>
    <w:rsid w:val="00D7560D"/>
    <w:rsid w:val="00D757E7"/>
    <w:rsid w:val="00D7680B"/>
    <w:rsid w:val="00D76D46"/>
    <w:rsid w:val="00D774D0"/>
    <w:rsid w:val="00D805EE"/>
    <w:rsid w:val="00D80C51"/>
    <w:rsid w:val="00D812F6"/>
    <w:rsid w:val="00D821C3"/>
    <w:rsid w:val="00D82200"/>
    <w:rsid w:val="00D826AC"/>
    <w:rsid w:val="00D82AE4"/>
    <w:rsid w:val="00D82CBA"/>
    <w:rsid w:val="00D82F0C"/>
    <w:rsid w:val="00D831E0"/>
    <w:rsid w:val="00D83542"/>
    <w:rsid w:val="00D845F3"/>
    <w:rsid w:val="00D85233"/>
    <w:rsid w:val="00D8527D"/>
    <w:rsid w:val="00D855B5"/>
    <w:rsid w:val="00D85C0D"/>
    <w:rsid w:val="00D86467"/>
    <w:rsid w:val="00D86B21"/>
    <w:rsid w:val="00D86BCA"/>
    <w:rsid w:val="00D872F8"/>
    <w:rsid w:val="00D8733C"/>
    <w:rsid w:val="00D878C3"/>
    <w:rsid w:val="00D90196"/>
    <w:rsid w:val="00D90733"/>
    <w:rsid w:val="00D9086C"/>
    <w:rsid w:val="00D90978"/>
    <w:rsid w:val="00D90A95"/>
    <w:rsid w:val="00D91D6B"/>
    <w:rsid w:val="00D91ECE"/>
    <w:rsid w:val="00D9221D"/>
    <w:rsid w:val="00D9234D"/>
    <w:rsid w:val="00D92996"/>
    <w:rsid w:val="00D92FDC"/>
    <w:rsid w:val="00D931B3"/>
    <w:rsid w:val="00D93548"/>
    <w:rsid w:val="00D93CBE"/>
    <w:rsid w:val="00D941DE"/>
    <w:rsid w:val="00D94861"/>
    <w:rsid w:val="00D94CEF"/>
    <w:rsid w:val="00D9524E"/>
    <w:rsid w:val="00D95D98"/>
    <w:rsid w:val="00D95DFD"/>
    <w:rsid w:val="00D962A5"/>
    <w:rsid w:val="00D9639F"/>
    <w:rsid w:val="00D96AD5"/>
    <w:rsid w:val="00D97223"/>
    <w:rsid w:val="00D97BC9"/>
    <w:rsid w:val="00D97E57"/>
    <w:rsid w:val="00D97EAB"/>
    <w:rsid w:val="00DA03C1"/>
    <w:rsid w:val="00DA06A5"/>
    <w:rsid w:val="00DA0FBE"/>
    <w:rsid w:val="00DA21A8"/>
    <w:rsid w:val="00DA29E8"/>
    <w:rsid w:val="00DA2BD4"/>
    <w:rsid w:val="00DA2EEC"/>
    <w:rsid w:val="00DA3D19"/>
    <w:rsid w:val="00DA5058"/>
    <w:rsid w:val="00DA5452"/>
    <w:rsid w:val="00DA5F09"/>
    <w:rsid w:val="00DA6514"/>
    <w:rsid w:val="00DA673F"/>
    <w:rsid w:val="00DA6C67"/>
    <w:rsid w:val="00DA6D23"/>
    <w:rsid w:val="00DA6E7F"/>
    <w:rsid w:val="00DA713D"/>
    <w:rsid w:val="00DA7BBE"/>
    <w:rsid w:val="00DB08F2"/>
    <w:rsid w:val="00DB0AC8"/>
    <w:rsid w:val="00DB0C59"/>
    <w:rsid w:val="00DB1BB5"/>
    <w:rsid w:val="00DB2369"/>
    <w:rsid w:val="00DB274D"/>
    <w:rsid w:val="00DB28B9"/>
    <w:rsid w:val="00DB317C"/>
    <w:rsid w:val="00DB3956"/>
    <w:rsid w:val="00DB3F90"/>
    <w:rsid w:val="00DB4179"/>
    <w:rsid w:val="00DB42A1"/>
    <w:rsid w:val="00DB432B"/>
    <w:rsid w:val="00DB4FBC"/>
    <w:rsid w:val="00DB5554"/>
    <w:rsid w:val="00DB5912"/>
    <w:rsid w:val="00DB6A98"/>
    <w:rsid w:val="00DB6C53"/>
    <w:rsid w:val="00DB76D1"/>
    <w:rsid w:val="00DB7A63"/>
    <w:rsid w:val="00DC0512"/>
    <w:rsid w:val="00DC0865"/>
    <w:rsid w:val="00DC0A3E"/>
    <w:rsid w:val="00DC0AF5"/>
    <w:rsid w:val="00DC1153"/>
    <w:rsid w:val="00DC1904"/>
    <w:rsid w:val="00DC1BBC"/>
    <w:rsid w:val="00DC1D97"/>
    <w:rsid w:val="00DC1E36"/>
    <w:rsid w:val="00DC1E46"/>
    <w:rsid w:val="00DC27D0"/>
    <w:rsid w:val="00DC330E"/>
    <w:rsid w:val="00DC39FA"/>
    <w:rsid w:val="00DC421A"/>
    <w:rsid w:val="00DC4EBF"/>
    <w:rsid w:val="00DC50C8"/>
    <w:rsid w:val="00DC526F"/>
    <w:rsid w:val="00DC5B1B"/>
    <w:rsid w:val="00DC5C15"/>
    <w:rsid w:val="00DC5F67"/>
    <w:rsid w:val="00DC67B3"/>
    <w:rsid w:val="00DC6ADC"/>
    <w:rsid w:val="00DC6B24"/>
    <w:rsid w:val="00DC73B8"/>
    <w:rsid w:val="00DC7873"/>
    <w:rsid w:val="00DC798E"/>
    <w:rsid w:val="00DC7EC4"/>
    <w:rsid w:val="00DD02BB"/>
    <w:rsid w:val="00DD02E1"/>
    <w:rsid w:val="00DD1571"/>
    <w:rsid w:val="00DD18E0"/>
    <w:rsid w:val="00DD1F5F"/>
    <w:rsid w:val="00DD2003"/>
    <w:rsid w:val="00DD21B9"/>
    <w:rsid w:val="00DD2236"/>
    <w:rsid w:val="00DD29CA"/>
    <w:rsid w:val="00DD3E35"/>
    <w:rsid w:val="00DD4981"/>
    <w:rsid w:val="00DD4A53"/>
    <w:rsid w:val="00DD4AA6"/>
    <w:rsid w:val="00DD4BF2"/>
    <w:rsid w:val="00DD4E1C"/>
    <w:rsid w:val="00DD5463"/>
    <w:rsid w:val="00DD5A2A"/>
    <w:rsid w:val="00DD60E9"/>
    <w:rsid w:val="00DD6C02"/>
    <w:rsid w:val="00DD6D72"/>
    <w:rsid w:val="00DD6DA5"/>
    <w:rsid w:val="00DD6EFC"/>
    <w:rsid w:val="00DD7218"/>
    <w:rsid w:val="00DD728D"/>
    <w:rsid w:val="00DD775E"/>
    <w:rsid w:val="00DD7808"/>
    <w:rsid w:val="00DD7B8A"/>
    <w:rsid w:val="00DE07F1"/>
    <w:rsid w:val="00DE180C"/>
    <w:rsid w:val="00DE1CEC"/>
    <w:rsid w:val="00DE2F6A"/>
    <w:rsid w:val="00DE311C"/>
    <w:rsid w:val="00DE339A"/>
    <w:rsid w:val="00DE393B"/>
    <w:rsid w:val="00DE3B01"/>
    <w:rsid w:val="00DE4A19"/>
    <w:rsid w:val="00DE4FBC"/>
    <w:rsid w:val="00DE53F8"/>
    <w:rsid w:val="00DE57AF"/>
    <w:rsid w:val="00DE59B3"/>
    <w:rsid w:val="00DE5A14"/>
    <w:rsid w:val="00DE5DE1"/>
    <w:rsid w:val="00DE6316"/>
    <w:rsid w:val="00DE65A2"/>
    <w:rsid w:val="00DE687E"/>
    <w:rsid w:val="00DE70ED"/>
    <w:rsid w:val="00DE747E"/>
    <w:rsid w:val="00DF074E"/>
    <w:rsid w:val="00DF0DB1"/>
    <w:rsid w:val="00DF12BB"/>
    <w:rsid w:val="00DF179B"/>
    <w:rsid w:val="00DF19A7"/>
    <w:rsid w:val="00DF2EEC"/>
    <w:rsid w:val="00DF3695"/>
    <w:rsid w:val="00DF3F03"/>
    <w:rsid w:val="00DF436C"/>
    <w:rsid w:val="00DF43ED"/>
    <w:rsid w:val="00DF4F0B"/>
    <w:rsid w:val="00DF548E"/>
    <w:rsid w:val="00DF5533"/>
    <w:rsid w:val="00DF5A92"/>
    <w:rsid w:val="00DF5B64"/>
    <w:rsid w:val="00DF64EC"/>
    <w:rsid w:val="00DF65C6"/>
    <w:rsid w:val="00DF6986"/>
    <w:rsid w:val="00DF699C"/>
    <w:rsid w:val="00DF6C49"/>
    <w:rsid w:val="00DF6CCA"/>
    <w:rsid w:val="00DF6D82"/>
    <w:rsid w:val="00DF70F2"/>
    <w:rsid w:val="00DF7F26"/>
    <w:rsid w:val="00DF7F8B"/>
    <w:rsid w:val="00DF7FA6"/>
    <w:rsid w:val="00E00D31"/>
    <w:rsid w:val="00E0116B"/>
    <w:rsid w:val="00E01E29"/>
    <w:rsid w:val="00E02823"/>
    <w:rsid w:val="00E02A75"/>
    <w:rsid w:val="00E03903"/>
    <w:rsid w:val="00E03913"/>
    <w:rsid w:val="00E0392A"/>
    <w:rsid w:val="00E03D23"/>
    <w:rsid w:val="00E04963"/>
    <w:rsid w:val="00E04BCE"/>
    <w:rsid w:val="00E04F30"/>
    <w:rsid w:val="00E05AF3"/>
    <w:rsid w:val="00E05BAD"/>
    <w:rsid w:val="00E06406"/>
    <w:rsid w:val="00E06C53"/>
    <w:rsid w:val="00E071D7"/>
    <w:rsid w:val="00E0773B"/>
    <w:rsid w:val="00E0773F"/>
    <w:rsid w:val="00E07828"/>
    <w:rsid w:val="00E10023"/>
    <w:rsid w:val="00E1026D"/>
    <w:rsid w:val="00E10297"/>
    <w:rsid w:val="00E1034D"/>
    <w:rsid w:val="00E1063C"/>
    <w:rsid w:val="00E10D0A"/>
    <w:rsid w:val="00E10EFD"/>
    <w:rsid w:val="00E112AA"/>
    <w:rsid w:val="00E11D4F"/>
    <w:rsid w:val="00E12DD2"/>
    <w:rsid w:val="00E12F79"/>
    <w:rsid w:val="00E1350F"/>
    <w:rsid w:val="00E14059"/>
    <w:rsid w:val="00E1450F"/>
    <w:rsid w:val="00E1486D"/>
    <w:rsid w:val="00E158F7"/>
    <w:rsid w:val="00E15A8E"/>
    <w:rsid w:val="00E161DA"/>
    <w:rsid w:val="00E162A8"/>
    <w:rsid w:val="00E16A06"/>
    <w:rsid w:val="00E16B39"/>
    <w:rsid w:val="00E16DF0"/>
    <w:rsid w:val="00E16F5E"/>
    <w:rsid w:val="00E172EE"/>
    <w:rsid w:val="00E1738F"/>
    <w:rsid w:val="00E17759"/>
    <w:rsid w:val="00E20356"/>
    <w:rsid w:val="00E20B2A"/>
    <w:rsid w:val="00E20DAE"/>
    <w:rsid w:val="00E2150F"/>
    <w:rsid w:val="00E2170A"/>
    <w:rsid w:val="00E217B7"/>
    <w:rsid w:val="00E21901"/>
    <w:rsid w:val="00E21949"/>
    <w:rsid w:val="00E2263B"/>
    <w:rsid w:val="00E226E6"/>
    <w:rsid w:val="00E2330C"/>
    <w:rsid w:val="00E2347E"/>
    <w:rsid w:val="00E244C9"/>
    <w:rsid w:val="00E2471E"/>
    <w:rsid w:val="00E24DE6"/>
    <w:rsid w:val="00E250C0"/>
    <w:rsid w:val="00E25237"/>
    <w:rsid w:val="00E25406"/>
    <w:rsid w:val="00E2562C"/>
    <w:rsid w:val="00E25F2F"/>
    <w:rsid w:val="00E25FB4"/>
    <w:rsid w:val="00E26052"/>
    <w:rsid w:val="00E2621C"/>
    <w:rsid w:val="00E26330"/>
    <w:rsid w:val="00E2683A"/>
    <w:rsid w:val="00E26E1A"/>
    <w:rsid w:val="00E27084"/>
    <w:rsid w:val="00E271B4"/>
    <w:rsid w:val="00E27789"/>
    <w:rsid w:val="00E27CBF"/>
    <w:rsid w:val="00E30C72"/>
    <w:rsid w:val="00E316DA"/>
    <w:rsid w:val="00E31D49"/>
    <w:rsid w:val="00E31E7E"/>
    <w:rsid w:val="00E31F37"/>
    <w:rsid w:val="00E322DD"/>
    <w:rsid w:val="00E324A3"/>
    <w:rsid w:val="00E32FE6"/>
    <w:rsid w:val="00E33268"/>
    <w:rsid w:val="00E34541"/>
    <w:rsid w:val="00E34815"/>
    <w:rsid w:val="00E34AED"/>
    <w:rsid w:val="00E34EA0"/>
    <w:rsid w:val="00E351CD"/>
    <w:rsid w:val="00E356DD"/>
    <w:rsid w:val="00E357B7"/>
    <w:rsid w:val="00E35C0E"/>
    <w:rsid w:val="00E3693C"/>
    <w:rsid w:val="00E369B8"/>
    <w:rsid w:val="00E373DA"/>
    <w:rsid w:val="00E37F81"/>
    <w:rsid w:val="00E407C4"/>
    <w:rsid w:val="00E40D36"/>
    <w:rsid w:val="00E41397"/>
    <w:rsid w:val="00E418C0"/>
    <w:rsid w:val="00E42693"/>
    <w:rsid w:val="00E4277B"/>
    <w:rsid w:val="00E42925"/>
    <w:rsid w:val="00E4293B"/>
    <w:rsid w:val="00E42A5D"/>
    <w:rsid w:val="00E42B24"/>
    <w:rsid w:val="00E42FD5"/>
    <w:rsid w:val="00E434A7"/>
    <w:rsid w:val="00E44088"/>
    <w:rsid w:val="00E44880"/>
    <w:rsid w:val="00E448E1"/>
    <w:rsid w:val="00E4515A"/>
    <w:rsid w:val="00E45E29"/>
    <w:rsid w:val="00E461A1"/>
    <w:rsid w:val="00E46950"/>
    <w:rsid w:val="00E46DF5"/>
    <w:rsid w:val="00E475C2"/>
    <w:rsid w:val="00E47A93"/>
    <w:rsid w:val="00E5031A"/>
    <w:rsid w:val="00E512E7"/>
    <w:rsid w:val="00E514B2"/>
    <w:rsid w:val="00E518A0"/>
    <w:rsid w:val="00E52FC1"/>
    <w:rsid w:val="00E53000"/>
    <w:rsid w:val="00E53A1A"/>
    <w:rsid w:val="00E53C79"/>
    <w:rsid w:val="00E53F4D"/>
    <w:rsid w:val="00E5412B"/>
    <w:rsid w:val="00E5440F"/>
    <w:rsid w:val="00E54726"/>
    <w:rsid w:val="00E551CB"/>
    <w:rsid w:val="00E559C2"/>
    <w:rsid w:val="00E559F4"/>
    <w:rsid w:val="00E55A82"/>
    <w:rsid w:val="00E55B2C"/>
    <w:rsid w:val="00E55BA8"/>
    <w:rsid w:val="00E56A57"/>
    <w:rsid w:val="00E56F7E"/>
    <w:rsid w:val="00E57BAA"/>
    <w:rsid w:val="00E6065F"/>
    <w:rsid w:val="00E60B38"/>
    <w:rsid w:val="00E60D3C"/>
    <w:rsid w:val="00E61521"/>
    <w:rsid w:val="00E618EC"/>
    <w:rsid w:val="00E61A5E"/>
    <w:rsid w:val="00E6298B"/>
    <w:rsid w:val="00E634A2"/>
    <w:rsid w:val="00E634F0"/>
    <w:rsid w:val="00E6389F"/>
    <w:rsid w:val="00E63E86"/>
    <w:rsid w:val="00E63FC0"/>
    <w:rsid w:val="00E64722"/>
    <w:rsid w:val="00E64765"/>
    <w:rsid w:val="00E64789"/>
    <w:rsid w:val="00E64EA8"/>
    <w:rsid w:val="00E6529A"/>
    <w:rsid w:val="00E65501"/>
    <w:rsid w:val="00E65743"/>
    <w:rsid w:val="00E65871"/>
    <w:rsid w:val="00E65F75"/>
    <w:rsid w:val="00E6616B"/>
    <w:rsid w:val="00E66275"/>
    <w:rsid w:val="00E662E6"/>
    <w:rsid w:val="00E667EE"/>
    <w:rsid w:val="00E66A2A"/>
    <w:rsid w:val="00E679C7"/>
    <w:rsid w:val="00E67CA6"/>
    <w:rsid w:val="00E70242"/>
    <w:rsid w:val="00E70786"/>
    <w:rsid w:val="00E70F77"/>
    <w:rsid w:val="00E71035"/>
    <w:rsid w:val="00E71373"/>
    <w:rsid w:val="00E7148F"/>
    <w:rsid w:val="00E7156D"/>
    <w:rsid w:val="00E7231C"/>
    <w:rsid w:val="00E7276E"/>
    <w:rsid w:val="00E727FB"/>
    <w:rsid w:val="00E728E9"/>
    <w:rsid w:val="00E733E1"/>
    <w:rsid w:val="00E73B64"/>
    <w:rsid w:val="00E73F48"/>
    <w:rsid w:val="00E74189"/>
    <w:rsid w:val="00E74785"/>
    <w:rsid w:val="00E7506D"/>
    <w:rsid w:val="00E75169"/>
    <w:rsid w:val="00E75456"/>
    <w:rsid w:val="00E75ECA"/>
    <w:rsid w:val="00E761DF"/>
    <w:rsid w:val="00E76866"/>
    <w:rsid w:val="00E7743C"/>
    <w:rsid w:val="00E778BA"/>
    <w:rsid w:val="00E779BB"/>
    <w:rsid w:val="00E77A3E"/>
    <w:rsid w:val="00E803BF"/>
    <w:rsid w:val="00E804CF"/>
    <w:rsid w:val="00E807E0"/>
    <w:rsid w:val="00E80D0E"/>
    <w:rsid w:val="00E81420"/>
    <w:rsid w:val="00E81927"/>
    <w:rsid w:val="00E81A4F"/>
    <w:rsid w:val="00E81A83"/>
    <w:rsid w:val="00E82BFC"/>
    <w:rsid w:val="00E8388E"/>
    <w:rsid w:val="00E8397E"/>
    <w:rsid w:val="00E83CBF"/>
    <w:rsid w:val="00E84110"/>
    <w:rsid w:val="00E845E6"/>
    <w:rsid w:val="00E846AA"/>
    <w:rsid w:val="00E848C6"/>
    <w:rsid w:val="00E848D6"/>
    <w:rsid w:val="00E85251"/>
    <w:rsid w:val="00E857D5"/>
    <w:rsid w:val="00E857E4"/>
    <w:rsid w:val="00E861B7"/>
    <w:rsid w:val="00E867AB"/>
    <w:rsid w:val="00E874DB"/>
    <w:rsid w:val="00E878FB"/>
    <w:rsid w:val="00E87DC2"/>
    <w:rsid w:val="00E901DF"/>
    <w:rsid w:val="00E9020A"/>
    <w:rsid w:val="00E90249"/>
    <w:rsid w:val="00E905C5"/>
    <w:rsid w:val="00E91AA5"/>
    <w:rsid w:val="00E923E4"/>
    <w:rsid w:val="00E9262E"/>
    <w:rsid w:val="00E926CC"/>
    <w:rsid w:val="00E92A80"/>
    <w:rsid w:val="00E92C12"/>
    <w:rsid w:val="00E92EF9"/>
    <w:rsid w:val="00E93016"/>
    <w:rsid w:val="00E9305B"/>
    <w:rsid w:val="00E933D4"/>
    <w:rsid w:val="00E939C0"/>
    <w:rsid w:val="00E9412C"/>
    <w:rsid w:val="00E94152"/>
    <w:rsid w:val="00E94506"/>
    <w:rsid w:val="00E94824"/>
    <w:rsid w:val="00E94DC4"/>
    <w:rsid w:val="00E95206"/>
    <w:rsid w:val="00E9575A"/>
    <w:rsid w:val="00E95AD3"/>
    <w:rsid w:val="00E95D73"/>
    <w:rsid w:val="00E95DDD"/>
    <w:rsid w:val="00E95F17"/>
    <w:rsid w:val="00E96384"/>
    <w:rsid w:val="00E96948"/>
    <w:rsid w:val="00E96BEF"/>
    <w:rsid w:val="00E96C9F"/>
    <w:rsid w:val="00E96CB7"/>
    <w:rsid w:val="00E96D81"/>
    <w:rsid w:val="00E9725E"/>
    <w:rsid w:val="00E97672"/>
    <w:rsid w:val="00E97ADC"/>
    <w:rsid w:val="00E97E41"/>
    <w:rsid w:val="00EA000A"/>
    <w:rsid w:val="00EA0163"/>
    <w:rsid w:val="00EA0433"/>
    <w:rsid w:val="00EA076F"/>
    <w:rsid w:val="00EA0AB8"/>
    <w:rsid w:val="00EA0EB1"/>
    <w:rsid w:val="00EA3246"/>
    <w:rsid w:val="00EA48A7"/>
    <w:rsid w:val="00EA49D3"/>
    <w:rsid w:val="00EA4ADB"/>
    <w:rsid w:val="00EA509F"/>
    <w:rsid w:val="00EA521B"/>
    <w:rsid w:val="00EA5F15"/>
    <w:rsid w:val="00EA61FA"/>
    <w:rsid w:val="00EA65B9"/>
    <w:rsid w:val="00EA66CA"/>
    <w:rsid w:val="00EA6C58"/>
    <w:rsid w:val="00EA6E1B"/>
    <w:rsid w:val="00EA70B2"/>
    <w:rsid w:val="00EA7728"/>
    <w:rsid w:val="00EA772D"/>
    <w:rsid w:val="00EA7921"/>
    <w:rsid w:val="00EA7A55"/>
    <w:rsid w:val="00EB019D"/>
    <w:rsid w:val="00EB038A"/>
    <w:rsid w:val="00EB0546"/>
    <w:rsid w:val="00EB247F"/>
    <w:rsid w:val="00EB24B9"/>
    <w:rsid w:val="00EB2807"/>
    <w:rsid w:val="00EB2919"/>
    <w:rsid w:val="00EB298E"/>
    <w:rsid w:val="00EB31C3"/>
    <w:rsid w:val="00EB3D14"/>
    <w:rsid w:val="00EB411E"/>
    <w:rsid w:val="00EB41F0"/>
    <w:rsid w:val="00EB44A7"/>
    <w:rsid w:val="00EB4625"/>
    <w:rsid w:val="00EB4D44"/>
    <w:rsid w:val="00EB4EFB"/>
    <w:rsid w:val="00EB50E3"/>
    <w:rsid w:val="00EB562F"/>
    <w:rsid w:val="00EB6DDE"/>
    <w:rsid w:val="00EB723A"/>
    <w:rsid w:val="00EC046C"/>
    <w:rsid w:val="00EC06C4"/>
    <w:rsid w:val="00EC0856"/>
    <w:rsid w:val="00EC2038"/>
    <w:rsid w:val="00EC24C8"/>
    <w:rsid w:val="00EC29D4"/>
    <w:rsid w:val="00EC2B1A"/>
    <w:rsid w:val="00EC3225"/>
    <w:rsid w:val="00EC3DAF"/>
    <w:rsid w:val="00EC411F"/>
    <w:rsid w:val="00EC4325"/>
    <w:rsid w:val="00EC46C0"/>
    <w:rsid w:val="00EC4C65"/>
    <w:rsid w:val="00EC51F8"/>
    <w:rsid w:val="00EC539E"/>
    <w:rsid w:val="00EC551C"/>
    <w:rsid w:val="00EC55C7"/>
    <w:rsid w:val="00EC5BD2"/>
    <w:rsid w:val="00EC63A9"/>
    <w:rsid w:val="00EC64D3"/>
    <w:rsid w:val="00EC70CF"/>
    <w:rsid w:val="00EC7C94"/>
    <w:rsid w:val="00EC7EA3"/>
    <w:rsid w:val="00ED03A7"/>
    <w:rsid w:val="00ED06A1"/>
    <w:rsid w:val="00ED06F9"/>
    <w:rsid w:val="00ED07AF"/>
    <w:rsid w:val="00ED1746"/>
    <w:rsid w:val="00ED17D3"/>
    <w:rsid w:val="00ED1BF3"/>
    <w:rsid w:val="00ED2987"/>
    <w:rsid w:val="00ED2CC5"/>
    <w:rsid w:val="00ED3458"/>
    <w:rsid w:val="00ED4850"/>
    <w:rsid w:val="00ED48E1"/>
    <w:rsid w:val="00ED4A54"/>
    <w:rsid w:val="00ED4C84"/>
    <w:rsid w:val="00ED4CF4"/>
    <w:rsid w:val="00ED4D62"/>
    <w:rsid w:val="00ED6857"/>
    <w:rsid w:val="00ED717F"/>
    <w:rsid w:val="00ED7853"/>
    <w:rsid w:val="00ED79A1"/>
    <w:rsid w:val="00ED7BBA"/>
    <w:rsid w:val="00ED7F05"/>
    <w:rsid w:val="00EE0647"/>
    <w:rsid w:val="00EE091D"/>
    <w:rsid w:val="00EE0B5A"/>
    <w:rsid w:val="00EE0E1F"/>
    <w:rsid w:val="00EE15CE"/>
    <w:rsid w:val="00EE16CC"/>
    <w:rsid w:val="00EE2E6B"/>
    <w:rsid w:val="00EE31D6"/>
    <w:rsid w:val="00EE32BF"/>
    <w:rsid w:val="00EE34B0"/>
    <w:rsid w:val="00EE3C04"/>
    <w:rsid w:val="00EE3C14"/>
    <w:rsid w:val="00EE49D1"/>
    <w:rsid w:val="00EE53D0"/>
    <w:rsid w:val="00EE6B35"/>
    <w:rsid w:val="00EE72AC"/>
    <w:rsid w:val="00EE7814"/>
    <w:rsid w:val="00EF008C"/>
    <w:rsid w:val="00EF0099"/>
    <w:rsid w:val="00EF015F"/>
    <w:rsid w:val="00EF0180"/>
    <w:rsid w:val="00EF09E9"/>
    <w:rsid w:val="00EF1076"/>
    <w:rsid w:val="00EF1638"/>
    <w:rsid w:val="00EF190F"/>
    <w:rsid w:val="00EF196E"/>
    <w:rsid w:val="00EF1F02"/>
    <w:rsid w:val="00EF3811"/>
    <w:rsid w:val="00EF3C8E"/>
    <w:rsid w:val="00EF41BD"/>
    <w:rsid w:val="00EF513A"/>
    <w:rsid w:val="00EF5345"/>
    <w:rsid w:val="00EF5CB2"/>
    <w:rsid w:val="00EF5EDC"/>
    <w:rsid w:val="00EF6550"/>
    <w:rsid w:val="00EF66F5"/>
    <w:rsid w:val="00EF6837"/>
    <w:rsid w:val="00EF6890"/>
    <w:rsid w:val="00EF69CD"/>
    <w:rsid w:val="00EF6AF9"/>
    <w:rsid w:val="00EF6E3F"/>
    <w:rsid w:val="00EF72FE"/>
    <w:rsid w:val="00EF78C7"/>
    <w:rsid w:val="00EF79A9"/>
    <w:rsid w:val="00EF7D93"/>
    <w:rsid w:val="00F003E7"/>
    <w:rsid w:val="00F00414"/>
    <w:rsid w:val="00F00711"/>
    <w:rsid w:val="00F00971"/>
    <w:rsid w:val="00F0124C"/>
    <w:rsid w:val="00F01859"/>
    <w:rsid w:val="00F01A7D"/>
    <w:rsid w:val="00F01B6B"/>
    <w:rsid w:val="00F01CD7"/>
    <w:rsid w:val="00F02443"/>
    <w:rsid w:val="00F02633"/>
    <w:rsid w:val="00F036BE"/>
    <w:rsid w:val="00F0402D"/>
    <w:rsid w:val="00F04196"/>
    <w:rsid w:val="00F0463E"/>
    <w:rsid w:val="00F04C1E"/>
    <w:rsid w:val="00F053A8"/>
    <w:rsid w:val="00F07215"/>
    <w:rsid w:val="00F078FF"/>
    <w:rsid w:val="00F1061E"/>
    <w:rsid w:val="00F10B78"/>
    <w:rsid w:val="00F10C68"/>
    <w:rsid w:val="00F10F54"/>
    <w:rsid w:val="00F1123A"/>
    <w:rsid w:val="00F11F9C"/>
    <w:rsid w:val="00F122CA"/>
    <w:rsid w:val="00F12AD5"/>
    <w:rsid w:val="00F13262"/>
    <w:rsid w:val="00F133DE"/>
    <w:rsid w:val="00F13551"/>
    <w:rsid w:val="00F13BC1"/>
    <w:rsid w:val="00F13CE5"/>
    <w:rsid w:val="00F13D42"/>
    <w:rsid w:val="00F14861"/>
    <w:rsid w:val="00F14914"/>
    <w:rsid w:val="00F156E7"/>
    <w:rsid w:val="00F1685F"/>
    <w:rsid w:val="00F16CE0"/>
    <w:rsid w:val="00F17E73"/>
    <w:rsid w:val="00F17ED9"/>
    <w:rsid w:val="00F2041D"/>
    <w:rsid w:val="00F20768"/>
    <w:rsid w:val="00F20A25"/>
    <w:rsid w:val="00F20A9D"/>
    <w:rsid w:val="00F21276"/>
    <w:rsid w:val="00F216B0"/>
    <w:rsid w:val="00F217BE"/>
    <w:rsid w:val="00F220FE"/>
    <w:rsid w:val="00F222B9"/>
    <w:rsid w:val="00F223D1"/>
    <w:rsid w:val="00F23362"/>
    <w:rsid w:val="00F23E5D"/>
    <w:rsid w:val="00F23EFF"/>
    <w:rsid w:val="00F2411F"/>
    <w:rsid w:val="00F24FBD"/>
    <w:rsid w:val="00F250E8"/>
    <w:rsid w:val="00F2561C"/>
    <w:rsid w:val="00F25C21"/>
    <w:rsid w:val="00F26599"/>
    <w:rsid w:val="00F266AD"/>
    <w:rsid w:val="00F27448"/>
    <w:rsid w:val="00F304A3"/>
    <w:rsid w:val="00F305C5"/>
    <w:rsid w:val="00F30628"/>
    <w:rsid w:val="00F30AA9"/>
    <w:rsid w:val="00F30E3C"/>
    <w:rsid w:val="00F30E52"/>
    <w:rsid w:val="00F31113"/>
    <w:rsid w:val="00F31844"/>
    <w:rsid w:val="00F31A2C"/>
    <w:rsid w:val="00F31ADE"/>
    <w:rsid w:val="00F31C02"/>
    <w:rsid w:val="00F31E70"/>
    <w:rsid w:val="00F3285D"/>
    <w:rsid w:val="00F33899"/>
    <w:rsid w:val="00F33A47"/>
    <w:rsid w:val="00F33B7C"/>
    <w:rsid w:val="00F33BFB"/>
    <w:rsid w:val="00F3407C"/>
    <w:rsid w:val="00F34362"/>
    <w:rsid w:val="00F3438B"/>
    <w:rsid w:val="00F352AA"/>
    <w:rsid w:val="00F358D0"/>
    <w:rsid w:val="00F36453"/>
    <w:rsid w:val="00F36B73"/>
    <w:rsid w:val="00F374C6"/>
    <w:rsid w:val="00F37B63"/>
    <w:rsid w:val="00F37D13"/>
    <w:rsid w:val="00F37FAB"/>
    <w:rsid w:val="00F40343"/>
    <w:rsid w:val="00F403BB"/>
    <w:rsid w:val="00F410E6"/>
    <w:rsid w:val="00F413FD"/>
    <w:rsid w:val="00F4141E"/>
    <w:rsid w:val="00F415BC"/>
    <w:rsid w:val="00F41DDF"/>
    <w:rsid w:val="00F43248"/>
    <w:rsid w:val="00F437E3"/>
    <w:rsid w:val="00F44239"/>
    <w:rsid w:val="00F44CB9"/>
    <w:rsid w:val="00F45060"/>
    <w:rsid w:val="00F45541"/>
    <w:rsid w:val="00F46708"/>
    <w:rsid w:val="00F46DF2"/>
    <w:rsid w:val="00F46F70"/>
    <w:rsid w:val="00F473B5"/>
    <w:rsid w:val="00F474C2"/>
    <w:rsid w:val="00F477E9"/>
    <w:rsid w:val="00F47A07"/>
    <w:rsid w:val="00F47A66"/>
    <w:rsid w:val="00F501BE"/>
    <w:rsid w:val="00F504C9"/>
    <w:rsid w:val="00F51098"/>
    <w:rsid w:val="00F51A01"/>
    <w:rsid w:val="00F51A2D"/>
    <w:rsid w:val="00F52721"/>
    <w:rsid w:val="00F52B0A"/>
    <w:rsid w:val="00F53FCD"/>
    <w:rsid w:val="00F541AA"/>
    <w:rsid w:val="00F54DB6"/>
    <w:rsid w:val="00F55104"/>
    <w:rsid w:val="00F55251"/>
    <w:rsid w:val="00F553C1"/>
    <w:rsid w:val="00F55585"/>
    <w:rsid w:val="00F55689"/>
    <w:rsid w:val="00F560B6"/>
    <w:rsid w:val="00F5640C"/>
    <w:rsid w:val="00F564A6"/>
    <w:rsid w:val="00F56E1A"/>
    <w:rsid w:val="00F56EDF"/>
    <w:rsid w:val="00F575A5"/>
    <w:rsid w:val="00F575D7"/>
    <w:rsid w:val="00F5767E"/>
    <w:rsid w:val="00F57952"/>
    <w:rsid w:val="00F57FB3"/>
    <w:rsid w:val="00F601F4"/>
    <w:rsid w:val="00F60B37"/>
    <w:rsid w:val="00F60BA7"/>
    <w:rsid w:val="00F6215E"/>
    <w:rsid w:val="00F6243E"/>
    <w:rsid w:val="00F63DD1"/>
    <w:rsid w:val="00F64980"/>
    <w:rsid w:val="00F64A05"/>
    <w:rsid w:val="00F64EAD"/>
    <w:rsid w:val="00F6547F"/>
    <w:rsid w:val="00F65A36"/>
    <w:rsid w:val="00F65C01"/>
    <w:rsid w:val="00F662F8"/>
    <w:rsid w:val="00F67683"/>
    <w:rsid w:val="00F67DAA"/>
    <w:rsid w:val="00F70611"/>
    <w:rsid w:val="00F70877"/>
    <w:rsid w:val="00F70A0B"/>
    <w:rsid w:val="00F7103E"/>
    <w:rsid w:val="00F71414"/>
    <w:rsid w:val="00F71E08"/>
    <w:rsid w:val="00F722E8"/>
    <w:rsid w:val="00F723D1"/>
    <w:rsid w:val="00F73378"/>
    <w:rsid w:val="00F7348E"/>
    <w:rsid w:val="00F73BAF"/>
    <w:rsid w:val="00F73D09"/>
    <w:rsid w:val="00F73FEB"/>
    <w:rsid w:val="00F74133"/>
    <w:rsid w:val="00F741F7"/>
    <w:rsid w:val="00F75278"/>
    <w:rsid w:val="00F753E8"/>
    <w:rsid w:val="00F753F9"/>
    <w:rsid w:val="00F757AE"/>
    <w:rsid w:val="00F75831"/>
    <w:rsid w:val="00F75870"/>
    <w:rsid w:val="00F759E5"/>
    <w:rsid w:val="00F75AC1"/>
    <w:rsid w:val="00F75BD9"/>
    <w:rsid w:val="00F75E15"/>
    <w:rsid w:val="00F75EA9"/>
    <w:rsid w:val="00F767DC"/>
    <w:rsid w:val="00F77A77"/>
    <w:rsid w:val="00F77E42"/>
    <w:rsid w:val="00F77F2F"/>
    <w:rsid w:val="00F80652"/>
    <w:rsid w:val="00F80916"/>
    <w:rsid w:val="00F81A61"/>
    <w:rsid w:val="00F82372"/>
    <w:rsid w:val="00F826A3"/>
    <w:rsid w:val="00F83186"/>
    <w:rsid w:val="00F83523"/>
    <w:rsid w:val="00F83674"/>
    <w:rsid w:val="00F84875"/>
    <w:rsid w:val="00F84990"/>
    <w:rsid w:val="00F849A9"/>
    <w:rsid w:val="00F84D9E"/>
    <w:rsid w:val="00F85A4D"/>
    <w:rsid w:val="00F862E1"/>
    <w:rsid w:val="00F86A09"/>
    <w:rsid w:val="00F86E70"/>
    <w:rsid w:val="00F8780B"/>
    <w:rsid w:val="00F87B34"/>
    <w:rsid w:val="00F87D41"/>
    <w:rsid w:val="00F902D6"/>
    <w:rsid w:val="00F90F2E"/>
    <w:rsid w:val="00F91329"/>
    <w:rsid w:val="00F91EC0"/>
    <w:rsid w:val="00F9225D"/>
    <w:rsid w:val="00F92413"/>
    <w:rsid w:val="00F924A8"/>
    <w:rsid w:val="00F92514"/>
    <w:rsid w:val="00F927E3"/>
    <w:rsid w:val="00F9341C"/>
    <w:rsid w:val="00F93765"/>
    <w:rsid w:val="00F93787"/>
    <w:rsid w:val="00F93E9D"/>
    <w:rsid w:val="00F9433D"/>
    <w:rsid w:val="00F94456"/>
    <w:rsid w:val="00F944FD"/>
    <w:rsid w:val="00F9453F"/>
    <w:rsid w:val="00F9455A"/>
    <w:rsid w:val="00F94728"/>
    <w:rsid w:val="00F949A5"/>
    <w:rsid w:val="00F94BD0"/>
    <w:rsid w:val="00F95465"/>
    <w:rsid w:val="00F96527"/>
    <w:rsid w:val="00F967A5"/>
    <w:rsid w:val="00F969B0"/>
    <w:rsid w:val="00F96A75"/>
    <w:rsid w:val="00F9720C"/>
    <w:rsid w:val="00F97272"/>
    <w:rsid w:val="00FA0281"/>
    <w:rsid w:val="00FA0D21"/>
    <w:rsid w:val="00FA118D"/>
    <w:rsid w:val="00FA120F"/>
    <w:rsid w:val="00FA1485"/>
    <w:rsid w:val="00FA16B9"/>
    <w:rsid w:val="00FA174A"/>
    <w:rsid w:val="00FA18AA"/>
    <w:rsid w:val="00FA1F9F"/>
    <w:rsid w:val="00FA2A57"/>
    <w:rsid w:val="00FA2A8E"/>
    <w:rsid w:val="00FA2C74"/>
    <w:rsid w:val="00FA2CDC"/>
    <w:rsid w:val="00FA3FDA"/>
    <w:rsid w:val="00FA49F9"/>
    <w:rsid w:val="00FA5016"/>
    <w:rsid w:val="00FA53D7"/>
    <w:rsid w:val="00FA5912"/>
    <w:rsid w:val="00FA6B78"/>
    <w:rsid w:val="00FA6C41"/>
    <w:rsid w:val="00FB0060"/>
    <w:rsid w:val="00FB010A"/>
    <w:rsid w:val="00FB0F1A"/>
    <w:rsid w:val="00FB162B"/>
    <w:rsid w:val="00FB19C6"/>
    <w:rsid w:val="00FB1A1E"/>
    <w:rsid w:val="00FB1E95"/>
    <w:rsid w:val="00FB1F02"/>
    <w:rsid w:val="00FB34EB"/>
    <w:rsid w:val="00FB3A8C"/>
    <w:rsid w:val="00FB46DF"/>
    <w:rsid w:val="00FB52E0"/>
    <w:rsid w:val="00FB5391"/>
    <w:rsid w:val="00FB5DA9"/>
    <w:rsid w:val="00FB6419"/>
    <w:rsid w:val="00FB66DE"/>
    <w:rsid w:val="00FB6D54"/>
    <w:rsid w:val="00FB6E75"/>
    <w:rsid w:val="00FB717D"/>
    <w:rsid w:val="00FB796D"/>
    <w:rsid w:val="00FB7A8B"/>
    <w:rsid w:val="00FC0107"/>
    <w:rsid w:val="00FC01D4"/>
    <w:rsid w:val="00FC0C4C"/>
    <w:rsid w:val="00FC0D5C"/>
    <w:rsid w:val="00FC0DAE"/>
    <w:rsid w:val="00FC1827"/>
    <w:rsid w:val="00FC1BAB"/>
    <w:rsid w:val="00FC1C2B"/>
    <w:rsid w:val="00FC1D7A"/>
    <w:rsid w:val="00FC2E9C"/>
    <w:rsid w:val="00FC3584"/>
    <w:rsid w:val="00FC3733"/>
    <w:rsid w:val="00FC39CB"/>
    <w:rsid w:val="00FC3FA0"/>
    <w:rsid w:val="00FC3FDB"/>
    <w:rsid w:val="00FC4987"/>
    <w:rsid w:val="00FC4B6C"/>
    <w:rsid w:val="00FC50AF"/>
    <w:rsid w:val="00FC5F40"/>
    <w:rsid w:val="00FC62CB"/>
    <w:rsid w:val="00FC6349"/>
    <w:rsid w:val="00FC68C8"/>
    <w:rsid w:val="00FC6967"/>
    <w:rsid w:val="00FC6CEE"/>
    <w:rsid w:val="00FC7D4B"/>
    <w:rsid w:val="00FC7F07"/>
    <w:rsid w:val="00FD04E1"/>
    <w:rsid w:val="00FD0637"/>
    <w:rsid w:val="00FD076E"/>
    <w:rsid w:val="00FD0C2C"/>
    <w:rsid w:val="00FD11AC"/>
    <w:rsid w:val="00FD11EB"/>
    <w:rsid w:val="00FD2228"/>
    <w:rsid w:val="00FD22CC"/>
    <w:rsid w:val="00FD30EB"/>
    <w:rsid w:val="00FD33DF"/>
    <w:rsid w:val="00FD341A"/>
    <w:rsid w:val="00FD3B0A"/>
    <w:rsid w:val="00FD3C6C"/>
    <w:rsid w:val="00FD40E6"/>
    <w:rsid w:val="00FD41F8"/>
    <w:rsid w:val="00FD42B9"/>
    <w:rsid w:val="00FD44FE"/>
    <w:rsid w:val="00FD4B43"/>
    <w:rsid w:val="00FD57F0"/>
    <w:rsid w:val="00FD5B4D"/>
    <w:rsid w:val="00FD5F0C"/>
    <w:rsid w:val="00FD62DB"/>
    <w:rsid w:val="00FD64F1"/>
    <w:rsid w:val="00FD68EF"/>
    <w:rsid w:val="00FD6FB1"/>
    <w:rsid w:val="00FD76D6"/>
    <w:rsid w:val="00FD79B9"/>
    <w:rsid w:val="00FE00DA"/>
    <w:rsid w:val="00FE060B"/>
    <w:rsid w:val="00FE1629"/>
    <w:rsid w:val="00FE188A"/>
    <w:rsid w:val="00FE18D4"/>
    <w:rsid w:val="00FE2A17"/>
    <w:rsid w:val="00FE2A22"/>
    <w:rsid w:val="00FE2E00"/>
    <w:rsid w:val="00FE2FDB"/>
    <w:rsid w:val="00FE31E8"/>
    <w:rsid w:val="00FE32A9"/>
    <w:rsid w:val="00FE3A95"/>
    <w:rsid w:val="00FE3D66"/>
    <w:rsid w:val="00FE44D6"/>
    <w:rsid w:val="00FE4807"/>
    <w:rsid w:val="00FE5908"/>
    <w:rsid w:val="00FE5E02"/>
    <w:rsid w:val="00FE5E18"/>
    <w:rsid w:val="00FE6478"/>
    <w:rsid w:val="00FE6676"/>
    <w:rsid w:val="00FE68A7"/>
    <w:rsid w:val="00FE73CD"/>
    <w:rsid w:val="00FE7C0B"/>
    <w:rsid w:val="00FE7E06"/>
    <w:rsid w:val="00FF03EE"/>
    <w:rsid w:val="00FF05D2"/>
    <w:rsid w:val="00FF08A6"/>
    <w:rsid w:val="00FF182E"/>
    <w:rsid w:val="00FF1AA5"/>
    <w:rsid w:val="00FF1DCB"/>
    <w:rsid w:val="00FF2263"/>
    <w:rsid w:val="00FF24E1"/>
    <w:rsid w:val="00FF29A2"/>
    <w:rsid w:val="00FF2CDB"/>
    <w:rsid w:val="00FF2E08"/>
    <w:rsid w:val="00FF3218"/>
    <w:rsid w:val="00FF33E6"/>
    <w:rsid w:val="00FF37CE"/>
    <w:rsid w:val="00FF3C38"/>
    <w:rsid w:val="00FF3CFA"/>
    <w:rsid w:val="00FF41E6"/>
    <w:rsid w:val="00FF4304"/>
    <w:rsid w:val="00FF4E8F"/>
    <w:rsid w:val="00FF53B3"/>
    <w:rsid w:val="00FF53FC"/>
    <w:rsid w:val="00FF5889"/>
    <w:rsid w:val="00FF60B9"/>
    <w:rsid w:val="00FF6504"/>
    <w:rsid w:val="00FF666B"/>
    <w:rsid w:val="00FF6681"/>
    <w:rsid w:val="00FF67EB"/>
    <w:rsid w:val="00FF6B01"/>
    <w:rsid w:val="00FF6CAB"/>
    <w:rsid w:val="00FF7281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42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7CF2"/>
    <w:rPr>
      <w:color w:val="0000FF"/>
      <w:u w:val="single"/>
    </w:rPr>
  </w:style>
  <w:style w:type="paragraph" w:styleId="a4">
    <w:name w:val="header"/>
    <w:basedOn w:val="a"/>
    <w:rsid w:val="00AD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D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1</TotalTime>
  <Pages>4</Pages>
  <Words>304</Words>
  <Characters>1736</Characters>
  <Application>Microsoft Office Word</Application>
  <DocSecurity>0</DocSecurity>
  <Lines>14</Lines>
  <Paragraphs>4</Paragraphs>
  <ScaleCrop>false</ScaleCrop>
  <Company>MC SYSTEM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2016-04-28T01:06:00Z</dcterms:created>
  <dcterms:modified xsi:type="dcterms:W3CDTF">2016-04-28T03:07:00Z</dcterms:modified>
</cp:coreProperties>
</file>